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2ce5" w14:paraId="8f02ce5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FF274E">
        <w:t xml:space="preserve"> </w:t>
      </w:r>
      <w:r w:rsidR="00A42390">
        <w:t>UDRUGA NAVIJAČA "ŠIBENSKI FUNCUTI"</w:t>
      </w:r>
      <w:r w:rsidR="00BD7405">
        <w:t xml:space="preserve">, </w:t>
      </w:r>
      <w:r w:rsidR="00A42390">
        <w:t>Šibenik</w:t>
      </w:r>
      <w:r w:rsidR="00BD7405">
        <w:t xml:space="preserve">, </w:t>
      </w:r>
      <w:r w:rsidR="00A42390">
        <w:t>Petra Preradovića 9</w:t>
      </w:r>
      <w:r w:rsidR="00BD7405">
        <w:t xml:space="preserve">, OIB: </w:t>
      </w:r>
      <w:r w:rsidR="00A42390">
        <w:t>66985198945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A42390">
        <w:t>17</w:t>
      </w:r>
      <w:r>
        <w:t xml:space="preserve">. </w:t>
      </w:r>
      <w:r w:rsidR="00BD7405">
        <w:t xml:space="preserve">veljače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A42390">
        <w:t>20</w:t>
      </w:r>
      <w:r>
        <w:t xml:space="preserve">. </w:t>
      </w:r>
      <w:r w:rsidR="00A42390">
        <w:t>ožujka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A42390" w:rsidRPr="00A42390">
        <w:t>UDRUGA NAVIJAČA "ŠIBENSKI FUNCUTI", Šibenik, Petra Preradovića 9, OIB: 66985198945</w:t>
      </w:r>
      <w:r w:rsidR="00BD7405">
        <w:t xml:space="preserve">, </w:t>
      </w:r>
      <w:r>
        <w:t xml:space="preserve">na temelju neizvršenih osnova za plaćanje iznosi </w:t>
      </w:r>
      <w:r w:rsidR="00A42390">
        <w:t>8</w:t>
      </w:r>
      <w:r w:rsidR="00BD7405">
        <w:t>.</w:t>
      </w:r>
      <w:r w:rsidR="00A42390">
        <w:t>473</w:t>
      </w:r>
      <w:r w:rsidR="00BD7405">
        <w:t>,</w:t>
      </w:r>
      <w:r w:rsidR="00A42390">
        <w:t>56</w:t>
      </w:r>
      <w:r>
        <w:t xml:space="preserve"> kn. </w:t>
      </w:r>
    </w:p>
    <w:p w:rsidRDefault="00A42390" w:rsidP="009E2467" w:rsidR="009E2467" w:rsidRPr="00FC1537">
      <w:pPr>
        <w:ind w:firstLine="315"/>
        <w:jc w:val="both"/>
      </w:pPr>
      <w:r>
        <w:t xml:space="preserve"> </w:t>
      </w: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A42390">
        <w:t>Mladen Ninić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A42390">
        <w:t>20</w:t>
      </w:r>
      <w:r w:rsidR="00814E35">
        <w:t xml:space="preserve">. </w:t>
      </w:r>
      <w:r w:rsidR="00A42390">
        <w:t>ožujka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F13C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BD7405">
      <w:t>Poslovni broj: 5</w:t>
    </w:r>
    <w:r w:rsidR="00BD7405" w:rsidRPr="00FC1537">
      <w:t xml:space="preserve"> St</w:t>
    </w:r>
    <w:r w:rsidR="00A42390">
      <w:t>-61/17-7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A42390">
      <w:t>6</w:t>
    </w:r>
    <w:r w:rsidR="00BD7405">
      <w:t>1</w:t>
    </w:r>
    <w:r>
      <w:t>/1</w:t>
    </w:r>
    <w:r w:rsidR="00FF274E">
      <w:t>7</w:t>
    </w:r>
    <w:r>
      <w:t>-</w:t>
    </w:r>
    <w:r w:rsidR="00A42390">
      <w:t>7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0F13CE"/>
    <w:rsid w:val="002F1F17"/>
    <w:rsid w:val="002F6CBF"/>
    <w:rsid w:val="00447958"/>
    <w:rsid w:val="004635D5"/>
    <w:rsid w:val="004B64F0"/>
    <w:rsid w:val="004F3050"/>
    <w:rsid w:val="00572756"/>
    <w:rsid w:val="005F67DA"/>
    <w:rsid w:val="00611283"/>
    <w:rsid w:val="0063348D"/>
    <w:rsid w:val="006A66B9"/>
    <w:rsid w:val="006E6B12"/>
    <w:rsid w:val="0071080F"/>
    <w:rsid w:val="0076513B"/>
    <w:rsid w:val="00792826"/>
    <w:rsid w:val="00804643"/>
    <w:rsid w:val="00814E35"/>
    <w:rsid w:val="0082637D"/>
    <w:rsid w:val="008337B7"/>
    <w:rsid w:val="00926A1D"/>
    <w:rsid w:val="00983B50"/>
    <w:rsid w:val="00990A98"/>
    <w:rsid w:val="00997BBA"/>
    <w:rsid w:val="009E2467"/>
    <w:rsid w:val="00A32F79"/>
    <w:rsid w:val="00A42390"/>
    <w:rsid w:val="00A424B2"/>
    <w:rsid w:val="00A64D31"/>
    <w:rsid w:val="00AA204A"/>
    <w:rsid w:val="00BA4D2C"/>
    <w:rsid w:val="00BD7405"/>
    <w:rsid w:val="00C6433B"/>
    <w:rsid w:val="00CB1099"/>
    <w:rsid w:val="00D34817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13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13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13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13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13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13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13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13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13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13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St-61/2017</izvorni_sadrzaj>
    <derivirana_varijabla naziv="DomainObject.Predmet.OznakaBroj_1">St-61/2017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NAVIJAČA "ŠIBENSKI FUNCUTI"</izvorni_sadrzaj>
    <derivirana_varijabla naziv="DomainObject.Predmet.ProtustrankaFormated_1">  UDRUGA NAVIJAČA "ŠIBENSKI FUNCUTI"</derivirana_varijabla>
  </DomainObject.Predmet.ProtustrankaFormated>
  <DomainObject.Predmet.ProtustrankaFormatedOIB>
    <izvorni_sadrzaj>  UDRUGA NAVIJAČA "ŠIBENSKI FUNCUTI", OIB 66985198945</izvorni_sadrzaj>
    <derivirana_varijabla naziv="DomainObject.Predmet.ProtustrankaFormatedOIB_1">  UDRUGA NAVIJAČA "ŠIBENSKI FUNCUTI", OIB 66985198945</derivirana_varijabla>
  </DomainObject.Predmet.ProtustrankaFormatedOIB>
  <DomainObject.Predmet.ProtustrankaFormatedWithAdress>
    <izvorni_sadrzaj> UDRUGA NAVIJAČA "ŠIBENSKI FUNCUTI", Petra Preradovića 9, 22000 Šibenik</izvorni_sadrzaj>
    <derivirana_varijabla naziv="DomainObject.Predmet.ProtustrankaFormatedWithAdress_1"> UDRUGA NAVIJAČA "ŠIBENSKI FUNCUTI", Petra Preradovića 9, 22000 Šibenik</derivirana_varijabla>
  </DomainObject.Predmet.ProtustrankaFormatedWithAdress>
  <DomainObject.Predmet.ProtustrankaFormatedWithAdressOIB>
    <izvorni_sadrzaj> UDRUGA NAVIJAČA "ŠIBENSKI FUNCUTI", OIB 66985198945, Petra Preradovića 9, 22000 Šibenik</izvorni_sadrzaj>
    <derivirana_varijabla naziv="DomainObject.Predmet.ProtustrankaFormatedWithAdressOIB_1"> UDRUGA NAVIJAČA "ŠIBENSKI FUNCUTI", OIB 66985198945, Petra Preradovića 9, 22000 Šibenik</derivirana_varijabla>
  </DomainObject.Predmet.ProtustrankaFormatedWithAdressOIB>
  <DomainObject.Predmet.ProtustrankaWithAdress>
    <izvorni_sadrzaj>UDRUGA NAVIJAČA "ŠIBENSKI FUNCUTI" Petra Preradovića 9, 22000 Šibenik</izvorni_sadrzaj>
    <derivirana_varijabla naziv="DomainObject.Predmet.ProtustrankaWithAdress_1">UDRUGA NAVIJAČA "ŠIBENSKI FUNCUTI" Petra Preradovića 9, 22000 Šibenik</derivirana_varijabla>
  </DomainObject.Predmet.ProtustrankaWithAdress>
  <DomainObject.Predmet.ProtustrankaWithAdressOIB>
    <izvorni_sadrzaj>UDRUGA NAVIJAČA "ŠIBENSKI FUNCUTI", OIB 66985198945, Petra Preradovića 9, 22000 Šibenik</izvorni_sadrzaj>
    <derivirana_varijabla naziv="DomainObject.Predmet.ProtustrankaWithAdressOIB_1">UDRUGA NAVIJAČA "ŠIBENSKI FUNCUTI", OIB 66985198945, Petra Preradovića 9, 22000 Šibenik</derivirana_varijabla>
  </DomainObject.Predmet.ProtustrankaWithAdressOIB>
  <DomainObject.Predmet.ProtustrankaNazivFormated>
    <izvorni_sadrzaj>UDRUGA NAVIJAČA "ŠIBENSKI FUNCUTI"</izvorni_sadrzaj>
    <derivirana_varijabla naziv="DomainObject.Predmet.ProtustrankaNazivFormated_1">UDRUGA NAVIJAČA "ŠIBENSKI FUNCUTI"</derivirana_varijabla>
  </DomainObject.Predmet.ProtustrankaNazivFormated>
  <DomainObject.Predmet.ProtustrankaNazivFormatedOIB>
    <izvorni_sadrzaj>UDRUGA NAVIJAČA "ŠIBENSKI FUNCUTI", OIB 66985198945</izvorni_sadrzaj>
    <derivirana_varijabla naziv="DomainObject.Predmet.ProtustrankaNazivFormatedOIB_1">UDRUGA NAVIJAČA "ŠIBENSKI FUNCUTI", OIB 66985198945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NAVIJAČA "ŠIBENSKI FUNCUTI"</item>
    </izvorni_sadrzaj>
    <derivirana_varijabla naziv="DomainObject.Predmet.ProtuStrankaListFormated_1">
      <item>UDRUGA NAVIJAČA "ŠIBENSKI FUNCUTI"</item>
    </derivirana_varijabla>
  </DomainObject.Predmet.ProtuStrankaListFormated>
  <DomainObject.Predmet.ProtuStrankaListFormatedOIB>
    <izvorni_sadrzaj>
      <item>UDRUGA NAVIJAČA "ŠIBENSKI FUNCUTI", OIB 66985198945</item>
    </izvorni_sadrzaj>
    <derivirana_varijabla naziv="DomainObject.Predmet.ProtuStrankaListFormatedOIB_1">
      <item>UDRUGA NAVIJAČA "ŠIBENSKI FUNCUTI", OIB 66985198945</item>
    </derivirana_varijabla>
  </DomainObject.Predmet.ProtuStrankaListFormatedOIB>
  <DomainObject.Predmet.ProtuStrankaListFormatedWithAdress>
    <izvorni_sadrzaj>
      <item>UDRUGA NAVIJAČA "ŠIBENSKI FUNCUTI", Petra Preradovića 9, 22000 Šibenik</item>
    </izvorni_sadrzaj>
    <derivirana_varijabla naziv="DomainObject.Predmet.ProtuStrankaListFormatedWithAdress_1">
      <item>UDRUGA NAVIJAČA "ŠIBENSKI FUNCUTI", Petra Preradovića 9, 22000 Šibenik</item>
    </derivirana_varijabla>
  </DomainObject.Predmet.ProtuStrankaListFormatedWithAdress>
  <DomainObject.Predmet.ProtuStrankaListFormatedWithAdressOIB>
    <izvorni_sadrzaj>
      <item>UDRUGA NAVIJAČA "ŠIBENSKI FUNCUTI", OIB 66985198945, Petra Preradovića 9, 22000 Šibenik</item>
    </izvorni_sadrzaj>
    <derivirana_varijabla naziv="DomainObject.Predmet.ProtuStrankaListFormatedWithAdressOIB_1">
      <item>UDRUGA NAVIJAČA "ŠIBENSKI FUNCUTI", OIB 66985198945, Petra Preradovića 9, 22000 Šibenik</item>
    </derivirana_varijabla>
  </DomainObject.Predmet.ProtuStrankaListFormatedWithAdressOIB>
  <DomainObject.Predmet.ProtuStrankaListNazivFormated>
    <izvorni_sadrzaj>
      <item>UDRUGA NAVIJAČA "ŠIBENSKI FUNCUTI"</item>
    </izvorni_sadrzaj>
    <derivirana_varijabla naziv="DomainObject.Predmet.ProtuStrankaListNazivFormated_1">
      <item>UDRUGA NAVIJAČA "ŠIBENSKI FUNCUTI"</item>
    </derivirana_varijabla>
  </DomainObject.Predmet.ProtuStrankaListNazivFormated>
  <DomainObject.Predmet.ProtuStrankaListNazivFormatedOIB>
    <izvorni_sadrzaj>
      <item>UDRUGA NAVIJAČA "ŠIBENSKI FUNCUTI", OIB 66985198945</item>
    </izvorni_sadrzaj>
    <derivirana_varijabla naziv="DomainObject.Predmet.ProtuStrankaListNazivFormatedOIB_1">
      <item>UDRUGA NAVIJAČA "ŠIBENSKI FUNCUTI", OIB 66985198945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NAVIJAČA "ŠIBENSKI FUNCUTI"</izvorni_sadrzaj>
    <derivirana_varijabla naziv="DomainObject.Predmet.ProtustrankaIDrugi_1">UDRUGA NAVIJAČA "ŠIBENSKI FUNCUTI"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UDRUGA NAVIJAČA "ŠIBENSKI FUNCUTI", OIB 66985198945, Petra Preradovića 9, 22000 Šibenik</izvorni_sadrzaj>
    <derivirana_varijabla naziv="DomainObject.Predmet.ProtustrankaIDrugiAdressOIB_1">UDRUGA NAVIJAČA "ŠIBENSKI FUNCUTI", OIB 66985198945, Petra Preradovića 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NAVIJAČA "ŠIBENSKI FUNCUTI"</item>
    </izvorni_sadrzaj>
    <derivirana_varijabla naziv="DomainObject.Predmet.SudioniciListNaziv_1">
      <item>Financijska agencija</item>
      <item>UDRUGA NAVIJAČA "ŠIBENSKI FUNCUTI"</item>
    </derivirana_varijabla>
  </DomainObject.Predmet.SudioniciListNaziv>
  <DomainObject.Predmet.SudioniciListAdressOIB>
    <izvorni_sadrzaj>
      <item>Financijska agencija, OIB 85821130368, Perivoj L.Marune 1,22000 Šibenik</item>
      <item>UDRUGA NAVIJAČA "ŠIBENSKI FUNCUTI", OIB 66985198945, Petra Preradovića 9,22000 Šibenik</item>
    </izvorni_sadrzaj>
    <derivirana_varijabla naziv="DomainObject.Predmet.SudioniciListAdressOIB_1">
      <item>Financijska agencija, OIB 85821130368, Perivoj L.Marune 1,22000 Šibenik</item>
      <item>UDRUGA NAVIJAČA "ŠIBENSKI FUNCUTI", OIB 66985198945, Petra Preradovića 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66985198945</item>
    </izvorni_sadrzaj>
    <derivirana_varijabla naziv="DomainObject.Predmet.SudioniciListNazivOIB_1">
      <item>, OIB 85821130368</item>
      <item>, OIB 66985198945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387</properties:Words>
  <properties:Characters>1999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2017-02-23T12:25:00Z</dcterms:created>
  <dc:creator>Tina Grgas</dc:creator>
  <cp:lastModifiedBy>wsadmin</cp:lastModifiedBy>
  <cp:lastPrinted>2017-03-20T10:35:00Z</cp:lastPrinted>
  <dcterms:modified xmlns:xsi="http://www.w3.org/2001/XMLSchema-instance" xsi:type="dcterms:W3CDTF">2017-03-20T12:56:00Z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