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5328" w14:paraId="d965328" w:rsidRDefault="00D80CC9" w:rsidP="00F83E1E" w:rsidR="00D80CC9" w:rsidRPr="00AE01A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1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AE01A1">
        <w:rPr>
          <w:rFonts w:hAnsi="Times New Roman" w:ascii="Times New Roman"/>
        </w:rPr>
        <w:t xml:space="preserve">   </w:t>
      </w:r>
      <w:r w:rsidR="008717E2" w:rsidRPr="00AE01A1">
        <w:rPr>
          <w:rFonts w:hAnsi="Times New Roman" w:ascii="Times New Roman"/>
        </w:rPr>
        <w:t xml:space="preserve"> 4</w:t>
      </w:r>
      <w:r w:rsidRPr="00AE01A1">
        <w:rPr>
          <w:rFonts w:hAnsi="Times New Roman" w:ascii="Times New Roman"/>
        </w:rPr>
        <w:t xml:space="preserve"> St-</w:t>
      </w:r>
      <w:r w:rsidR="00876818" w:rsidRPr="00AE01A1">
        <w:rPr>
          <w:rFonts w:hAnsi="Times New Roman" w:ascii="Times New Roman"/>
        </w:rPr>
        <w:t>969/17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REPUBLIKA HRVATSKA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TRGOVAČKI SUD U ZAGREBU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STALNA SLUŽBA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</w:p>
    <w:p w:rsidRDefault="00F83E1E" w:rsidP="00F83E1E" w:rsidR="00F83E1E" w:rsidRPr="00AE01A1">
      <w:pPr>
        <w:jc w:val="center"/>
        <w:rPr>
          <w:rFonts w:hAnsi="Times New Roman" w:ascii="Times New Roman"/>
        </w:rPr>
      </w:pPr>
      <w:r w:rsidRPr="00AE01A1">
        <w:rPr>
          <w:rFonts w:hAnsi="Times New Roman" w:ascii="Times New Roman"/>
        </w:rPr>
        <w:t>R E P U B L I K A    H R V A T S K A</w:t>
      </w:r>
    </w:p>
    <w:p w:rsidRDefault="00F83E1E" w:rsidP="00E81DA8" w:rsidR="00F83E1E" w:rsidRPr="00AE01A1">
      <w:pPr>
        <w:jc w:val="center"/>
        <w:rPr>
          <w:rFonts w:hAnsi="Times New Roman" w:ascii="Times New Roman"/>
        </w:rPr>
      </w:pPr>
      <w:r w:rsidRPr="00AE01A1">
        <w:rPr>
          <w:rFonts w:hAnsi="Times New Roman" w:ascii="Times New Roman"/>
        </w:rPr>
        <w:t>R J E Š E N J E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</w:p>
    <w:p w:rsidRDefault="00F83E1E" w:rsidP="00F83E1E" w:rsidR="00F83E1E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ab/>
        <w:t xml:space="preserve">Trgovački sud u Zagrebu, Stalna služba, po sucu </w:t>
      </w:r>
      <w:r w:rsidR="008717E2" w:rsidRPr="00AE01A1">
        <w:rPr>
          <w:rFonts w:hAnsi="Times New Roman" w:ascii="Times New Roman"/>
        </w:rPr>
        <w:t>Goranki Boljkovac</w:t>
      </w:r>
      <w:r w:rsidRPr="00AE01A1">
        <w:rPr>
          <w:rFonts w:hAnsi="Times New Roman" w:ascii="Times New Roman"/>
        </w:rPr>
        <w:t>,</w:t>
      </w:r>
      <w:r w:rsidR="00EA2934" w:rsidRPr="00AE01A1">
        <w:rPr>
          <w:rFonts w:hAnsi="Times New Roman" w:ascii="Times New Roman"/>
        </w:rPr>
        <w:t xml:space="preserve"> </w:t>
      </w:r>
      <w:r w:rsidR="005D1BE0" w:rsidRPr="00AE01A1">
        <w:rPr>
          <w:rFonts w:hAnsi="Times New Roman" w:ascii="Times New Roman"/>
        </w:rPr>
        <w:t xml:space="preserve">u predstečajnom postupku nad dužnikom </w:t>
      </w:r>
      <w:r w:rsidR="00876818" w:rsidRPr="00AE01A1">
        <w:rPr>
          <w:rFonts w:hAnsi="Times New Roman" w:ascii="Times New Roman"/>
        </w:rPr>
        <w:t xml:space="preserve">ZONA USLUGE d.o.o., Popovača, Sisačka 59/c, OIB 16372299798, </w:t>
      </w:r>
      <w:r w:rsidR="005D1BE0" w:rsidRPr="00AE01A1">
        <w:rPr>
          <w:rFonts w:hAnsi="Times New Roman" w:ascii="Times New Roman"/>
        </w:rPr>
        <w:t xml:space="preserve">nakon održanog ročišta za ispitivanje tražbina </w:t>
      </w:r>
      <w:r w:rsidR="00C0480D" w:rsidRPr="00AE01A1">
        <w:rPr>
          <w:rFonts w:hAnsi="Times New Roman" w:ascii="Times New Roman"/>
        </w:rPr>
        <w:t xml:space="preserve">dana </w:t>
      </w:r>
      <w:r w:rsidR="00876818" w:rsidRPr="00AE01A1">
        <w:rPr>
          <w:rFonts w:hAnsi="Times New Roman" w:ascii="Times New Roman"/>
        </w:rPr>
        <w:t>9. lipnja 2017</w:t>
      </w:r>
      <w:r w:rsidR="00D42DB0" w:rsidRPr="00AE01A1">
        <w:rPr>
          <w:rFonts w:hAnsi="Times New Roman" w:ascii="Times New Roman"/>
        </w:rPr>
        <w:t>.</w:t>
      </w:r>
      <w:r w:rsidR="00FF54F3" w:rsidRPr="00AE01A1">
        <w:rPr>
          <w:rFonts w:hAnsi="Times New Roman" w:ascii="Times New Roman"/>
        </w:rPr>
        <w:t xml:space="preserve"> godine</w:t>
      </w:r>
    </w:p>
    <w:p w:rsidRDefault="00F83E1E" w:rsidP="00F83E1E" w:rsidR="00F83E1E" w:rsidRPr="00AE01A1">
      <w:pPr>
        <w:jc w:val="both"/>
        <w:rPr>
          <w:rFonts w:hAnsi="Times New Roman" w:ascii="Times New Roman"/>
        </w:rPr>
      </w:pPr>
    </w:p>
    <w:p w:rsidRDefault="00F86B4C" w:rsidP="00F86B4C" w:rsidR="00F86B4C" w:rsidRPr="00AE01A1">
      <w:pPr>
        <w:jc w:val="center"/>
        <w:rPr>
          <w:rFonts w:hAnsi="Times New Roman" w:ascii="Times New Roman"/>
        </w:rPr>
      </w:pPr>
      <w:r w:rsidRPr="00AE01A1">
        <w:rPr>
          <w:rFonts w:hAnsi="Times New Roman" w:ascii="Times New Roman"/>
        </w:rPr>
        <w:t>r i j e š i o  j e</w:t>
      </w:r>
    </w:p>
    <w:p w:rsidRDefault="00DB4B11" w:rsidP="00F86B4C" w:rsidR="00DB4B11" w:rsidRPr="00AE01A1">
      <w:pPr>
        <w:jc w:val="both"/>
        <w:rPr>
          <w:rFonts w:hAnsi="Times New Roman" w:ascii="Times New Roman"/>
        </w:rPr>
      </w:pPr>
    </w:p>
    <w:p w:rsidRDefault="00D04766" w:rsidP="00D04766" w:rsidR="00F854C8" w:rsidRPr="00AE01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</w:t>
      </w:r>
      <w:r w:rsidR="005F7ED8" w:rsidRPr="00AE01A1">
        <w:rPr>
          <w:rFonts w:hAnsi="Times New Roman" w:ascii="Times New Roman"/>
        </w:rPr>
        <w:t>Utvrđuju se slijedeće tražbine:</w:t>
      </w:r>
    </w:p>
    <w:p w:rsidRDefault="005F7ED8" w:rsidP="005F7ED8" w:rsidR="005F7ED8" w:rsidRPr="00AE01A1">
      <w:pPr>
        <w:pStyle w:val="Odlomakpopisa"/>
        <w:ind w:left="1425"/>
        <w:jc w:val="both"/>
        <w:rPr>
          <w:rFonts w:hAnsi="Times New Roman" w:ascii="Times New Roman"/>
        </w:rPr>
      </w:pPr>
    </w:p>
    <w:p w:rsidRDefault="005F7ED8" w:rsidP="005F7ED8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1. Vjerovniku </w:t>
      </w:r>
      <w:r w:rsidR="000645E5" w:rsidRPr="00AE01A1">
        <w:rPr>
          <w:rFonts w:hAnsi="Times New Roman" w:ascii="Times New Roman"/>
        </w:rPr>
        <w:t>ADRIATEH d.o.o.</w:t>
      </w:r>
      <w:r w:rsidRPr="00AE01A1">
        <w:rPr>
          <w:rFonts w:hAnsi="Times New Roman" w:ascii="Times New Roman"/>
        </w:rPr>
        <w:t xml:space="preserve">, </w:t>
      </w:r>
      <w:r w:rsidR="000645E5" w:rsidRPr="00AE01A1">
        <w:rPr>
          <w:rFonts w:hAnsi="Times New Roman" w:ascii="Times New Roman"/>
        </w:rPr>
        <w:t xml:space="preserve">Sveta </w:t>
      </w:r>
      <w:r w:rsidR="006926BD">
        <w:rPr>
          <w:rFonts w:hAnsi="Times New Roman" w:ascii="Times New Roman"/>
        </w:rPr>
        <w:t>Nedjelja,</w:t>
      </w:r>
      <w:r w:rsidR="000645E5" w:rsidRPr="00AE01A1">
        <w:rPr>
          <w:rFonts w:hAnsi="Times New Roman" w:ascii="Times New Roman"/>
        </w:rPr>
        <w:t xml:space="preserve"> Novaki, Dr. Franje Tuđmana 26</w:t>
      </w:r>
      <w:r w:rsidRPr="00AE01A1">
        <w:rPr>
          <w:rFonts w:hAnsi="Times New Roman" w:ascii="Times New Roman"/>
        </w:rPr>
        <w:t xml:space="preserve">, OIB </w:t>
      </w:r>
      <w:r w:rsidR="000645E5" w:rsidRPr="00AE01A1">
        <w:rPr>
          <w:rFonts w:hAnsi="Times New Roman" w:ascii="Times New Roman"/>
        </w:rPr>
        <w:t>94348106606</w:t>
      </w:r>
      <w:r w:rsidRPr="00AE01A1">
        <w:rPr>
          <w:rFonts w:hAnsi="Times New Roman" w:ascii="Times New Roman"/>
        </w:rPr>
        <w:t xml:space="preserve">, utvrđena je tražbina u iznosu od </w:t>
      </w:r>
      <w:r w:rsidR="000645E5" w:rsidRPr="00AE01A1">
        <w:rPr>
          <w:rFonts w:hAnsi="Times New Roman" w:ascii="Times New Roman"/>
        </w:rPr>
        <w:t xml:space="preserve">14.872,64 </w:t>
      </w:r>
      <w:r w:rsidRPr="00AE01A1">
        <w:rPr>
          <w:rFonts w:hAnsi="Times New Roman" w:ascii="Times New Roman"/>
        </w:rPr>
        <w:t>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FF5ED5" w:rsidP="00FF5ED5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2. Vjerovniku AGRO PETAR d.o.o., Popovača, Kolodvorska 2/a</w:t>
      </w:r>
      <w:r w:rsidR="005F7ED8" w:rsidRPr="00AE01A1">
        <w:rPr>
          <w:rFonts w:hAnsi="Times New Roman" w:ascii="Times New Roman"/>
        </w:rPr>
        <w:t xml:space="preserve">, OIB </w:t>
      </w:r>
      <w:r w:rsidRPr="00AE01A1">
        <w:rPr>
          <w:rFonts w:hAnsi="Times New Roman" w:ascii="Times New Roman"/>
        </w:rPr>
        <w:t>39280402733</w:t>
      </w:r>
      <w:r w:rsidR="005F7ED8" w:rsidRPr="00AE01A1">
        <w:rPr>
          <w:rFonts w:hAnsi="Times New Roman" w:ascii="Times New Roman"/>
        </w:rPr>
        <w:t xml:space="preserve">, utvrđena je tražbina u iznosu od </w:t>
      </w:r>
      <w:r w:rsidRPr="00AE01A1">
        <w:rPr>
          <w:rFonts w:hAnsi="Times New Roman" w:ascii="Times New Roman"/>
        </w:rPr>
        <w:t xml:space="preserve">301.122,88 </w:t>
      </w:r>
      <w:r w:rsidR="005F7ED8" w:rsidRPr="00AE01A1">
        <w:rPr>
          <w:rFonts w:hAnsi="Times New Roman" w:ascii="Times New Roman"/>
        </w:rPr>
        <w:t>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5F7ED8" w:rsidP="00FF5ED5" w:rsidR="00FF5ED5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3. </w:t>
      </w:r>
      <w:r w:rsidR="00FF5ED5" w:rsidRPr="00AE01A1">
        <w:rPr>
          <w:rFonts w:hAnsi="Times New Roman" w:ascii="Times New Roman"/>
        </w:rPr>
        <w:t>Vjerovniku ARI-PROMET d.o.o., Velika Mlaka, Hrvatske mladeži bb, OIB 37867550338, utvrđena je tražbina u iznosu od 3.049,32 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5F7ED8" w:rsidP="005F7ED8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4. Vjerovniku </w:t>
      </w:r>
      <w:r w:rsidR="00FF5ED5" w:rsidRPr="00AE01A1">
        <w:rPr>
          <w:rFonts w:hAnsi="Times New Roman" w:ascii="Times New Roman"/>
        </w:rPr>
        <w:t>BERNER d.o.o</w:t>
      </w:r>
      <w:r w:rsidRPr="00AE01A1">
        <w:rPr>
          <w:rFonts w:hAnsi="Times New Roman" w:ascii="Times New Roman"/>
        </w:rPr>
        <w:t xml:space="preserve">., Zagreb, </w:t>
      </w:r>
      <w:r w:rsidR="00FF5ED5" w:rsidRPr="00AE01A1">
        <w:rPr>
          <w:rFonts w:hAnsi="Times New Roman" w:ascii="Times New Roman"/>
        </w:rPr>
        <w:t>Majstorska 9</w:t>
      </w:r>
      <w:r w:rsidRPr="00AE01A1">
        <w:rPr>
          <w:rFonts w:hAnsi="Times New Roman" w:ascii="Times New Roman"/>
        </w:rPr>
        <w:t xml:space="preserve">, OIB </w:t>
      </w:r>
      <w:r w:rsidR="00FF5ED5" w:rsidRPr="00AE01A1">
        <w:rPr>
          <w:rFonts w:hAnsi="Times New Roman" w:ascii="Times New Roman"/>
        </w:rPr>
        <w:t>66471923099</w:t>
      </w:r>
      <w:r w:rsidRPr="00AE01A1">
        <w:rPr>
          <w:rFonts w:hAnsi="Times New Roman" w:ascii="Times New Roman"/>
        </w:rPr>
        <w:t xml:space="preserve">, utvrđena je tražbina u iznosu od </w:t>
      </w:r>
      <w:r w:rsidR="00FF5ED5" w:rsidRPr="00AE01A1">
        <w:rPr>
          <w:rFonts w:hAnsi="Times New Roman" w:ascii="Times New Roman"/>
        </w:rPr>
        <w:t xml:space="preserve">12.626,01 </w:t>
      </w:r>
      <w:r w:rsidRPr="00AE01A1">
        <w:rPr>
          <w:rFonts w:hAnsi="Times New Roman" w:ascii="Times New Roman"/>
        </w:rPr>
        <w:t>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5F7ED8" w:rsidP="005F7ED8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5. Vjerovniku </w:t>
      </w:r>
      <w:r w:rsidR="00FF5ED5" w:rsidRPr="00AE01A1">
        <w:rPr>
          <w:rFonts w:hAnsi="Times New Roman" w:ascii="Times New Roman"/>
        </w:rPr>
        <w:t>BETON-LUČKO</w:t>
      </w:r>
      <w:r w:rsidRPr="00AE01A1">
        <w:rPr>
          <w:rFonts w:hAnsi="Times New Roman" w:ascii="Times New Roman"/>
        </w:rPr>
        <w:t xml:space="preserve"> d.o.o., Zagreb, </w:t>
      </w:r>
      <w:r w:rsidR="00FF5ED5" w:rsidRPr="00AE01A1">
        <w:rPr>
          <w:rFonts w:hAnsi="Times New Roman" w:ascii="Times New Roman"/>
        </w:rPr>
        <w:t>Lučko, Puškaričeva 1/b</w:t>
      </w:r>
      <w:r w:rsidRPr="00AE01A1">
        <w:rPr>
          <w:rFonts w:hAnsi="Times New Roman" w:ascii="Times New Roman"/>
        </w:rPr>
        <w:t xml:space="preserve">, OIB </w:t>
      </w:r>
      <w:r w:rsidR="00FF5ED5" w:rsidRPr="00AE01A1">
        <w:rPr>
          <w:rFonts w:hAnsi="Times New Roman" w:ascii="Times New Roman"/>
        </w:rPr>
        <w:t>87425920265</w:t>
      </w:r>
      <w:r w:rsidRPr="00AE01A1">
        <w:rPr>
          <w:rFonts w:hAnsi="Times New Roman" w:ascii="Times New Roman"/>
        </w:rPr>
        <w:t xml:space="preserve">, utvrđena je tražbina u iznosu od </w:t>
      </w:r>
      <w:r w:rsidR="00FF5ED5" w:rsidRPr="00AE01A1">
        <w:rPr>
          <w:rFonts w:hAnsi="Times New Roman" w:ascii="Times New Roman"/>
        </w:rPr>
        <w:t xml:space="preserve">25.942,19 </w:t>
      </w:r>
      <w:r w:rsidRPr="00AE01A1">
        <w:rPr>
          <w:rFonts w:hAnsi="Times New Roman" w:ascii="Times New Roman"/>
        </w:rPr>
        <w:t>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5F7ED8" w:rsidP="005F7ED8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6. Vjerovniku </w:t>
      </w:r>
      <w:r w:rsidR="00FF5ED5" w:rsidRPr="00AE01A1">
        <w:rPr>
          <w:rFonts w:hAnsi="Times New Roman" w:ascii="Times New Roman"/>
        </w:rPr>
        <w:t>CROATIA osiguranje d.d</w:t>
      </w:r>
      <w:r w:rsidRPr="00AE01A1">
        <w:rPr>
          <w:rFonts w:hAnsi="Times New Roman" w:ascii="Times New Roman"/>
        </w:rPr>
        <w:t xml:space="preserve">., Zagreb, </w:t>
      </w:r>
      <w:r w:rsidR="00FF5ED5" w:rsidRPr="00AE01A1">
        <w:rPr>
          <w:rFonts w:hAnsi="Times New Roman" w:ascii="Times New Roman"/>
        </w:rPr>
        <w:t>V. Jagića 33</w:t>
      </w:r>
      <w:r w:rsidRPr="00AE01A1">
        <w:rPr>
          <w:rFonts w:hAnsi="Times New Roman" w:ascii="Times New Roman"/>
        </w:rPr>
        <w:t xml:space="preserve">, OIB </w:t>
      </w:r>
      <w:r w:rsidR="00FF5ED5" w:rsidRPr="00AE01A1">
        <w:rPr>
          <w:rFonts w:hAnsi="Times New Roman" w:ascii="Times New Roman"/>
        </w:rPr>
        <w:t>26187994862</w:t>
      </w:r>
      <w:r w:rsidRPr="00AE01A1">
        <w:rPr>
          <w:rFonts w:hAnsi="Times New Roman" w:ascii="Times New Roman"/>
        </w:rPr>
        <w:t xml:space="preserve">, utvrđena je tražbina u iznosu od </w:t>
      </w:r>
      <w:r w:rsidR="00FF5ED5" w:rsidRPr="00AE01A1">
        <w:rPr>
          <w:rFonts w:hAnsi="Times New Roman" w:ascii="Times New Roman"/>
        </w:rPr>
        <w:t xml:space="preserve">16.116,16 </w:t>
      </w:r>
      <w:r w:rsidRPr="00AE01A1">
        <w:rPr>
          <w:rFonts w:hAnsi="Times New Roman" w:ascii="Times New Roman"/>
        </w:rPr>
        <w:t>kn.</w:t>
      </w:r>
    </w:p>
    <w:p w:rsidRDefault="005F7ED8" w:rsidP="005F7ED8" w:rsidR="005F7ED8" w:rsidRPr="00AE01A1">
      <w:pPr>
        <w:jc w:val="both"/>
        <w:rPr>
          <w:rFonts w:hAnsi="Times New Roman" w:ascii="Times New Roman"/>
        </w:rPr>
      </w:pPr>
    </w:p>
    <w:p w:rsidRDefault="005F7ED8" w:rsidP="005F7ED8" w:rsidR="005F7ED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7. Vjerovniku </w:t>
      </w:r>
      <w:r w:rsidR="00FF5ED5" w:rsidRPr="00AE01A1">
        <w:rPr>
          <w:rFonts w:hAnsi="Times New Roman" w:ascii="Times New Roman"/>
        </w:rPr>
        <w:t>DELTA PLUS CROATIA d.o.o</w:t>
      </w:r>
      <w:r w:rsidRPr="00AE01A1">
        <w:rPr>
          <w:rFonts w:hAnsi="Times New Roman" w:ascii="Times New Roman"/>
        </w:rPr>
        <w:t xml:space="preserve">., Zagreb, </w:t>
      </w:r>
      <w:r w:rsidR="00FF5ED5" w:rsidRPr="00AE01A1">
        <w:rPr>
          <w:rFonts w:hAnsi="Times New Roman" w:ascii="Times New Roman"/>
        </w:rPr>
        <w:t>Samoborska</w:t>
      </w:r>
      <w:r w:rsidRPr="00AE01A1">
        <w:rPr>
          <w:rFonts w:hAnsi="Times New Roman" w:ascii="Times New Roman"/>
        </w:rPr>
        <w:t xml:space="preserve"> cesta </w:t>
      </w:r>
      <w:r w:rsidR="00FF5ED5" w:rsidRPr="00AE01A1">
        <w:rPr>
          <w:rFonts w:hAnsi="Times New Roman" w:ascii="Times New Roman"/>
        </w:rPr>
        <w:t>147</w:t>
      </w:r>
      <w:r w:rsidRPr="00AE01A1">
        <w:rPr>
          <w:rFonts w:hAnsi="Times New Roman" w:ascii="Times New Roman"/>
        </w:rPr>
        <w:t xml:space="preserve">, OIB </w:t>
      </w:r>
      <w:r w:rsidR="00FF5ED5" w:rsidRPr="00AE01A1">
        <w:rPr>
          <w:rFonts w:hAnsi="Times New Roman" w:ascii="Times New Roman"/>
        </w:rPr>
        <w:t>49788699026</w:t>
      </w:r>
      <w:r w:rsidRPr="00AE01A1">
        <w:rPr>
          <w:rFonts w:hAnsi="Times New Roman" w:ascii="Times New Roman"/>
        </w:rPr>
        <w:t xml:space="preserve">, utvrđena je tražbina u iznosu od </w:t>
      </w:r>
      <w:r w:rsidR="00FF5ED5" w:rsidRPr="00AE01A1">
        <w:rPr>
          <w:rFonts w:hAnsi="Times New Roman" w:ascii="Times New Roman"/>
        </w:rPr>
        <w:t xml:space="preserve">3.899,45 </w:t>
      </w:r>
      <w:r w:rsidRPr="00AE01A1">
        <w:rPr>
          <w:rFonts w:hAnsi="Times New Roman" w:ascii="Times New Roman"/>
        </w:rPr>
        <w:t>kn.</w:t>
      </w:r>
    </w:p>
    <w:p w:rsidRDefault="00FF5ED5" w:rsidP="005F7ED8" w:rsidR="00FF5ED5" w:rsidRPr="00AE01A1">
      <w:pPr>
        <w:jc w:val="both"/>
        <w:rPr>
          <w:rFonts w:hAnsi="Times New Roman" w:ascii="Times New Roman"/>
        </w:rPr>
      </w:pPr>
    </w:p>
    <w:p w:rsidRDefault="005F7ED8" w:rsidP="005F7ED8" w:rsidR="00FF5ED5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8. </w:t>
      </w:r>
      <w:r w:rsidR="00F81A86" w:rsidRPr="00AE01A1">
        <w:rPr>
          <w:rFonts w:hAnsi="Times New Roman" w:ascii="Times New Roman"/>
        </w:rPr>
        <w:t>Vjerovniku DEMA d.o.o., Karlovac, Dr. Ivana Grahe 61, OIB 37554629517, utvrđena je tražbina u iznosu od 9.278,47 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lastRenderedPageBreak/>
        <w:t>9. Vjerovniku EKO MOSLAVINA d.o.o., Kutina, Trg kralja Tomislava 10/I, OIB 94887300369, utvrđena je tražbina u iznosu od 6.682,66 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10. Vjerovniku </w:t>
      </w:r>
      <w:r w:rsidR="00370E1A" w:rsidRPr="00AE01A1">
        <w:rPr>
          <w:rFonts w:hAnsi="Times New Roman" w:ascii="Times New Roman"/>
        </w:rPr>
        <w:t>ELECTUS</w:t>
      </w:r>
      <w:r w:rsidRPr="00AE01A1">
        <w:rPr>
          <w:rFonts w:hAnsi="Times New Roman" w:ascii="Times New Roman"/>
        </w:rPr>
        <w:t xml:space="preserve"> d.o.o., </w:t>
      </w:r>
      <w:r w:rsidR="00370E1A" w:rsidRPr="00AE01A1">
        <w:rPr>
          <w:rFonts w:hAnsi="Times New Roman" w:ascii="Times New Roman"/>
        </w:rPr>
        <w:t>Sv. Ivan Zelina, Zagrebačka 17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92820901464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9.454,93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11. Vjerovniku </w:t>
      </w:r>
      <w:r w:rsidR="00370E1A" w:rsidRPr="00AE01A1">
        <w:rPr>
          <w:rFonts w:hAnsi="Times New Roman" w:ascii="Times New Roman"/>
        </w:rPr>
        <w:t>ERSTE CARD CLUB d.o.o (prije DINERS CLUB ADRIATIC d.d.)</w:t>
      </w:r>
      <w:r w:rsidRPr="00AE01A1">
        <w:rPr>
          <w:rFonts w:hAnsi="Times New Roman" w:ascii="Times New Roman"/>
        </w:rPr>
        <w:t xml:space="preserve">, Zagreb, </w:t>
      </w:r>
      <w:r w:rsidR="00370E1A" w:rsidRPr="00AE01A1">
        <w:rPr>
          <w:rFonts w:hAnsi="Times New Roman" w:ascii="Times New Roman"/>
        </w:rPr>
        <w:t>Praška 5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85941596441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10.888,77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12. Vjerovniku </w:t>
      </w:r>
      <w:r w:rsidR="00370E1A" w:rsidRPr="00AE01A1">
        <w:rPr>
          <w:rFonts w:hAnsi="Times New Roman" w:ascii="Times New Roman"/>
        </w:rPr>
        <w:t>EXCO</w:t>
      </w:r>
      <w:r w:rsidRPr="00AE01A1">
        <w:rPr>
          <w:rFonts w:hAnsi="Times New Roman" w:ascii="Times New Roman"/>
        </w:rPr>
        <w:t xml:space="preserve"> d.o.o., </w:t>
      </w:r>
      <w:r w:rsidR="00370E1A" w:rsidRPr="00AE01A1">
        <w:rPr>
          <w:rFonts w:hAnsi="Times New Roman" w:ascii="Times New Roman"/>
        </w:rPr>
        <w:t>Sisak, Obrtnička 66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39700048030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72.584,78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370E1A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13. Vjerovniku </w:t>
      </w:r>
      <w:r w:rsidR="00370E1A" w:rsidRPr="00AE01A1">
        <w:rPr>
          <w:rFonts w:hAnsi="Times New Roman" w:ascii="Times New Roman"/>
        </w:rPr>
        <w:t>Financijska agencija</w:t>
      </w:r>
      <w:r w:rsidRPr="00AE01A1">
        <w:rPr>
          <w:rFonts w:hAnsi="Times New Roman" w:ascii="Times New Roman"/>
        </w:rPr>
        <w:t xml:space="preserve">, Zagreb, </w:t>
      </w:r>
      <w:r w:rsidR="00370E1A" w:rsidRPr="00AE01A1">
        <w:rPr>
          <w:rFonts w:hAnsi="Times New Roman" w:ascii="Times New Roman"/>
        </w:rPr>
        <w:t>Ulica grada Vukovara 70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85821130368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11.398,00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14. Vjerovniku </w:t>
      </w:r>
      <w:r w:rsidR="00370E1A" w:rsidRPr="00AE01A1">
        <w:rPr>
          <w:rFonts w:hAnsi="Times New Roman" w:ascii="Times New Roman"/>
        </w:rPr>
        <w:t>GENERALI OSIGURANJE</w:t>
      </w:r>
      <w:r w:rsidRPr="00AE01A1">
        <w:rPr>
          <w:rFonts w:hAnsi="Times New Roman" w:ascii="Times New Roman"/>
        </w:rPr>
        <w:t xml:space="preserve"> d.</w:t>
      </w:r>
      <w:r w:rsidR="006926BD">
        <w:rPr>
          <w:rFonts w:hAnsi="Times New Roman" w:ascii="Times New Roman"/>
        </w:rPr>
        <w:t>d</w:t>
      </w:r>
      <w:r w:rsidRPr="00AE01A1">
        <w:rPr>
          <w:rFonts w:hAnsi="Times New Roman" w:ascii="Times New Roman"/>
        </w:rPr>
        <w:t xml:space="preserve">., Zagreb, </w:t>
      </w:r>
      <w:r w:rsidR="00370E1A" w:rsidRPr="00AE01A1">
        <w:rPr>
          <w:rFonts w:hAnsi="Times New Roman" w:ascii="Times New Roman"/>
        </w:rPr>
        <w:t>Ulica grada Vukovara 284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10840749604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3.975,49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15. Vjerovniku </w:t>
      </w:r>
      <w:r w:rsidR="00370E1A" w:rsidRPr="00AE01A1">
        <w:rPr>
          <w:rFonts w:hAnsi="Times New Roman" w:ascii="Times New Roman"/>
        </w:rPr>
        <w:t>GOLDEN-GLOBE,</w:t>
      </w:r>
      <w:r w:rsidRPr="00AE01A1">
        <w:rPr>
          <w:rFonts w:hAnsi="Times New Roman" w:ascii="Times New Roman"/>
        </w:rPr>
        <w:t xml:space="preserve"> d.o.o., </w:t>
      </w:r>
      <w:r w:rsidR="00370E1A" w:rsidRPr="00AE01A1">
        <w:rPr>
          <w:rFonts w:hAnsi="Times New Roman" w:ascii="Times New Roman"/>
        </w:rPr>
        <w:t>Sesvete, Kobiljačka 8,</w:t>
      </w:r>
      <w:r w:rsidRPr="00AE01A1">
        <w:rPr>
          <w:rFonts w:hAnsi="Times New Roman" w:ascii="Times New Roman"/>
        </w:rPr>
        <w:t xml:space="preserve"> OIB </w:t>
      </w:r>
      <w:r w:rsidR="00370E1A" w:rsidRPr="00AE01A1">
        <w:rPr>
          <w:rFonts w:hAnsi="Times New Roman" w:ascii="Times New Roman"/>
        </w:rPr>
        <w:t>26459728924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7.035,46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6926BD">
      <w:pPr>
        <w:jc w:val="both"/>
        <w:rPr>
          <w:rFonts w:hAnsi="Times New Roman" w:ascii="Times New Roman"/>
        </w:rPr>
      </w:pPr>
    </w:p>
    <w:p w:rsidRDefault="00F81A86" w:rsidP="005F7ED8" w:rsidR="00F81A86" w:rsidRPr="006926BD">
      <w:pPr>
        <w:jc w:val="both"/>
        <w:rPr>
          <w:rFonts w:hAnsi="Times New Roman" w:ascii="Times New Roman"/>
        </w:rPr>
      </w:pPr>
      <w:r w:rsidRPr="006926BD">
        <w:rPr>
          <w:rFonts w:hAnsi="Times New Roman" w:ascii="Times New Roman"/>
        </w:rPr>
        <w:t xml:space="preserve">16. Vjerovniku </w:t>
      </w:r>
      <w:r w:rsidR="00370E1A" w:rsidRPr="006926BD">
        <w:rPr>
          <w:rFonts w:hAnsi="Times New Roman" w:ascii="Times New Roman"/>
        </w:rPr>
        <w:t>GRAD POPOVAČA</w:t>
      </w:r>
      <w:r w:rsidRPr="006926BD">
        <w:rPr>
          <w:rFonts w:hAnsi="Times New Roman" w:ascii="Times New Roman"/>
        </w:rPr>
        <w:t xml:space="preserve">, </w:t>
      </w:r>
      <w:r w:rsidR="00370E1A" w:rsidRPr="006926BD">
        <w:rPr>
          <w:rFonts w:hAnsi="Times New Roman" w:ascii="Times New Roman"/>
        </w:rPr>
        <w:t>Popovača, Trg grofa Erdodyja 5</w:t>
      </w:r>
      <w:r w:rsidRPr="006926BD">
        <w:rPr>
          <w:rFonts w:hAnsi="Times New Roman" w:ascii="Times New Roman"/>
        </w:rPr>
        <w:t xml:space="preserve">, OIB </w:t>
      </w:r>
      <w:r w:rsidR="006926BD" w:rsidRPr="006926BD">
        <w:rPr>
          <w:rFonts w:hAnsi="Times New Roman" w:ascii="Times New Roman"/>
        </w:rPr>
        <w:t xml:space="preserve">73945204941, </w:t>
      </w:r>
      <w:r w:rsidRPr="006926BD">
        <w:rPr>
          <w:rFonts w:hAnsi="Times New Roman" w:ascii="Times New Roman"/>
        </w:rPr>
        <w:t xml:space="preserve">utvrđena je tražbina u iznosu od </w:t>
      </w:r>
      <w:r w:rsidR="00370E1A" w:rsidRPr="006926BD">
        <w:rPr>
          <w:rFonts w:hAnsi="Times New Roman" w:ascii="Times New Roman"/>
        </w:rPr>
        <w:t xml:space="preserve">72.776,44 </w:t>
      </w:r>
      <w:r w:rsidRPr="006926BD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17. Vjerovniku </w:t>
      </w:r>
      <w:r w:rsidR="00370E1A" w:rsidRPr="00AE01A1">
        <w:rPr>
          <w:rFonts w:hAnsi="Times New Roman" w:ascii="Times New Roman"/>
        </w:rPr>
        <w:t>GRADNJA INVEST</w:t>
      </w:r>
      <w:r w:rsidRPr="00AE01A1">
        <w:rPr>
          <w:rFonts w:hAnsi="Times New Roman" w:ascii="Times New Roman"/>
        </w:rPr>
        <w:t xml:space="preserve"> d.o.o., </w:t>
      </w:r>
      <w:r w:rsidR="00370E1A" w:rsidRPr="00AE01A1">
        <w:rPr>
          <w:rFonts w:hAnsi="Times New Roman" w:ascii="Times New Roman"/>
        </w:rPr>
        <w:t>Bjelovar, Đurđevačka cesta 173a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28829240087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12.380,33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18. Vjerovniku </w:t>
      </w:r>
      <w:r w:rsidR="00370E1A" w:rsidRPr="00AE01A1">
        <w:rPr>
          <w:rFonts w:hAnsi="Times New Roman" w:ascii="Times New Roman"/>
        </w:rPr>
        <w:t>HEP-Opskrba</w:t>
      </w:r>
      <w:r w:rsidRPr="00AE01A1">
        <w:rPr>
          <w:rFonts w:hAnsi="Times New Roman" w:ascii="Times New Roman"/>
        </w:rPr>
        <w:t xml:space="preserve"> d.o.o., Zagreb, </w:t>
      </w:r>
      <w:r w:rsidR="00370E1A" w:rsidRPr="00AE01A1">
        <w:rPr>
          <w:rFonts w:hAnsi="Times New Roman" w:ascii="Times New Roman"/>
        </w:rPr>
        <w:t>Ulica grada Vukovara 37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63073332379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9.625,56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19. Vjerovniku </w:t>
      </w:r>
      <w:r w:rsidR="00370E1A" w:rsidRPr="00AE01A1">
        <w:rPr>
          <w:rFonts w:hAnsi="Times New Roman" w:ascii="Times New Roman"/>
        </w:rPr>
        <w:t>HEP-Operator distribucijskog sustava d.o.o., Zagreb (HEP Elektra Križ), Ulica grada Vukovara 37</w:t>
      </w:r>
      <w:r w:rsidRPr="00AE01A1">
        <w:rPr>
          <w:rFonts w:hAnsi="Times New Roman" w:ascii="Times New Roman"/>
        </w:rPr>
        <w:t xml:space="preserve">, OIB </w:t>
      </w:r>
      <w:r w:rsidR="00370E1A" w:rsidRPr="00AE01A1">
        <w:rPr>
          <w:rFonts w:hAnsi="Times New Roman" w:ascii="Times New Roman"/>
        </w:rPr>
        <w:t>46830600751</w:t>
      </w:r>
      <w:r w:rsidRPr="00AE01A1">
        <w:rPr>
          <w:rFonts w:hAnsi="Times New Roman" w:ascii="Times New Roman"/>
        </w:rPr>
        <w:t xml:space="preserve">, utvrđena je tražbina u iznosu od </w:t>
      </w:r>
      <w:r w:rsidR="00370E1A" w:rsidRPr="00AE01A1">
        <w:rPr>
          <w:rFonts w:hAnsi="Times New Roman" w:ascii="Times New Roman"/>
        </w:rPr>
        <w:t xml:space="preserve">6.969,87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20. Vjerovniku </w:t>
      </w:r>
      <w:r w:rsidR="00892379" w:rsidRPr="00AE01A1">
        <w:rPr>
          <w:rFonts w:hAnsi="Times New Roman" w:ascii="Times New Roman"/>
        </w:rPr>
        <w:t>Hrvatska radiotelevizija, javna ustanova</w:t>
      </w:r>
      <w:r w:rsidRPr="00AE01A1">
        <w:rPr>
          <w:rFonts w:hAnsi="Times New Roman" w:ascii="Times New Roman"/>
        </w:rPr>
        <w:t xml:space="preserve">, Zagreb, </w:t>
      </w:r>
      <w:r w:rsidR="00892379" w:rsidRPr="00AE01A1">
        <w:rPr>
          <w:rFonts w:hAnsi="Times New Roman" w:ascii="Times New Roman"/>
        </w:rPr>
        <w:t>Prisavlje 3</w:t>
      </w:r>
      <w:r w:rsidRPr="00AE01A1">
        <w:rPr>
          <w:rFonts w:hAnsi="Times New Roman" w:ascii="Times New Roman"/>
        </w:rPr>
        <w:t xml:space="preserve">, OIB </w:t>
      </w:r>
      <w:r w:rsidR="00892379" w:rsidRPr="00AE01A1">
        <w:rPr>
          <w:rFonts w:hAnsi="Times New Roman" w:ascii="Times New Roman"/>
        </w:rPr>
        <w:t>68419124305</w:t>
      </w:r>
      <w:r w:rsidRPr="00AE01A1">
        <w:rPr>
          <w:rFonts w:hAnsi="Times New Roman" w:ascii="Times New Roman"/>
        </w:rPr>
        <w:t xml:space="preserve">, utvrđena je tražbina u iznosu od </w:t>
      </w:r>
      <w:r w:rsidR="00892379" w:rsidRPr="00AE01A1">
        <w:rPr>
          <w:rFonts w:hAnsi="Times New Roman" w:ascii="Times New Roman"/>
        </w:rPr>
        <w:t xml:space="preserve">9.649,12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892379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21. Vjerovniku</w:t>
      </w:r>
      <w:r w:rsidR="00892379" w:rsidRPr="00AE01A1">
        <w:rPr>
          <w:rFonts w:hAnsi="Times New Roman" w:ascii="Times New Roman"/>
        </w:rPr>
        <w:t xml:space="preserve"> Hrvatske vode, pravna osoba za upravljanje vodama</w:t>
      </w:r>
      <w:r w:rsidRPr="00AE01A1">
        <w:rPr>
          <w:rFonts w:hAnsi="Times New Roman" w:ascii="Times New Roman"/>
        </w:rPr>
        <w:t xml:space="preserve">, Zagreb, </w:t>
      </w:r>
      <w:r w:rsidR="00892379" w:rsidRPr="00AE01A1">
        <w:rPr>
          <w:rFonts w:hAnsi="Times New Roman" w:ascii="Times New Roman"/>
        </w:rPr>
        <w:t>Ulica grada Vukovara 220</w:t>
      </w:r>
      <w:r w:rsidRPr="00AE01A1">
        <w:rPr>
          <w:rFonts w:hAnsi="Times New Roman" w:ascii="Times New Roman"/>
        </w:rPr>
        <w:t xml:space="preserve">, OIB </w:t>
      </w:r>
      <w:r w:rsidR="00892379" w:rsidRPr="00AE01A1">
        <w:rPr>
          <w:rFonts w:hAnsi="Times New Roman" w:ascii="Times New Roman"/>
        </w:rPr>
        <w:t>28921383001</w:t>
      </w:r>
      <w:r w:rsidRPr="00AE01A1">
        <w:rPr>
          <w:rFonts w:hAnsi="Times New Roman" w:ascii="Times New Roman"/>
        </w:rPr>
        <w:t xml:space="preserve">, utvrđena je tražbina u iznosu od </w:t>
      </w:r>
      <w:r w:rsidR="003E3631" w:rsidRPr="00AE01A1">
        <w:rPr>
          <w:rFonts w:hAnsi="Times New Roman" w:ascii="Times New Roman"/>
        </w:rPr>
        <w:t xml:space="preserve">16.029,59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22. Vjerovniku </w:t>
      </w:r>
      <w:r w:rsidR="003E3631" w:rsidRPr="00AE01A1">
        <w:rPr>
          <w:rFonts w:hAnsi="Times New Roman" w:ascii="Times New Roman"/>
        </w:rPr>
        <w:t>IVAN HRŠAK</w:t>
      </w:r>
      <w:r w:rsidR="006926BD">
        <w:rPr>
          <w:rFonts w:hAnsi="Times New Roman" w:ascii="Times New Roman"/>
        </w:rPr>
        <w:t>,</w:t>
      </w:r>
      <w:r w:rsidR="003E3631" w:rsidRPr="00AE01A1">
        <w:rPr>
          <w:rFonts w:hAnsi="Times New Roman" w:ascii="Times New Roman"/>
        </w:rPr>
        <w:t xml:space="preserve"> vl. Obrta za proizvodnju i trgovinu "MPH-METALPROIZVOD HRŠAK"</w:t>
      </w:r>
      <w:r w:rsidRPr="00AE01A1">
        <w:rPr>
          <w:rFonts w:hAnsi="Times New Roman" w:ascii="Times New Roman"/>
        </w:rPr>
        <w:t xml:space="preserve">, </w:t>
      </w:r>
      <w:r w:rsidR="003E3631" w:rsidRPr="00AE01A1">
        <w:rPr>
          <w:rFonts w:hAnsi="Times New Roman" w:ascii="Times New Roman"/>
        </w:rPr>
        <w:t>Vrbovec, Livadarska 22</w:t>
      </w:r>
      <w:r w:rsidRPr="00AE01A1">
        <w:rPr>
          <w:rFonts w:hAnsi="Times New Roman" w:ascii="Times New Roman"/>
        </w:rPr>
        <w:t xml:space="preserve">, OIB </w:t>
      </w:r>
      <w:r w:rsidR="003E3631" w:rsidRPr="00AE01A1">
        <w:rPr>
          <w:rFonts w:hAnsi="Times New Roman" w:ascii="Times New Roman"/>
        </w:rPr>
        <w:t>09542712524</w:t>
      </w:r>
      <w:r w:rsidRPr="00AE01A1">
        <w:rPr>
          <w:rFonts w:hAnsi="Times New Roman" w:ascii="Times New Roman"/>
        </w:rPr>
        <w:t xml:space="preserve">, utvrđena je tražbina u iznosu od </w:t>
      </w:r>
      <w:r w:rsidR="003E3631" w:rsidRPr="00AE01A1">
        <w:rPr>
          <w:rFonts w:hAnsi="Times New Roman" w:ascii="Times New Roman"/>
        </w:rPr>
        <w:t xml:space="preserve">6.087,01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23. Vjerovniku </w:t>
      </w:r>
      <w:r w:rsidR="003E3631" w:rsidRPr="00AE01A1">
        <w:rPr>
          <w:rFonts w:hAnsi="Times New Roman" w:ascii="Times New Roman"/>
        </w:rPr>
        <w:t>INA-INDUSTRIJA NAFTE, d.d.</w:t>
      </w:r>
      <w:r w:rsidRPr="00AE01A1">
        <w:rPr>
          <w:rFonts w:hAnsi="Times New Roman" w:ascii="Times New Roman"/>
        </w:rPr>
        <w:t xml:space="preserve">, Zagreb, </w:t>
      </w:r>
      <w:r w:rsidR="003E3631" w:rsidRPr="00AE01A1">
        <w:rPr>
          <w:rFonts w:hAnsi="Times New Roman" w:ascii="Times New Roman"/>
        </w:rPr>
        <w:t>Avenija V. Holjevca 10</w:t>
      </w:r>
      <w:r w:rsidRPr="00AE01A1">
        <w:rPr>
          <w:rFonts w:hAnsi="Times New Roman" w:ascii="Times New Roman"/>
        </w:rPr>
        <w:t xml:space="preserve">, OIB </w:t>
      </w:r>
      <w:r w:rsidR="003E3631" w:rsidRPr="00AE01A1">
        <w:rPr>
          <w:rFonts w:hAnsi="Times New Roman" w:ascii="Times New Roman"/>
        </w:rPr>
        <w:t>27759560625</w:t>
      </w:r>
      <w:r w:rsidRPr="00AE01A1">
        <w:rPr>
          <w:rFonts w:hAnsi="Times New Roman" w:ascii="Times New Roman"/>
        </w:rPr>
        <w:t xml:space="preserve">, utvrđena je tražbina u iznosu od </w:t>
      </w:r>
      <w:r w:rsidR="003E3631" w:rsidRPr="00AE01A1">
        <w:rPr>
          <w:rFonts w:hAnsi="Times New Roman" w:ascii="Times New Roman"/>
        </w:rPr>
        <w:t xml:space="preserve">17.173,91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24. Vjerovniku </w:t>
      </w:r>
      <w:r w:rsidR="00C26CE9" w:rsidRPr="00AE01A1">
        <w:rPr>
          <w:rFonts w:hAnsi="Times New Roman" w:ascii="Times New Roman"/>
        </w:rPr>
        <w:t xml:space="preserve">I.T.V. d.o.o. (prije </w:t>
      </w:r>
      <w:r w:rsidR="00C26CE9" w:rsidRPr="00AE01A1">
        <w:rPr>
          <w:rFonts w:eastAsiaTheme="minorHAnsi" w:hAnsi="Times New Roman" w:ascii="Times New Roman"/>
        </w:rPr>
        <w:t>ISTARSKA TVORNICA VAPNA d.o.o.)</w:t>
      </w:r>
      <w:r w:rsidRPr="00AE01A1">
        <w:rPr>
          <w:rFonts w:hAnsi="Times New Roman" w:ascii="Times New Roman"/>
        </w:rPr>
        <w:t xml:space="preserve">, </w:t>
      </w:r>
      <w:r w:rsidR="00C26CE9" w:rsidRPr="00AE01A1">
        <w:rPr>
          <w:rFonts w:hAnsi="Times New Roman" w:ascii="Times New Roman"/>
        </w:rPr>
        <w:t>Raša, Most Raša 7 B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14386799366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26.637,09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25. Vjerovniku </w:t>
      </w:r>
      <w:r w:rsidR="00C26CE9" w:rsidRPr="00AE01A1">
        <w:rPr>
          <w:rFonts w:hAnsi="Times New Roman" w:ascii="Times New Roman"/>
        </w:rPr>
        <w:t>ITALCRO</w:t>
      </w:r>
      <w:r w:rsidRPr="00AE01A1">
        <w:rPr>
          <w:rFonts w:hAnsi="Times New Roman" w:ascii="Times New Roman"/>
        </w:rPr>
        <w:t xml:space="preserve"> d.o.o., </w:t>
      </w:r>
      <w:r w:rsidR="00C26CE9" w:rsidRPr="00AE01A1">
        <w:rPr>
          <w:rFonts w:hAnsi="Times New Roman" w:ascii="Times New Roman"/>
        </w:rPr>
        <w:t>Galižana, Poduzetnička zona 6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08393125064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10.295,01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26. Vjerovniku </w:t>
      </w:r>
      <w:r w:rsidR="00C26CE9" w:rsidRPr="00AE01A1">
        <w:rPr>
          <w:rFonts w:hAnsi="Times New Roman" w:ascii="Times New Roman"/>
        </w:rPr>
        <w:t>JELENGRAD</w:t>
      </w:r>
      <w:r w:rsidRPr="00AE01A1">
        <w:rPr>
          <w:rFonts w:hAnsi="Times New Roman" w:ascii="Times New Roman"/>
        </w:rPr>
        <w:t xml:space="preserve"> d.o.o., </w:t>
      </w:r>
      <w:r w:rsidR="00C26CE9" w:rsidRPr="00AE01A1">
        <w:rPr>
          <w:rFonts w:hAnsi="Times New Roman" w:ascii="Times New Roman"/>
        </w:rPr>
        <w:t>Popovača, Julija Banderiera 19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27885295511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542.748,64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27. Vjerovniku </w:t>
      </w:r>
      <w:r w:rsidR="00C26CE9" w:rsidRPr="00AE01A1">
        <w:rPr>
          <w:rFonts w:hAnsi="Times New Roman" w:ascii="Times New Roman"/>
        </w:rPr>
        <w:t>RAJKO KORUGA</w:t>
      </w:r>
      <w:r w:rsidR="006926BD">
        <w:rPr>
          <w:rFonts w:hAnsi="Times New Roman" w:ascii="Times New Roman"/>
        </w:rPr>
        <w:t>,</w:t>
      </w:r>
      <w:r w:rsidR="00C26CE9" w:rsidRPr="00AE01A1">
        <w:rPr>
          <w:rFonts w:hAnsi="Times New Roman" w:ascii="Times New Roman"/>
        </w:rPr>
        <w:t xml:space="preserve"> vl. Obrta inforamtičke usluge "SOFT-PRO", Kutina, Kolodvorska 9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99860290598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8.206,25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28. Vjerovniku </w:t>
      </w:r>
      <w:r w:rsidR="00C26CE9" w:rsidRPr="00AE01A1">
        <w:rPr>
          <w:rFonts w:hAnsi="Times New Roman" w:ascii="Times New Roman"/>
        </w:rPr>
        <w:t>KUŠER</w:t>
      </w:r>
      <w:r w:rsidRPr="00AE01A1">
        <w:rPr>
          <w:rFonts w:hAnsi="Times New Roman" w:ascii="Times New Roman"/>
        </w:rPr>
        <w:t xml:space="preserve"> d.o.o., </w:t>
      </w:r>
      <w:r w:rsidR="00C26CE9" w:rsidRPr="00AE01A1">
        <w:rPr>
          <w:rFonts w:hAnsi="Times New Roman" w:ascii="Times New Roman"/>
        </w:rPr>
        <w:t>Kutina, Vladimira Nazora 176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8.206,25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3.192,33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29. Vjerovniku </w:t>
      </w:r>
      <w:r w:rsidR="00C26CE9" w:rsidRPr="00AE01A1">
        <w:rPr>
          <w:rFonts w:hAnsi="Times New Roman" w:ascii="Times New Roman"/>
        </w:rPr>
        <w:t>LAGER GH,</w:t>
      </w:r>
      <w:r w:rsidRPr="00AE01A1">
        <w:rPr>
          <w:rFonts w:hAnsi="Times New Roman" w:ascii="Times New Roman"/>
        </w:rPr>
        <w:t xml:space="preserve"> d.o.o., Zagreb, Samoborska cesta 1</w:t>
      </w:r>
      <w:r w:rsidR="00C26CE9" w:rsidRPr="00AE01A1">
        <w:rPr>
          <w:rFonts w:hAnsi="Times New Roman" w:ascii="Times New Roman"/>
        </w:rPr>
        <w:t>19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97666310460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4.690,61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30. Vjerovniku </w:t>
      </w:r>
      <w:r w:rsidR="00C26CE9" w:rsidRPr="00AE01A1">
        <w:rPr>
          <w:rFonts w:hAnsi="Times New Roman" w:ascii="Times New Roman"/>
        </w:rPr>
        <w:t>LANAC</w:t>
      </w:r>
      <w:r w:rsidRPr="00AE01A1">
        <w:rPr>
          <w:rFonts w:hAnsi="Times New Roman" w:ascii="Times New Roman"/>
        </w:rPr>
        <w:t xml:space="preserve"> d.o.o., Zagreb, </w:t>
      </w:r>
      <w:r w:rsidR="00C26CE9" w:rsidRPr="00AE01A1">
        <w:rPr>
          <w:rFonts w:hAnsi="Times New Roman" w:ascii="Times New Roman"/>
        </w:rPr>
        <w:t>Augusta Šenoe 23</w:t>
      </w:r>
      <w:r w:rsidRPr="00AE01A1">
        <w:rPr>
          <w:rFonts w:hAnsi="Times New Roman" w:ascii="Times New Roman"/>
        </w:rPr>
        <w:t xml:space="preserve">, OIB </w:t>
      </w:r>
      <w:r w:rsidR="00C26CE9" w:rsidRPr="00AE01A1">
        <w:rPr>
          <w:rFonts w:hAnsi="Times New Roman" w:ascii="Times New Roman"/>
        </w:rPr>
        <w:t>82677264734</w:t>
      </w:r>
      <w:r w:rsidRPr="00AE01A1">
        <w:rPr>
          <w:rFonts w:hAnsi="Times New Roman" w:ascii="Times New Roman"/>
        </w:rPr>
        <w:t xml:space="preserve">, utvrđena je tražbina u iznosu od </w:t>
      </w:r>
      <w:r w:rsidR="00C26CE9" w:rsidRPr="00AE01A1">
        <w:rPr>
          <w:rFonts w:hAnsi="Times New Roman" w:ascii="Times New Roman"/>
        </w:rPr>
        <w:t xml:space="preserve">9.381,55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 w:rsidRPr="00AE01A1">
      <w:pPr>
        <w:jc w:val="both"/>
        <w:rPr>
          <w:rFonts w:hAnsi="Times New Roman" w:ascii="Times New Roman"/>
        </w:rPr>
      </w:pPr>
    </w:p>
    <w:p w:rsidRDefault="00F81A86" w:rsidP="005F7ED8" w:rsidR="00F81A86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31. Vjerovniku </w:t>
      </w:r>
      <w:r w:rsidR="00D23B0D" w:rsidRPr="00AE01A1">
        <w:rPr>
          <w:rFonts w:hAnsi="Times New Roman" w:ascii="Times New Roman"/>
        </w:rPr>
        <w:t>LINDAB</w:t>
      </w:r>
      <w:r w:rsidRPr="00AE01A1">
        <w:rPr>
          <w:rFonts w:hAnsi="Times New Roman" w:ascii="Times New Roman"/>
        </w:rPr>
        <w:t xml:space="preserve"> d.o.o., </w:t>
      </w:r>
      <w:r w:rsidR="00D23B0D" w:rsidRPr="00AE01A1">
        <w:rPr>
          <w:rFonts w:hAnsi="Times New Roman" w:ascii="Times New Roman"/>
        </w:rPr>
        <w:t>Zaprešić, Ilije Gregorića 18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26581793730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25.330,78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32. Vjerovniku </w:t>
      </w:r>
      <w:r w:rsidR="00D23B0D" w:rsidRPr="00AE01A1">
        <w:rPr>
          <w:rFonts w:hAnsi="Times New Roman" w:ascii="Times New Roman"/>
        </w:rPr>
        <w:t>LORENČIĆ</w:t>
      </w:r>
      <w:r w:rsidR="006926BD">
        <w:rPr>
          <w:rFonts w:hAnsi="Times New Roman" w:ascii="Times New Roman"/>
        </w:rPr>
        <w:t>-</w:t>
      </w:r>
      <w:r w:rsidRPr="00AE01A1">
        <w:rPr>
          <w:rFonts w:hAnsi="Times New Roman" w:ascii="Times New Roman"/>
        </w:rPr>
        <w:t xml:space="preserve">CROATIA d.o.o., Zagreb, </w:t>
      </w:r>
      <w:r w:rsidR="00D23B0D" w:rsidRPr="00AE01A1">
        <w:rPr>
          <w:rFonts w:hAnsi="Times New Roman" w:ascii="Times New Roman"/>
        </w:rPr>
        <w:t>Buzin, Bani 96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97308715020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16.000,96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33. Vjerovniku </w:t>
      </w:r>
      <w:r w:rsidR="00D23B0D" w:rsidRPr="00AE01A1">
        <w:rPr>
          <w:rFonts w:hAnsi="Times New Roman" w:ascii="Times New Roman"/>
        </w:rPr>
        <w:t>ZVONIMIR LUKŠIĆ, Popovača, Julija Banderiera 19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78524543766,</w:t>
      </w:r>
      <w:r w:rsidRPr="00AE01A1">
        <w:rPr>
          <w:rFonts w:hAnsi="Times New Roman" w:ascii="Times New Roman"/>
        </w:rPr>
        <w:t xml:space="preserve"> utvrđena je tražbina u iznosu od </w:t>
      </w:r>
      <w:r w:rsidR="00D23B0D" w:rsidRPr="00AE01A1">
        <w:rPr>
          <w:rFonts w:hAnsi="Times New Roman" w:ascii="Times New Roman"/>
        </w:rPr>
        <w:t xml:space="preserve">638.932,62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34. Vjerovniku </w:t>
      </w:r>
      <w:r w:rsidR="00D23B0D" w:rsidRPr="00AE01A1">
        <w:rPr>
          <w:rFonts w:hAnsi="Times New Roman" w:ascii="Times New Roman"/>
        </w:rPr>
        <w:t>MADEX</w:t>
      </w:r>
      <w:r w:rsidRPr="00AE01A1">
        <w:rPr>
          <w:rFonts w:hAnsi="Times New Roman" w:ascii="Times New Roman"/>
        </w:rPr>
        <w:t xml:space="preserve"> d.o.o., Zagreb, </w:t>
      </w:r>
      <w:r w:rsidR="00D23B0D" w:rsidRPr="00AE01A1">
        <w:rPr>
          <w:rFonts w:hAnsi="Times New Roman" w:ascii="Times New Roman"/>
        </w:rPr>
        <w:t>Donje Svetice 40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24871578080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50.271,78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35. Vjerovniku </w:t>
      </w:r>
      <w:r w:rsidR="00D23B0D" w:rsidRPr="00AE01A1">
        <w:rPr>
          <w:rFonts w:hAnsi="Times New Roman" w:ascii="Times New Roman"/>
        </w:rPr>
        <w:t xml:space="preserve">MESSER CROATIA PLIN </w:t>
      </w:r>
      <w:r w:rsidRPr="00AE01A1">
        <w:rPr>
          <w:rFonts w:hAnsi="Times New Roman" w:ascii="Times New Roman"/>
        </w:rPr>
        <w:t xml:space="preserve">d.o.o., </w:t>
      </w:r>
      <w:r w:rsidR="00D23B0D" w:rsidRPr="00AE01A1">
        <w:rPr>
          <w:rFonts w:hAnsi="Times New Roman" w:ascii="Times New Roman"/>
        </w:rPr>
        <w:t>Zaprešić, Industrijska 1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32179081874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97.345,16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36. Vjerovniku </w:t>
      </w:r>
      <w:r w:rsidR="00D23B0D" w:rsidRPr="00AE01A1">
        <w:rPr>
          <w:rFonts w:hAnsi="Times New Roman" w:ascii="Times New Roman"/>
        </w:rPr>
        <w:t>REPUBLIKA HRVATSKA, MINISTARTSVO FINANCIJA, POREZNA UPRAVA, PODRUČNI URED SREDIŠNJA HRVATSKA, OIB 18683136487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316.568,19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37. Vjerovniku </w:t>
      </w:r>
      <w:r w:rsidR="00D23B0D" w:rsidRPr="00AE01A1">
        <w:rPr>
          <w:rFonts w:hAnsi="Times New Roman" w:ascii="Times New Roman"/>
        </w:rPr>
        <w:t>MOSLAVINA d.o.o., Kutina,</w:t>
      </w:r>
      <w:r w:rsidRPr="00AE01A1">
        <w:rPr>
          <w:rFonts w:hAnsi="Times New Roman" w:ascii="Times New Roman"/>
        </w:rPr>
        <w:t xml:space="preserve"> </w:t>
      </w:r>
      <w:r w:rsidR="00D23B0D" w:rsidRPr="00AE01A1">
        <w:rPr>
          <w:rFonts w:hAnsi="Times New Roman" w:ascii="Times New Roman"/>
        </w:rPr>
        <w:t>Zagrebačka 1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98526328089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15.482,55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38. Vjerovniku </w:t>
      </w:r>
      <w:r w:rsidR="00D23B0D" w:rsidRPr="00AE01A1">
        <w:rPr>
          <w:rFonts w:hAnsi="Times New Roman" w:ascii="Times New Roman"/>
        </w:rPr>
        <w:t>MOSLAVINA PLIN</w:t>
      </w:r>
      <w:r w:rsidRPr="00AE01A1">
        <w:rPr>
          <w:rFonts w:hAnsi="Times New Roman" w:ascii="Times New Roman"/>
        </w:rPr>
        <w:t xml:space="preserve"> d.o.o., </w:t>
      </w:r>
      <w:r w:rsidR="00D23B0D" w:rsidRPr="00AE01A1">
        <w:rPr>
          <w:rFonts w:hAnsi="Times New Roman" w:ascii="Times New Roman"/>
        </w:rPr>
        <w:t>Kutina, Trg kralja Tomislava 6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78223722602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3.984,60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D23B0D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39. Vjerovniku </w:t>
      </w:r>
      <w:r w:rsidR="006926BD">
        <w:rPr>
          <w:rFonts w:hAnsi="Times New Roman" w:ascii="Times New Roman"/>
        </w:rPr>
        <w:t>NAŠICE</w:t>
      </w:r>
      <w:r w:rsidR="00D23B0D" w:rsidRPr="00AE01A1">
        <w:rPr>
          <w:rFonts w:hAnsi="Times New Roman" w:ascii="Times New Roman"/>
        </w:rPr>
        <w:t>CEMENT d.d. Našice, Našice, Tajnovac 1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62612424147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41.966,50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lastRenderedPageBreak/>
        <w:t xml:space="preserve">40. Vjerovniku </w:t>
      </w:r>
      <w:r w:rsidR="00D23B0D" w:rsidRPr="00AE01A1">
        <w:rPr>
          <w:rFonts w:hAnsi="Times New Roman" w:ascii="Times New Roman"/>
        </w:rPr>
        <w:t>NIROSTA</w:t>
      </w:r>
      <w:r w:rsidRPr="00AE01A1">
        <w:rPr>
          <w:rFonts w:hAnsi="Times New Roman" w:ascii="Times New Roman"/>
        </w:rPr>
        <w:t xml:space="preserve"> d.o.o., </w:t>
      </w:r>
      <w:r w:rsidR="00D23B0D" w:rsidRPr="00AE01A1">
        <w:rPr>
          <w:rFonts w:hAnsi="Times New Roman" w:ascii="Times New Roman"/>
        </w:rPr>
        <w:t>Osijek, Našička 6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82823351319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6.962,50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41. Vjerovniku </w:t>
      </w:r>
      <w:r w:rsidR="00D23B0D" w:rsidRPr="00AE01A1">
        <w:rPr>
          <w:rFonts w:hAnsi="Times New Roman" w:ascii="Times New Roman"/>
        </w:rPr>
        <w:t>PAP-PROMET</w:t>
      </w:r>
      <w:r w:rsidRPr="00AE01A1">
        <w:rPr>
          <w:rFonts w:hAnsi="Times New Roman" w:ascii="Times New Roman"/>
        </w:rPr>
        <w:t xml:space="preserve"> d.o.o., </w:t>
      </w:r>
      <w:r w:rsidR="00D23B0D" w:rsidRPr="00AE01A1">
        <w:rPr>
          <w:rFonts w:hAnsi="Times New Roman" w:ascii="Times New Roman"/>
        </w:rPr>
        <w:t>Sveta Nedjelja, Dr. Franje Tuđmana 77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50710739981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6.436,22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42. Vjerovniku </w:t>
      </w:r>
      <w:r w:rsidR="00D23B0D" w:rsidRPr="00AE01A1">
        <w:rPr>
          <w:rFonts w:hAnsi="Times New Roman" w:ascii="Times New Roman"/>
        </w:rPr>
        <w:t>PBZ CARD</w:t>
      </w:r>
      <w:r w:rsidRPr="00AE01A1">
        <w:rPr>
          <w:rFonts w:hAnsi="Times New Roman" w:ascii="Times New Roman"/>
        </w:rPr>
        <w:t xml:space="preserve"> d.o.o., Zagreb, </w:t>
      </w:r>
      <w:r w:rsidR="00D23B0D" w:rsidRPr="00AE01A1">
        <w:rPr>
          <w:rFonts w:hAnsi="Times New Roman" w:ascii="Times New Roman"/>
        </w:rPr>
        <w:t>Radnička</w:t>
      </w:r>
      <w:r w:rsidRPr="00AE01A1">
        <w:rPr>
          <w:rFonts w:hAnsi="Times New Roman" w:ascii="Times New Roman"/>
        </w:rPr>
        <w:t xml:space="preserve"> cesta </w:t>
      </w:r>
      <w:r w:rsidR="00D23B0D" w:rsidRPr="00AE01A1">
        <w:rPr>
          <w:rFonts w:hAnsi="Times New Roman" w:ascii="Times New Roman"/>
        </w:rPr>
        <w:t>44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28495895537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68.057,45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43. Vjerovniku </w:t>
      </w:r>
      <w:r w:rsidR="00D23B0D" w:rsidRPr="00AE01A1">
        <w:rPr>
          <w:rFonts w:hAnsi="Times New Roman" w:ascii="Times New Roman"/>
        </w:rPr>
        <w:t>JADRANKA POPOVIĆ, Popovača, Kolodvorska 97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44934630414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414.950,00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44. Vjerovniku </w:t>
      </w:r>
      <w:r w:rsidR="00D23B0D" w:rsidRPr="00AE01A1">
        <w:rPr>
          <w:rFonts w:hAnsi="Times New Roman" w:ascii="Times New Roman"/>
        </w:rPr>
        <w:t>POSAVINA BOŽIĆ,</w:t>
      </w:r>
      <w:r w:rsidRPr="00AE01A1">
        <w:rPr>
          <w:rFonts w:hAnsi="Times New Roman" w:ascii="Times New Roman"/>
        </w:rPr>
        <w:t xml:space="preserve"> d.o.o., </w:t>
      </w:r>
      <w:r w:rsidR="00D23B0D" w:rsidRPr="00AE01A1">
        <w:rPr>
          <w:rFonts w:hAnsi="Times New Roman" w:ascii="Times New Roman"/>
        </w:rPr>
        <w:t>Gor</w:t>
      </w:r>
      <w:r w:rsidR="006926BD">
        <w:rPr>
          <w:rFonts w:hAnsi="Times New Roman" w:ascii="Times New Roman"/>
        </w:rPr>
        <w:t>n</w:t>
      </w:r>
      <w:r w:rsidR="00D23B0D" w:rsidRPr="00AE01A1">
        <w:rPr>
          <w:rFonts w:hAnsi="Times New Roman" w:ascii="Times New Roman"/>
        </w:rPr>
        <w:t>ja Greda, Zagrebačka 54</w:t>
      </w:r>
      <w:r w:rsidRPr="00AE01A1">
        <w:rPr>
          <w:rFonts w:hAnsi="Times New Roman" w:ascii="Times New Roman"/>
        </w:rPr>
        <w:t xml:space="preserve">, OIB </w:t>
      </w:r>
      <w:r w:rsidR="00D23B0D" w:rsidRPr="00AE01A1">
        <w:rPr>
          <w:rFonts w:hAnsi="Times New Roman" w:ascii="Times New Roman"/>
        </w:rPr>
        <w:t>91728280475</w:t>
      </w:r>
      <w:r w:rsidRPr="00AE01A1">
        <w:rPr>
          <w:rFonts w:hAnsi="Times New Roman" w:ascii="Times New Roman"/>
        </w:rPr>
        <w:t xml:space="preserve">, utvrđena je tražbina u iznosu od </w:t>
      </w:r>
      <w:r w:rsidR="00D23B0D" w:rsidRPr="00AE01A1">
        <w:rPr>
          <w:rFonts w:hAnsi="Times New Roman" w:ascii="Times New Roman"/>
        </w:rPr>
        <w:t xml:space="preserve">12.915,20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45. Vjerovniku </w:t>
      </w:r>
      <w:r w:rsidR="001242BC" w:rsidRPr="00AE01A1">
        <w:rPr>
          <w:rFonts w:hAnsi="Times New Roman" w:ascii="Times New Roman"/>
        </w:rPr>
        <w:t>Privredna banda Zagreb</w:t>
      </w:r>
      <w:r w:rsidRPr="00AE01A1">
        <w:rPr>
          <w:rFonts w:hAnsi="Times New Roman" w:ascii="Times New Roman"/>
        </w:rPr>
        <w:t xml:space="preserve"> </w:t>
      </w:r>
      <w:r w:rsidR="001242BC" w:rsidRPr="00AE01A1">
        <w:rPr>
          <w:rFonts w:hAnsi="Times New Roman" w:ascii="Times New Roman"/>
        </w:rPr>
        <w:t>d.d.,</w:t>
      </w:r>
      <w:r w:rsidRPr="00AE01A1">
        <w:rPr>
          <w:rFonts w:hAnsi="Times New Roman" w:ascii="Times New Roman"/>
        </w:rPr>
        <w:t xml:space="preserve"> Zagreb, </w:t>
      </w:r>
      <w:r w:rsidR="001242BC" w:rsidRPr="00AE01A1">
        <w:rPr>
          <w:rFonts w:hAnsi="Times New Roman" w:ascii="Times New Roman"/>
        </w:rPr>
        <w:t>Radnička cesta 50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02535697732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99.531,66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46. Vjerovniku </w:t>
      </w:r>
      <w:r w:rsidR="001242BC" w:rsidRPr="00AE01A1">
        <w:rPr>
          <w:rFonts w:hAnsi="Times New Roman" w:ascii="Times New Roman"/>
        </w:rPr>
        <w:t>PRODANIĆ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Garšenica, Moslavačka 99/a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25523151789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6.262,11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47. Vjerovniku </w:t>
      </w:r>
      <w:r w:rsidR="001242BC" w:rsidRPr="00AE01A1">
        <w:rPr>
          <w:rFonts w:hAnsi="Times New Roman" w:ascii="Times New Roman"/>
        </w:rPr>
        <w:t>REVIZIJA PODUZETNIKA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Kutina, Ravnice 88/a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04102416191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6.033,32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48. Vjerovniku </w:t>
      </w:r>
      <w:r w:rsidR="001242BC" w:rsidRPr="00AE01A1">
        <w:rPr>
          <w:rFonts w:hAnsi="Times New Roman" w:ascii="Times New Roman"/>
        </w:rPr>
        <w:t>RÖFIX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Donja Pušća, Pojatno, Ulica Lusci 3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18346522436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3.868,97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49. Vjerovniku </w:t>
      </w:r>
      <w:r w:rsidR="001242BC" w:rsidRPr="00AE01A1">
        <w:rPr>
          <w:rFonts w:hAnsi="Times New Roman" w:ascii="Times New Roman"/>
        </w:rPr>
        <w:t>SKLAD PROFILI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Pazin, Ježenj, Veli Ježenj 41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46047867231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4.559,44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50. Vjerovniku </w:t>
      </w:r>
      <w:r w:rsidR="001242BC" w:rsidRPr="00AE01A1">
        <w:rPr>
          <w:rFonts w:hAnsi="Times New Roman" w:ascii="Times New Roman"/>
        </w:rPr>
        <w:t>STIL POPOVAČA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Popovača, Sisačka 9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26122923189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3.109,00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51. Vjerovniku </w:t>
      </w:r>
      <w:r w:rsidR="001242BC" w:rsidRPr="00AE01A1">
        <w:rPr>
          <w:rFonts w:hAnsi="Times New Roman" w:ascii="Times New Roman"/>
        </w:rPr>
        <w:t>STRMEC - GRADNJA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Strmec, V. Gortana 15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79975543630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6.692,51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52. Vjerovniku </w:t>
      </w:r>
      <w:r w:rsidR="001242BC" w:rsidRPr="00AE01A1">
        <w:rPr>
          <w:rFonts w:hAnsi="Times New Roman" w:ascii="Times New Roman"/>
        </w:rPr>
        <w:t>TEHNIČAR-UNICOMP</w:t>
      </w:r>
      <w:r w:rsidRPr="00AE01A1">
        <w:rPr>
          <w:rFonts w:hAnsi="Times New Roman" w:ascii="Times New Roman"/>
        </w:rPr>
        <w:t xml:space="preserve"> d.o.o., Zagreb, </w:t>
      </w:r>
      <w:r w:rsidR="001242BC" w:rsidRPr="00AE01A1">
        <w:rPr>
          <w:rFonts w:hAnsi="Times New Roman" w:ascii="Times New Roman"/>
        </w:rPr>
        <w:t>Crnojezerska 18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08057535109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2.675,00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53. Vjerovniku </w:t>
      </w:r>
      <w:r w:rsidR="001242BC" w:rsidRPr="00AE01A1">
        <w:rPr>
          <w:rFonts w:hAnsi="Times New Roman" w:ascii="Times New Roman"/>
        </w:rPr>
        <w:t>TIM IZOLACIJE</w:t>
      </w:r>
      <w:r w:rsidRPr="00AE01A1">
        <w:rPr>
          <w:rFonts w:hAnsi="Times New Roman" w:ascii="Times New Roman"/>
        </w:rPr>
        <w:t xml:space="preserve"> d.o.o., Zagreb, </w:t>
      </w:r>
      <w:r w:rsidR="001242BC" w:rsidRPr="00AE01A1">
        <w:rPr>
          <w:rFonts w:hAnsi="Times New Roman" w:ascii="Times New Roman"/>
        </w:rPr>
        <w:t>Bleiweisova 21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05730998540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4.321,81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54. Vjerovniku </w:t>
      </w:r>
      <w:r w:rsidR="001242BC" w:rsidRPr="00AE01A1">
        <w:rPr>
          <w:rFonts w:hAnsi="Times New Roman" w:ascii="Times New Roman"/>
        </w:rPr>
        <w:t>TIP-KUTINA</w:t>
      </w:r>
      <w:r w:rsidRPr="00AE01A1">
        <w:rPr>
          <w:rFonts w:hAnsi="Times New Roman" w:ascii="Times New Roman"/>
        </w:rPr>
        <w:t xml:space="preserve"> d.o.o., </w:t>
      </w:r>
      <w:r w:rsidR="001242BC" w:rsidRPr="00AE01A1">
        <w:rPr>
          <w:rFonts w:hAnsi="Times New Roman" w:ascii="Times New Roman"/>
        </w:rPr>
        <w:t>Kutina, Kralja Petra Krešimira IV 8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79629648684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8.964,91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55. Vjerovniku </w:t>
      </w:r>
      <w:r w:rsidR="001242BC" w:rsidRPr="00AE01A1">
        <w:rPr>
          <w:rFonts w:hAnsi="Times New Roman" w:ascii="Times New Roman"/>
        </w:rPr>
        <w:t xml:space="preserve">PETAR TKALEC, </w:t>
      </w:r>
      <w:r w:rsidRPr="00AE01A1">
        <w:rPr>
          <w:rFonts w:hAnsi="Times New Roman" w:ascii="Times New Roman"/>
        </w:rPr>
        <w:t xml:space="preserve"> </w:t>
      </w:r>
      <w:r w:rsidR="001242BC" w:rsidRPr="00AE01A1">
        <w:rPr>
          <w:rFonts w:hAnsi="Times New Roman" w:ascii="Times New Roman"/>
        </w:rPr>
        <w:t>Popovača, Kolodvorska 5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97396912659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253.383,00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lastRenderedPageBreak/>
        <w:t xml:space="preserve">56. Vjerovniku </w:t>
      </w:r>
      <w:r w:rsidR="001242BC" w:rsidRPr="00AE01A1">
        <w:rPr>
          <w:rFonts w:hAnsi="Times New Roman" w:ascii="Times New Roman"/>
        </w:rPr>
        <w:t>MARIO TUTIĆ, Popovača, Moslavačka 15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13659405200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301.122,88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57. Vjerovniku </w:t>
      </w:r>
      <w:r w:rsidR="001242BC" w:rsidRPr="00AE01A1">
        <w:rPr>
          <w:rFonts w:hAnsi="Times New Roman" w:ascii="Times New Roman"/>
        </w:rPr>
        <w:t xml:space="preserve">NATAŠA TUTIĆ, </w:t>
      </w:r>
      <w:r w:rsidRPr="00AE01A1">
        <w:rPr>
          <w:rFonts w:hAnsi="Times New Roman" w:ascii="Times New Roman"/>
        </w:rPr>
        <w:t xml:space="preserve"> </w:t>
      </w:r>
      <w:r w:rsidR="001242BC" w:rsidRPr="00AE01A1">
        <w:rPr>
          <w:rFonts w:hAnsi="Times New Roman" w:ascii="Times New Roman"/>
        </w:rPr>
        <w:t>Popovača, Kolodvorska 97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97401600054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2.774.415,81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58. Vjerovniku </w:t>
      </w:r>
      <w:r w:rsidR="001242BC" w:rsidRPr="00AE01A1">
        <w:rPr>
          <w:rFonts w:hAnsi="Times New Roman" w:ascii="Times New Roman"/>
        </w:rPr>
        <w:t>IVICA UREMOVIĆ</w:t>
      </w:r>
      <w:r w:rsidR="006926BD">
        <w:rPr>
          <w:rFonts w:hAnsi="Times New Roman" w:ascii="Times New Roman"/>
        </w:rPr>
        <w:t>, vl. G</w:t>
      </w:r>
      <w:r w:rsidR="001242BC" w:rsidRPr="00AE01A1">
        <w:rPr>
          <w:rFonts w:hAnsi="Times New Roman" w:ascii="Times New Roman"/>
        </w:rPr>
        <w:t>rađevinskog obrta "BELI", Popovača, I. Pergošića 19</w:t>
      </w:r>
      <w:r w:rsidRPr="00AE01A1">
        <w:rPr>
          <w:rFonts w:hAnsi="Times New Roman" w:ascii="Times New Roman"/>
        </w:rPr>
        <w:t xml:space="preserve">, OIB </w:t>
      </w:r>
      <w:r w:rsidR="001242BC" w:rsidRPr="00AE01A1">
        <w:rPr>
          <w:rFonts w:hAnsi="Times New Roman" w:ascii="Times New Roman"/>
        </w:rPr>
        <w:t>21636114886</w:t>
      </w:r>
      <w:r w:rsidRPr="00AE01A1">
        <w:rPr>
          <w:rFonts w:hAnsi="Times New Roman" w:ascii="Times New Roman"/>
        </w:rPr>
        <w:t xml:space="preserve">, utvrđena je tražbina u iznosu od </w:t>
      </w:r>
      <w:r w:rsidR="001242BC" w:rsidRPr="00AE01A1">
        <w:rPr>
          <w:rFonts w:hAnsi="Times New Roman" w:ascii="Times New Roman"/>
        </w:rPr>
        <w:t xml:space="preserve">182.812,39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59. Vjerovniku </w:t>
      </w:r>
      <w:r w:rsidR="001242BC" w:rsidRPr="00AE01A1">
        <w:rPr>
          <w:rFonts w:hAnsi="Times New Roman" w:ascii="Times New Roman"/>
        </w:rPr>
        <w:t>VELEKEM d.d</w:t>
      </w:r>
      <w:r w:rsidRPr="00AE01A1">
        <w:rPr>
          <w:rFonts w:hAnsi="Times New Roman" w:ascii="Times New Roman"/>
        </w:rPr>
        <w:t xml:space="preserve">., </w:t>
      </w:r>
      <w:r w:rsidR="00AE01A1" w:rsidRPr="00AE01A1">
        <w:rPr>
          <w:rFonts w:hAnsi="Times New Roman" w:ascii="Times New Roman"/>
        </w:rPr>
        <w:t>Sesvete, Ulica kneza Ljudevita Posavskog 13</w:t>
      </w:r>
      <w:r w:rsidRPr="00AE01A1">
        <w:rPr>
          <w:rFonts w:hAnsi="Times New Roman" w:ascii="Times New Roman"/>
        </w:rPr>
        <w:t xml:space="preserve">, OIB </w:t>
      </w:r>
      <w:r w:rsidR="00AE01A1" w:rsidRPr="00AE01A1">
        <w:rPr>
          <w:rFonts w:hAnsi="Times New Roman" w:ascii="Times New Roman"/>
        </w:rPr>
        <w:t>62347407589</w:t>
      </w:r>
      <w:r w:rsidRPr="00AE01A1">
        <w:rPr>
          <w:rFonts w:hAnsi="Times New Roman" w:ascii="Times New Roman"/>
        </w:rPr>
        <w:t xml:space="preserve">, utvrđena je tražbina u iznosu od </w:t>
      </w:r>
      <w:r w:rsidR="00AE01A1" w:rsidRPr="00AE01A1">
        <w:rPr>
          <w:rFonts w:hAnsi="Times New Roman" w:ascii="Times New Roman"/>
        </w:rPr>
        <w:t xml:space="preserve">17.703,10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60. Vjerovniku </w:t>
      </w:r>
      <w:r w:rsidR="00AE01A1" w:rsidRPr="00AE01A1">
        <w:rPr>
          <w:rFonts w:hAnsi="Times New Roman" w:ascii="Times New Roman"/>
        </w:rPr>
        <w:t>IGNAC VUGER, javni bilježnik, Dobrodol, Dobrodolska cesta 21</w:t>
      </w:r>
      <w:r w:rsidRPr="00AE01A1">
        <w:rPr>
          <w:rFonts w:hAnsi="Times New Roman" w:ascii="Times New Roman"/>
        </w:rPr>
        <w:t xml:space="preserve">, OIB </w:t>
      </w:r>
      <w:r w:rsidR="00AE01A1" w:rsidRPr="00AE01A1">
        <w:rPr>
          <w:rFonts w:hAnsi="Times New Roman" w:ascii="Times New Roman"/>
        </w:rPr>
        <w:t>71550462229</w:t>
      </w:r>
      <w:r w:rsidRPr="00AE01A1">
        <w:rPr>
          <w:rFonts w:hAnsi="Times New Roman" w:ascii="Times New Roman"/>
        </w:rPr>
        <w:t xml:space="preserve">, utvrđena je tražbina u iznosu od </w:t>
      </w:r>
      <w:r w:rsidR="00AE01A1" w:rsidRPr="00AE01A1">
        <w:rPr>
          <w:rFonts w:hAnsi="Times New Roman" w:ascii="Times New Roman"/>
        </w:rPr>
        <w:t xml:space="preserve">7.497,50 </w:t>
      </w:r>
      <w:r w:rsidRPr="00AE01A1">
        <w:rPr>
          <w:rFonts w:hAnsi="Times New Roman" w:ascii="Times New Roman"/>
        </w:rPr>
        <w:t>kn.</w:t>
      </w:r>
    </w:p>
    <w:p w:rsidRDefault="00C26CE9" w:rsidP="005F7ED8" w:rsidR="00C26CE9" w:rsidRPr="00AE01A1">
      <w:pPr>
        <w:jc w:val="both"/>
        <w:rPr>
          <w:rFonts w:hAnsi="Times New Roman" w:ascii="Times New Roman"/>
        </w:rPr>
      </w:pPr>
    </w:p>
    <w:p w:rsidRDefault="00C26CE9" w:rsidP="005F7ED8" w:rsidR="00C26CE9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61. Vjerovniku </w:t>
      </w:r>
      <w:r w:rsidR="00AE01A1" w:rsidRPr="00AE01A1">
        <w:rPr>
          <w:rFonts w:hAnsi="Times New Roman" w:ascii="Times New Roman"/>
        </w:rPr>
        <w:t>ŽUPANIJSKA UPRAVA ZA CESTE Sisačko-moslavačke županije, Sisak, Antuna Cuvaja 16</w:t>
      </w:r>
      <w:r w:rsidRPr="00AE01A1">
        <w:rPr>
          <w:rFonts w:hAnsi="Times New Roman" w:ascii="Times New Roman"/>
        </w:rPr>
        <w:t xml:space="preserve">, OIB </w:t>
      </w:r>
      <w:r w:rsidR="00AE01A1" w:rsidRPr="00AE01A1">
        <w:rPr>
          <w:rFonts w:hAnsi="Times New Roman" w:ascii="Times New Roman"/>
        </w:rPr>
        <w:t>85381404224</w:t>
      </w:r>
      <w:r w:rsidRPr="00AE01A1">
        <w:rPr>
          <w:rFonts w:hAnsi="Times New Roman" w:ascii="Times New Roman"/>
        </w:rPr>
        <w:t xml:space="preserve">, utvrđena je tražbina u iznosu od </w:t>
      </w:r>
      <w:r w:rsidR="00AE01A1" w:rsidRPr="00AE01A1">
        <w:rPr>
          <w:rFonts w:hAnsi="Times New Roman" w:ascii="Times New Roman"/>
        </w:rPr>
        <w:t xml:space="preserve">19.341,67 </w:t>
      </w:r>
      <w:r w:rsidRPr="00AE01A1">
        <w:rPr>
          <w:rFonts w:hAnsi="Times New Roman" w:ascii="Times New Roman"/>
        </w:rPr>
        <w:t>kn.</w:t>
      </w:r>
    </w:p>
    <w:p w:rsidRDefault="00F81A86" w:rsidP="005F7ED8" w:rsidR="00F81A86">
      <w:pPr>
        <w:jc w:val="both"/>
        <w:rPr>
          <w:rFonts w:hAnsi="Times New Roman" w:ascii="Times New Roman"/>
        </w:rPr>
      </w:pPr>
    </w:p>
    <w:p w:rsidRDefault="00D04766" w:rsidP="005F7ED8" w:rsidR="00D04766">
      <w:pPr>
        <w:jc w:val="both"/>
        <w:rPr>
          <w:rFonts w:hAnsi="Times New Roman" w:ascii="Times New Roman"/>
        </w:rPr>
      </w:pPr>
    </w:p>
    <w:p w:rsidRDefault="00D04766" w:rsidP="005F7ED8" w:rsidR="00D04766" w:rsidRPr="00AE01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Nalaže se dužniku da u roku od 8 dana od dana pravomoćnosti ovog rješenja dostavi sudu izmijenjeni plan restrukturiranja, koji će obuhvatiti sve utvrđene tražbine, a u protivnom će sud obustaviti postupak. </w:t>
      </w:r>
    </w:p>
    <w:p w:rsidRDefault="00FF5ED5" w:rsidP="005F7ED8" w:rsidR="00FF5ED5" w:rsidRPr="00AE01A1">
      <w:pPr>
        <w:jc w:val="both"/>
        <w:rPr>
          <w:rFonts w:hAnsi="Times New Roman" w:ascii="Times New Roman"/>
        </w:rPr>
      </w:pPr>
    </w:p>
    <w:p w:rsidRDefault="00F854C8" w:rsidP="00E77A8D" w:rsidR="00F854C8" w:rsidRPr="00AE01A1">
      <w:pPr>
        <w:jc w:val="center"/>
        <w:rPr>
          <w:rFonts w:hAnsi="Times New Roman" w:ascii="Times New Roman"/>
        </w:rPr>
      </w:pPr>
      <w:r w:rsidRPr="00AE01A1">
        <w:rPr>
          <w:rFonts w:hAnsi="Times New Roman" w:ascii="Times New Roman"/>
        </w:rPr>
        <w:t>Obrazloženje</w:t>
      </w: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E83440" w:rsidP="00E83440" w:rsidR="00D97020" w:rsidRPr="00AE01A1">
      <w:pPr>
        <w:ind w:firstLine="708"/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čega je dana </w:t>
      </w:r>
      <w:r w:rsidR="00EA7ABE">
        <w:rPr>
          <w:rFonts w:hAnsi="Times New Roman" w:ascii="Times New Roman"/>
        </w:rPr>
        <w:t>7. travnja 2017</w:t>
      </w:r>
      <w:r w:rsidRPr="00AE01A1">
        <w:rPr>
          <w:rFonts w:hAnsi="Times New Roman" w:ascii="Times New Roman"/>
        </w:rPr>
        <w:t>. godine doneseno rješenje o otvaranju predstečajnog postupka kojim je, između ostalog imenovan povjerenik, te određeno ročište radi ispitivanja tražbina.</w:t>
      </w:r>
    </w:p>
    <w:p w:rsidRDefault="00E83440" w:rsidP="00E83440" w:rsidR="00E83440" w:rsidRPr="00AE01A1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 w:rsidRPr="00AE01A1">
      <w:pPr>
        <w:ind w:firstLine="708"/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Na ročištu radi ispitivanja tražbina održanom dana </w:t>
      </w:r>
      <w:r w:rsidR="00EA7ABE">
        <w:rPr>
          <w:rFonts w:hAnsi="Times New Roman" w:ascii="Times New Roman"/>
        </w:rPr>
        <w:t>9. lipnja 2017</w:t>
      </w:r>
      <w:r w:rsidRPr="00AE01A1">
        <w:rPr>
          <w:rFonts w:hAnsi="Times New Roman" w:ascii="Times New Roman"/>
        </w:rPr>
        <w:t xml:space="preserve">. godine sud je sastavio tablicu ispitanih tražbina, a sukladno odredbi čl. 49. st. 1. i 2. SZ-a, time da osporenih tražbina nema, a isto tako </w:t>
      </w:r>
      <w:r w:rsidR="006926BD">
        <w:rPr>
          <w:rFonts w:hAnsi="Times New Roman" w:ascii="Times New Roman"/>
        </w:rPr>
        <w:t>sastavljena je tablica razlučnih prava, dok izlučnih prava nema.</w:t>
      </w:r>
    </w:p>
    <w:p w:rsidRDefault="00E83440" w:rsidP="00E83440" w:rsidR="00E83440" w:rsidRPr="00AE01A1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>
      <w:pPr>
        <w:ind w:firstLine="708"/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Slijedom navedenog, sud je sukladno odredbi čl. 50. st. 1. SZ-a na temelju tablice ispitanih tražbina donio ovo rješenje o utvrđenim tražbinama, te je riješio kao u</w:t>
      </w:r>
      <w:r w:rsidR="00D04766">
        <w:rPr>
          <w:rFonts w:hAnsi="Times New Roman" w:ascii="Times New Roman"/>
        </w:rPr>
        <w:t xml:space="preserve"> pod točkom I. izreke</w:t>
      </w:r>
      <w:r w:rsidRPr="00AE01A1">
        <w:rPr>
          <w:rFonts w:hAnsi="Times New Roman" w:ascii="Times New Roman"/>
        </w:rPr>
        <w:t xml:space="preserve"> ovog rješenja. </w:t>
      </w:r>
    </w:p>
    <w:p w:rsidRDefault="00D04766" w:rsidP="00E83440" w:rsidR="00D04766">
      <w:pPr>
        <w:ind w:firstLine="708"/>
        <w:jc w:val="both"/>
        <w:rPr>
          <w:rFonts w:hAnsi="Times New Roman" w:ascii="Times New Roman"/>
        </w:rPr>
      </w:pPr>
    </w:p>
    <w:p w:rsidRDefault="00D04766" w:rsidP="00E83440" w:rsidR="00D04766" w:rsidRPr="00AE01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52. st. 1. i 3. SZ-a riješeno je kao pod točkom II. izreke ovog rješenja. </w:t>
      </w:r>
    </w:p>
    <w:p w:rsidRDefault="00E83440" w:rsidP="00E83440" w:rsidR="00E83440" w:rsidRPr="00AE01A1">
      <w:pPr>
        <w:ind w:firstLine="708"/>
        <w:jc w:val="both"/>
        <w:rPr>
          <w:rFonts w:hAnsi="Times New Roman" w:ascii="Times New Roman"/>
        </w:rPr>
      </w:pPr>
    </w:p>
    <w:p w:rsidRDefault="00E83440" w:rsidP="00E83440" w:rsidR="00E83440" w:rsidRPr="00AE01A1">
      <w:pPr>
        <w:ind w:firstLine="708"/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Temeljem odredbe čl. 50. st. 4. SZ-a ovo rješenje objavit će se na mrežnoj stranici e-Oglasna ploča sudova.</w:t>
      </w:r>
    </w:p>
    <w:p w:rsidRDefault="00E83440" w:rsidP="00F854C8" w:rsidR="00E83440" w:rsidRPr="00AE01A1">
      <w:pPr>
        <w:rPr>
          <w:rFonts w:hAnsi="Times New Roman" w:ascii="Times New Roman"/>
        </w:rPr>
      </w:pPr>
    </w:p>
    <w:p w:rsidRDefault="00514EC0" w:rsidP="00C37FE9" w:rsidR="00F854C8" w:rsidRPr="00AE01A1">
      <w:pPr>
        <w:jc w:val="center"/>
        <w:rPr>
          <w:rFonts w:hAnsi="Times New Roman" w:ascii="Times New Roman"/>
        </w:rPr>
      </w:pPr>
      <w:r w:rsidRPr="00AE01A1">
        <w:rPr>
          <w:rFonts w:hAnsi="Times New Roman" w:ascii="Times New Roman"/>
        </w:rPr>
        <w:t>U Karlovcu</w:t>
      </w:r>
      <w:r w:rsidR="00F854C8" w:rsidRPr="00AE01A1">
        <w:rPr>
          <w:rFonts w:hAnsi="Times New Roman" w:ascii="Times New Roman"/>
        </w:rPr>
        <w:t xml:space="preserve">, </w:t>
      </w:r>
      <w:r w:rsidR="00876818" w:rsidRPr="00AE01A1">
        <w:rPr>
          <w:rFonts w:hAnsi="Times New Roman" w:ascii="Times New Roman"/>
        </w:rPr>
        <w:t>9. lipnja 2017</w:t>
      </w:r>
      <w:r w:rsidR="00FE7392" w:rsidRPr="00AE01A1">
        <w:rPr>
          <w:rFonts w:hAnsi="Times New Roman" w:ascii="Times New Roman"/>
        </w:rPr>
        <w:t>.</w:t>
      </w:r>
      <w:r w:rsidR="00C37FE9" w:rsidRPr="00AE01A1">
        <w:rPr>
          <w:rFonts w:hAnsi="Times New Roman" w:ascii="Times New Roman"/>
        </w:rPr>
        <w:t xml:space="preserve"> godine</w:t>
      </w:r>
    </w:p>
    <w:p w:rsidRDefault="00F854C8" w:rsidP="00C37FE9" w:rsidR="00F854C8" w:rsidRPr="00AE01A1">
      <w:pPr>
        <w:jc w:val="both"/>
        <w:rPr>
          <w:rFonts w:hAnsi="Times New Roman" w:ascii="Times New Roman"/>
        </w:rPr>
      </w:pPr>
    </w:p>
    <w:p w:rsidRDefault="00F854C8" w:rsidP="00C37FE9" w:rsidR="00F854C8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AE01A1">
        <w:rPr>
          <w:rFonts w:hAnsi="Times New Roman" w:ascii="Times New Roman"/>
        </w:rPr>
        <w:t xml:space="preserve">                               </w:t>
      </w:r>
      <w:r w:rsidRPr="00AE01A1">
        <w:rPr>
          <w:rFonts w:hAnsi="Times New Roman" w:ascii="Times New Roman"/>
        </w:rPr>
        <w:t xml:space="preserve">  </w:t>
      </w:r>
      <w:r w:rsidR="00C37FE9" w:rsidRPr="00AE01A1">
        <w:rPr>
          <w:rFonts w:hAnsi="Times New Roman" w:ascii="Times New Roman"/>
        </w:rPr>
        <w:t>S</w:t>
      </w:r>
      <w:r w:rsidRPr="00AE01A1">
        <w:rPr>
          <w:rFonts w:hAnsi="Times New Roman" w:ascii="Times New Roman"/>
        </w:rPr>
        <w:t>udac:</w:t>
      </w:r>
    </w:p>
    <w:p w:rsidRDefault="00F854C8" w:rsidP="00C37FE9" w:rsidR="00B25462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AE01A1">
        <w:rPr>
          <w:rFonts w:hAnsi="Times New Roman" w:ascii="Times New Roman"/>
        </w:rPr>
        <w:t xml:space="preserve">                   Goranka Boljkovac</w:t>
      </w:r>
      <w:r w:rsidR="00B25462" w:rsidRPr="00AE01A1">
        <w:rPr>
          <w:rFonts w:hAnsi="Times New Roman" w:ascii="Times New Roman"/>
        </w:rPr>
        <w:t>, v.r.</w:t>
      </w:r>
    </w:p>
    <w:p w:rsidRDefault="00B25462" w:rsidP="00C37FE9" w:rsidR="00B25462" w:rsidRPr="00AE01A1">
      <w:pPr>
        <w:jc w:val="both"/>
        <w:rPr>
          <w:rFonts w:hAnsi="Times New Roman" w:ascii="Times New Roman"/>
        </w:rPr>
      </w:pPr>
    </w:p>
    <w:p w:rsidRDefault="00C37FE9" w:rsidP="00C37FE9" w:rsidR="00B25462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 w:rsidRPr="00AE01A1">
        <w:rPr>
          <w:rFonts w:hAnsi="Times New Roman" w:ascii="Times New Roman"/>
        </w:rPr>
        <w:t>Za točnost otpravka-</w:t>
      </w:r>
    </w:p>
    <w:p w:rsidRDefault="00C37FE9" w:rsidP="00C37FE9" w:rsidR="00B25462" w:rsidRPr="00AE01A1">
      <w:pPr>
        <w:ind w:left="6372"/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        o</w:t>
      </w:r>
      <w:r w:rsidR="00B25462" w:rsidRPr="00AE01A1">
        <w:rPr>
          <w:rFonts w:hAnsi="Times New Roman" w:ascii="Times New Roman"/>
        </w:rPr>
        <w:t>vlašteni službenik:</w:t>
      </w:r>
    </w:p>
    <w:p w:rsidRDefault="00C37FE9" w:rsidP="00C37FE9" w:rsidR="00F854C8" w:rsidRPr="00AE01A1">
      <w:pPr>
        <w:tabs>
          <w:tab w:pos="6900" w:val="left"/>
        </w:tabs>
        <w:rPr>
          <w:rFonts w:hAnsi="Times New Roman" w:ascii="Times New Roman"/>
        </w:rPr>
      </w:pPr>
      <w:r w:rsidRPr="00AE01A1">
        <w:rPr>
          <w:rFonts w:hAnsi="Times New Roman" w:ascii="Times New Roman"/>
        </w:rPr>
        <w:tab/>
        <w:t>Renata Klokočki</w:t>
      </w:r>
    </w:p>
    <w:p w:rsidRDefault="00C37FE9" w:rsidP="00C37FE9" w:rsidR="00C37FE9" w:rsidRPr="00AE01A1">
      <w:pPr>
        <w:tabs>
          <w:tab w:pos="6900" w:val="left"/>
        </w:tabs>
        <w:rPr>
          <w:rFonts w:hAnsi="Times New Roman" w:ascii="Times New Roman"/>
        </w:rPr>
      </w:pPr>
    </w:p>
    <w:p w:rsidRDefault="006926BD" w:rsidP="00F854C8" w:rsidR="006926BD">
      <w:pPr>
        <w:rPr>
          <w:rFonts w:hAnsi="Times New Roman" w:ascii="Times New Roman"/>
        </w:rPr>
      </w:pPr>
    </w:p>
    <w:p w:rsidRDefault="006926BD" w:rsidP="00F854C8" w:rsidR="006926BD">
      <w:pPr>
        <w:rPr>
          <w:rFonts w:hAnsi="Times New Roman" w:ascii="Times New Roman"/>
        </w:rPr>
      </w:pPr>
    </w:p>
    <w:p w:rsidRDefault="00C37FE9" w:rsidP="00F854C8" w:rsidR="00F854C8" w:rsidRPr="00AE01A1">
      <w:pPr>
        <w:rPr>
          <w:rFonts w:hAnsi="Times New Roman" w:ascii="Times New Roman"/>
        </w:rPr>
      </w:pPr>
      <w:r w:rsidRPr="00AE01A1">
        <w:rPr>
          <w:rFonts w:hAnsi="Times New Roman" w:ascii="Times New Roman"/>
        </w:rPr>
        <w:t>Uputa o pravnom lijeku</w:t>
      </w:r>
      <w:r w:rsidR="00F854C8" w:rsidRPr="00AE01A1">
        <w:rPr>
          <w:rFonts w:hAnsi="Times New Roman" w:ascii="Times New Roman"/>
        </w:rPr>
        <w:t>:</w:t>
      </w:r>
    </w:p>
    <w:p w:rsidRDefault="00E83440" w:rsidP="00E83440" w:rsidR="00E83440" w:rsidRPr="00AE01A1">
      <w:pPr>
        <w:jc w:val="both"/>
        <w:rPr>
          <w:rFonts w:hAnsi="Times New Roman" w:ascii="Times New Roman"/>
        </w:rPr>
      </w:pPr>
      <w:r w:rsidRPr="00AE01A1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E4635F" w:rsidP="00A75097" w:rsidR="00E4635F" w:rsidRPr="00AE01A1">
      <w:pPr>
        <w:rPr>
          <w:rFonts w:hAnsi="Times New Roman" w:ascii="Times New Roman"/>
        </w:rPr>
      </w:pPr>
    </w:p>
    <w:p w:rsidRDefault="00583492" w:rsidP="00A75097" w:rsidR="00A75097" w:rsidRPr="00AE01A1">
      <w:pPr>
        <w:rPr>
          <w:rFonts w:hAnsi="Times New Roman" w:ascii="Times New Roman"/>
        </w:rPr>
      </w:pPr>
      <w:r w:rsidRPr="00AE01A1">
        <w:rPr>
          <w:rFonts w:hAnsi="Times New Roman" w:ascii="Times New Roman"/>
        </w:rPr>
        <w:t xml:space="preserve">    </w:t>
      </w: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F854C8" w:rsidP="00F854C8" w:rsidR="00F854C8" w:rsidRPr="00AE01A1">
      <w:pPr>
        <w:rPr>
          <w:rFonts w:hAnsi="Times New Roman" w:ascii="Times New Roman"/>
        </w:rPr>
      </w:pPr>
    </w:p>
    <w:p w:rsidRDefault="00AC1DCF" w:rsidP="002265DF" w:rsidR="00AC1DCF" w:rsidRPr="00AE01A1">
      <w:pPr>
        <w:rPr>
          <w:rFonts w:hAnsi="Times New Roman" w:ascii="Times New Roman"/>
        </w:rPr>
      </w:pPr>
    </w:p>
    <w:sectPr w:rsidSect="000E1C5B" w:rsidR="00AC1DCF" w:rsidRPr="00AE01A1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C6B">
          <w:rPr>
            <w:noProof/>
          </w:rPr>
          <w:t>6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876818">
      <w:rPr>
        <w:rFonts w:hAnsi="Times New Roman" w:ascii="Times New Roman"/>
      </w:rPr>
      <w:t>969/17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645E5"/>
    <w:rsid w:val="000B0E3E"/>
    <w:rsid w:val="000E1C5B"/>
    <w:rsid w:val="000F147B"/>
    <w:rsid w:val="00100E9D"/>
    <w:rsid w:val="001242BC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50083"/>
    <w:rsid w:val="00357EE0"/>
    <w:rsid w:val="00370E1A"/>
    <w:rsid w:val="003B3C10"/>
    <w:rsid w:val="003C26FD"/>
    <w:rsid w:val="003E3631"/>
    <w:rsid w:val="00401885"/>
    <w:rsid w:val="004157E8"/>
    <w:rsid w:val="004314A2"/>
    <w:rsid w:val="004602E9"/>
    <w:rsid w:val="004A3CCE"/>
    <w:rsid w:val="004F2049"/>
    <w:rsid w:val="00514EC0"/>
    <w:rsid w:val="00524C6B"/>
    <w:rsid w:val="00583492"/>
    <w:rsid w:val="00592BF9"/>
    <w:rsid w:val="00596FD7"/>
    <w:rsid w:val="005A4A4E"/>
    <w:rsid w:val="005D1BE0"/>
    <w:rsid w:val="005F7ED8"/>
    <w:rsid w:val="00624E2F"/>
    <w:rsid w:val="006516F0"/>
    <w:rsid w:val="006926BD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76818"/>
    <w:rsid w:val="00892379"/>
    <w:rsid w:val="008B38FE"/>
    <w:rsid w:val="008F1BE4"/>
    <w:rsid w:val="00902ADC"/>
    <w:rsid w:val="00937096"/>
    <w:rsid w:val="0096132D"/>
    <w:rsid w:val="009C6B35"/>
    <w:rsid w:val="009F1630"/>
    <w:rsid w:val="00A329F5"/>
    <w:rsid w:val="00A45B86"/>
    <w:rsid w:val="00A75097"/>
    <w:rsid w:val="00A84356"/>
    <w:rsid w:val="00AC10FE"/>
    <w:rsid w:val="00AC1DCF"/>
    <w:rsid w:val="00AE01A1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26CE9"/>
    <w:rsid w:val="00C37FE9"/>
    <w:rsid w:val="00C64A9C"/>
    <w:rsid w:val="00C92140"/>
    <w:rsid w:val="00CA2526"/>
    <w:rsid w:val="00CB05E0"/>
    <w:rsid w:val="00D04766"/>
    <w:rsid w:val="00D23B0D"/>
    <w:rsid w:val="00D329BF"/>
    <w:rsid w:val="00D42DB0"/>
    <w:rsid w:val="00D45348"/>
    <w:rsid w:val="00D65412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3440"/>
    <w:rsid w:val="00E8562B"/>
    <w:rsid w:val="00EA2934"/>
    <w:rsid w:val="00EA7ABE"/>
    <w:rsid w:val="00F205B6"/>
    <w:rsid w:val="00F81A86"/>
    <w:rsid w:val="00F8325A"/>
    <w:rsid w:val="00F83E1E"/>
    <w:rsid w:val="00F854C8"/>
    <w:rsid w:val="00F86B4C"/>
    <w:rsid w:val="00FB1E87"/>
    <w:rsid w:val="00FB31E9"/>
    <w:rsid w:val="00FE59C4"/>
    <w:rsid w:val="00FE7392"/>
    <w:rsid w:val="00FF54F3"/>
    <w:rsid w:val="00F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4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C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4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C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USLUGE d.o.o.</item>
      <item>ZONA USLUGE d.o.o.</item>
    </izvorni_sadrzaj>
    <derivirana_varijabla naziv="DomainObject.Predmet.SudioniciListNaziv_1">
      <item>ZONA USLUGE d.o.o.</item>
      <item>ZONA USLUGE d.o.o.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16372299798</item>
      <item>, OIB 16372299798</item>
    </izvorni_sadrzaj>
    <derivirana_varijabla naziv="DomainObject.Predmet.SudioniciListNazivOIB_1">
      <item>, OIB 16372299798</item>
      <item>, OIB 16372299798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6DD35-F118-4B16-AF58-49E61BFD4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1548</properties:Words>
  <properties:Characters>8793</properties:Characters>
  <properties:Lines>256</properties:Lines>
  <properties:Paragraphs>86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2017-06-08T12:45:00Z</dcterms:created>
  <dc:creator>Žana Livaja</dc:creator>
  <cp:lastModifiedBy>Goranka Boljkovac</cp:lastModifiedBy>
  <cp:lastPrinted>2017-06-09T11:29:00Z</cp:lastPrinted>
  <dcterms:modified xmlns:xsi="http://www.w3.org/2001/XMLSchema-instance" xsi:type="dcterms:W3CDTF">2017-06-09T11:30:00Z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