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99f" w14:paraId="c0a899f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C02C4B">
        <w:rPr>
          <w:b/>
          <w:sz w:val="24"/>
        </w:rPr>
        <w:t>546/2016-70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BC7052" w:rsidP="00C02C4B" w:rsidR="00CE0F94">
      <w:pPr>
        <w:ind w:firstLine="708"/>
        <w:jc w:val="both"/>
        <w:rPr>
          <w:sz w:val="24"/>
        </w:rPr>
      </w:pPr>
      <w:r w:rsidRPr="00BC7052">
        <w:rPr>
          <w:sz w:val="24"/>
          <w:szCs w:val="24"/>
        </w:rPr>
        <w:t xml:space="preserve">U stečajnom postupku koji se vodi nad dužnikom </w:t>
      </w:r>
      <w:r w:rsidR="00C02C4B">
        <w:rPr>
          <w:b/>
          <w:sz w:val="24"/>
          <w:szCs w:val="24"/>
        </w:rPr>
        <w:t>ARGER d.o.o. u stečaju, Sv. Filipa i Jakova 148, Donja Vrba, OIB 35620740755</w:t>
      </w:r>
      <w:r w:rsidRPr="00BC7052">
        <w:rPr>
          <w:sz w:val="24"/>
          <w:szCs w:val="24"/>
        </w:rPr>
        <w:t xml:space="preserve"> </w:t>
      </w:r>
      <w:r w:rsidR="00D67D06"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</w:t>
      </w:r>
      <w:r>
        <w:rPr>
          <w:sz w:val="24"/>
        </w:rPr>
        <w:t>vlasništva stečajnog dužnika</w:t>
      </w:r>
      <w:r w:rsidR="00F4456F">
        <w:rPr>
          <w:sz w:val="24"/>
        </w:rPr>
        <w:t xml:space="preserve"> </w:t>
      </w:r>
      <w:r w:rsidR="00C02C4B">
        <w:rPr>
          <w:sz w:val="24"/>
        </w:rPr>
        <w:t xml:space="preserve">upisane u </w:t>
      </w:r>
      <w:proofErr w:type="spellStart"/>
      <w:r w:rsidR="00C02C4B">
        <w:rPr>
          <w:sz w:val="24"/>
        </w:rPr>
        <w:t>zk.ul</w:t>
      </w:r>
      <w:proofErr w:type="spellEnd"/>
      <w:r w:rsidR="00C02C4B">
        <w:rPr>
          <w:sz w:val="24"/>
        </w:rPr>
        <w:t xml:space="preserve">. 1226 k.o. Brodski </w:t>
      </w:r>
      <w:proofErr w:type="spellStart"/>
      <w:r w:rsidR="00C02C4B">
        <w:rPr>
          <w:sz w:val="24"/>
        </w:rPr>
        <w:t>Stupnik</w:t>
      </w:r>
      <w:proofErr w:type="spellEnd"/>
      <w:r w:rsidR="00C02C4B">
        <w:rPr>
          <w:sz w:val="24"/>
        </w:rPr>
        <w:t xml:space="preserve">, u naravi oranice i voćnjaci u </w:t>
      </w:r>
      <w:proofErr w:type="spellStart"/>
      <w:r w:rsidR="00C02C4B">
        <w:rPr>
          <w:sz w:val="24"/>
        </w:rPr>
        <w:t>Stupničkom</w:t>
      </w:r>
      <w:proofErr w:type="spellEnd"/>
      <w:r w:rsidR="00C02C4B">
        <w:rPr>
          <w:sz w:val="24"/>
        </w:rPr>
        <w:t xml:space="preserve"> brijegu, ukupne površine 7308 m2,</w:t>
      </w:r>
    </w:p>
    <w:p w:rsidRDefault="0050418B" w:rsidP="005F0C29" w:rsidR="0050418B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C02C4B">
        <w:rPr>
          <w:b/>
          <w:sz w:val="24"/>
        </w:rPr>
        <w:t>5.001,</w:t>
      </w:r>
      <w:r w:rsidR="00CE0F94">
        <w:rPr>
          <w:b/>
          <w:sz w:val="24"/>
        </w:rPr>
        <w:t>00</w:t>
      </w:r>
      <w:r w:rsidRPr="0050418B">
        <w:rPr>
          <w:b/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</w:t>
      </w:r>
      <w:r w:rsidR="00CE0F94">
        <w:rPr>
          <w:sz w:val="24"/>
        </w:rPr>
        <w:t>ovim sudom</w:t>
      </w:r>
      <w:r>
        <w:rPr>
          <w:sz w:val="24"/>
        </w:rPr>
        <w:t xml:space="preserve"> </w:t>
      </w:r>
      <w:r w:rsidR="000145B2">
        <w:rPr>
          <w:sz w:val="24"/>
        </w:rPr>
        <w:t>na dan</w:t>
      </w:r>
    </w:p>
    <w:p w:rsidRDefault="008A06D4" w:rsidP="00F4456F" w:rsidR="006414F0" w:rsidRPr="00BC4E18">
      <w:pPr>
        <w:rPr>
          <w:b/>
          <w:sz w:val="24"/>
        </w:rPr>
      </w:pPr>
      <w:r>
        <w:rPr>
          <w:b/>
          <w:sz w:val="24"/>
        </w:rPr>
        <w:t>14. rujna 2018</w:t>
      </w:r>
      <w:r w:rsidR="00F4456F">
        <w:rPr>
          <w:b/>
          <w:sz w:val="24"/>
        </w:rPr>
        <w:t xml:space="preserve">. u </w:t>
      </w:r>
      <w:r w:rsidR="00BC4E18" w:rsidRPr="00BC4E18">
        <w:rPr>
          <w:b/>
          <w:sz w:val="24"/>
        </w:rPr>
        <w:t xml:space="preserve"> </w:t>
      </w:r>
      <w:r w:rsidR="003F4755">
        <w:rPr>
          <w:b/>
          <w:sz w:val="24"/>
        </w:rPr>
        <w:t>13</w:t>
      </w:r>
      <w:r w:rsidR="00F4456F">
        <w:rPr>
          <w:b/>
          <w:sz w:val="24"/>
        </w:rPr>
        <w:t xml:space="preserve">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r>
        <w:rPr>
          <w:b/>
          <w:sz w:val="24"/>
        </w:rPr>
        <w:t xml:space="preserve">Slavonskom </w:t>
      </w:r>
      <w:r w:rsidR="000C3690">
        <w:rPr>
          <w:b/>
          <w:sz w:val="24"/>
        </w:rPr>
        <w:t>Brod</w:t>
      </w:r>
      <w:r>
        <w:rPr>
          <w:b/>
          <w:sz w:val="24"/>
        </w:rPr>
        <w:t>u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485CA3">
        <w:rPr>
          <w:sz w:val="24"/>
        </w:rPr>
        <w:t>, 55/16, 73/17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</w:t>
      </w:r>
      <w:r w:rsidR="00421666">
        <w:rPr>
          <w:sz w:val="24"/>
        </w:rPr>
        <w:t>(čl. 11</w:t>
      </w:r>
      <w:r>
        <w:rPr>
          <w:sz w:val="24"/>
        </w:rPr>
        <w:t xml:space="preserve">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 xml:space="preserve">. </w:t>
      </w:r>
      <w:r w:rsidR="00421666">
        <w:rPr>
          <w:sz w:val="24"/>
        </w:rPr>
        <w:t>71/15, 104/17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3F4755">
        <w:rPr>
          <w:sz w:val="24"/>
        </w:rPr>
        <w:t>31</w:t>
      </w:r>
      <w:r w:rsidR="003C65BC">
        <w:rPr>
          <w:sz w:val="24"/>
        </w:rPr>
        <w:t>. srpnja</w:t>
      </w:r>
      <w:r w:rsidR="00F4456F">
        <w:rPr>
          <w:sz w:val="24"/>
        </w:rPr>
        <w:t xml:space="preserve"> 2018.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 xml:space="preserve">2. </w:t>
      </w:r>
      <w:proofErr w:type="spellStart"/>
      <w:r>
        <w:t>Razlučn</w:t>
      </w:r>
      <w:r w:rsidR="003F4755">
        <w:t>om</w:t>
      </w:r>
      <w:proofErr w:type="spellEnd"/>
      <w:r w:rsidR="003F4755">
        <w:t xml:space="preserve"> vjerovniku</w:t>
      </w:r>
    </w:p>
    <w:p w:rsidRDefault="00A931DE" w:rsidP="00E1184F" w:rsidR="00BD0349">
      <w:pPr>
        <w:overflowPunct/>
        <w:autoSpaceDE/>
        <w:autoSpaceDN/>
        <w:adjustRightInd/>
        <w:ind w:left="540"/>
        <w:textAlignment w:val="auto"/>
        <w:rPr>
          <w:sz w:val="24"/>
          <w:szCs w:val="24"/>
        </w:rPr>
      </w:pPr>
      <w:r>
        <w:t>-</w:t>
      </w:r>
      <w:r w:rsidR="00F4456F">
        <w:t xml:space="preserve"> </w:t>
      </w:r>
      <w:r w:rsidR="008A06D4">
        <w:t xml:space="preserve">RH Ministarstvo financija, po ŽDO Građansko-upravni odjel </w:t>
      </w:r>
      <w:proofErr w:type="spellStart"/>
      <w:r w:rsidR="008A06D4">
        <w:t>Slav.Brod</w:t>
      </w:r>
      <w:proofErr w:type="spellEnd"/>
      <w:r w:rsidR="007A3381">
        <w:t xml:space="preserve"> </w:t>
      </w: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3C65BC"/>
    <w:rsid w:val="003F4755"/>
    <w:rsid w:val="00411B60"/>
    <w:rsid w:val="00421666"/>
    <w:rsid w:val="004270C6"/>
    <w:rsid w:val="00430B77"/>
    <w:rsid w:val="00485CA3"/>
    <w:rsid w:val="004A5D7F"/>
    <w:rsid w:val="004A5E77"/>
    <w:rsid w:val="004C0266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277BC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9209D"/>
    <w:rsid w:val="007A3381"/>
    <w:rsid w:val="007B4BB1"/>
    <w:rsid w:val="007C550C"/>
    <w:rsid w:val="007D1623"/>
    <w:rsid w:val="007E195E"/>
    <w:rsid w:val="00875371"/>
    <w:rsid w:val="008A06D4"/>
    <w:rsid w:val="008E50C1"/>
    <w:rsid w:val="008F1B23"/>
    <w:rsid w:val="008F6E2D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C7052"/>
    <w:rsid w:val="00BD0349"/>
    <w:rsid w:val="00BD3A92"/>
    <w:rsid w:val="00C02C4B"/>
    <w:rsid w:val="00C04B0F"/>
    <w:rsid w:val="00C11053"/>
    <w:rsid w:val="00C46BA6"/>
    <w:rsid w:val="00C80B5A"/>
    <w:rsid w:val="00CA0278"/>
    <w:rsid w:val="00CD312B"/>
    <w:rsid w:val="00CD50C5"/>
    <w:rsid w:val="00CE0F94"/>
    <w:rsid w:val="00CE3A7D"/>
    <w:rsid w:val="00CF1EE9"/>
    <w:rsid w:val="00CF39E4"/>
    <w:rsid w:val="00D100CB"/>
    <w:rsid w:val="00D10CF5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1184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445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44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229</properties:Words>
  <properties:Characters>1216</properties:Characters>
  <properties:Lines>41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2018-07-31T11:09:00Z</cp:lastPrinted>
  <dcterms:modified xmlns:xsi="http://www.w3.org/2001/XMLSchema-instance" xsi:type="dcterms:W3CDTF">2018-07-31T11:10:00Z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