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4a74" w14:paraId="c3a4a74" w:rsidRDefault="001C658E" w:rsidP="00B15FEB" w:rsidR="001C658E" w:rsidRPr="009D44EB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1C658E" w:rsidP="00B15FEB" w:rsidR="001C658E" w:rsidRPr="00550B3E">
      <w:pPr>
        <w:jc w:val="center"/>
        <w:rPr>
          <w:rFonts w:hAnsi="Times New Roman" w:ascii="Times New Roman"/>
          <w:bCs/>
        </w:rPr>
      </w:pPr>
      <w:r w:rsidRPr="00550B3E">
        <w:rPr>
          <w:rFonts w:hAnsi="Times New Roman" w:ascii="Times New Roman"/>
          <w:bCs/>
        </w:rPr>
        <w:t>Z A P I S N I K</w:t>
      </w:r>
    </w:p>
    <w:p w:rsidRDefault="00C20DD2" w:rsidP="00B15FEB" w:rsidR="009E0085" w:rsidRPr="00550B3E">
      <w:pPr>
        <w:jc w:val="center"/>
        <w:rPr>
          <w:rFonts w:hAnsi="Times New Roman" w:ascii="Times New Roman"/>
          <w:bCs/>
        </w:rPr>
      </w:pPr>
      <w:r w:rsidRPr="00550B3E">
        <w:rPr>
          <w:rFonts w:hAnsi="Times New Roman" w:ascii="Times New Roman"/>
          <w:bCs/>
        </w:rPr>
        <w:t>18. siječnja 2019.</w:t>
      </w:r>
    </w:p>
    <w:p w:rsidRDefault="009E0085" w:rsidP="00B15FEB" w:rsidR="009E0085" w:rsidRPr="009D44EB">
      <w:pPr>
        <w:jc w:val="center"/>
        <w:rPr>
          <w:rFonts w:hAnsi="Times New Roman" w:ascii="Times New Roman"/>
          <w:b/>
          <w:bCs/>
        </w:rPr>
      </w:pPr>
    </w:p>
    <w:p w:rsidRDefault="009E0085" w:rsidP="00B15FEB" w:rsidR="006A4D6F" w:rsidRPr="009D44EB">
      <w:pPr>
        <w:jc w:val="both"/>
        <w:rPr>
          <w:rFonts w:hAnsi="Times New Roman" w:ascii="Times New Roman"/>
        </w:rPr>
      </w:pPr>
      <w:r w:rsidRPr="009D44EB">
        <w:rPr>
          <w:rFonts w:hAnsi="Times New Roman" w:ascii="Times New Roman"/>
        </w:rPr>
        <w:t xml:space="preserve">sastavljen kod Trgovačkog suda u Zadru, </w:t>
      </w:r>
      <w:r w:rsidR="00E6256C" w:rsidRPr="009D44EB">
        <w:rPr>
          <w:rFonts w:hAnsi="Times New Roman" w:ascii="Times New Roman"/>
        </w:rPr>
        <w:t xml:space="preserve">na ročištu radi </w:t>
      </w:r>
      <w:r w:rsidRPr="009D44EB">
        <w:rPr>
          <w:rFonts w:hAnsi="Times New Roman" w:ascii="Times New Roman"/>
        </w:rPr>
        <w:t>ispitivanj</w:t>
      </w:r>
      <w:r w:rsidR="00E6256C" w:rsidRPr="009D44EB">
        <w:rPr>
          <w:rFonts w:hAnsi="Times New Roman" w:ascii="Times New Roman"/>
        </w:rPr>
        <w:t>a</w:t>
      </w:r>
      <w:r w:rsidRPr="009D44EB">
        <w:rPr>
          <w:rFonts w:hAnsi="Times New Roman" w:ascii="Times New Roman"/>
        </w:rPr>
        <w:t xml:space="preserve"> tražbina u predstečajnom postupku nad dužnikom </w:t>
      </w:r>
      <w:r w:rsidR="00C20DD2" w:rsidRPr="009D44EB">
        <w:rPr>
          <w:rFonts w:hAnsi="Times New Roman" w:ascii="Times New Roman"/>
        </w:rPr>
        <w:t>VINOPLOD-VINARIJA, dioničko društvo za proizvodnju i prodaju vina, alkoholnih i bezalkoholnih pića, Šibenik, Velim</w:t>
      </w:r>
      <w:r w:rsidR="009E3BE1">
        <w:rPr>
          <w:rFonts w:hAnsi="Times New Roman" w:ascii="Times New Roman"/>
        </w:rPr>
        <w:t>ira Škorpika 2, OIB:47074146147</w:t>
      </w:r>
    </w:p>
    <w:p w:rsidRDefault="000307B4" w:rsidP="00B15FEB" w:rsidR="000307B4" w:rsidRPr="009D44EB">
      <w:pPr>
        <w:jc w:val="both"/>
        <w:rPr>
          <w:rFonts w:hAnsi="Times New Roman" w:ascii="Times New Roman"/>
          <w:b/>
          <w:bCs/>
        </w:rPr>
      </w:pPr>
    </w:p>
    <w:p w:rsidRDefault="009E0085" w:rsidP="00B15FEB" w:rsidR="009E0085" w:rsidRPr="00550B3E">
      <w:pPr>
        <w:jc w:val="both"/>
        <w:rPr>
          <w:rFonts w:hAnsi="Times New Roman" w:ascii="Times New Roman"/>
          <w:bCs/>
        </w:rPr>
      </w:pPr>
      <w:r w:rsidRPr="00550B3E">
        <w:rPr>
          <w:rFonts w:hAnsi="Times New Roman" w:ascii="Times New Roman"/>
          <w:bCs/>
        </w:rPr>
        <w:t>OD SUDA NAZOČNI:</w:t>
      </w:r>
    </w:p>
    <w:p w:rsidRDefault="009E0085" w:rsidP="00B15FEB" w:rsidR="009E0085" w:rsidRPr="009D44EB">
      <w:pPr>
        <w:jc w:val="both"/>
        <w:rPr>
          <w:rFonts w:hAnsi="Times New Roman" w:ascii="Times New Roman"/>
        </w:rPr>
      </w:pPr>
      <w:r w:rsidRPr="009D44EB">
        <w:rPr>
          <w:rFonts w:hAnsi="Times New Roman" w:ascii="Times New Roman"/>
        </w:rPr>
        <w:t>A</w:t>
      </w:r>
      <w:r w:rsidR="0009467A" w:rsidRPr="009D44EB">
        <w:rPr>
          <w:rFonts w:hAnsi="Times New Roman" w:ascii="Times New Roman"/>
        </w:rPr>
        <w:t>na Markač</w:t>
      </w:r>
      <w:r w:rsidR="00B2269B" w:rsidRPr="009D44EB">
        <w:rPr>
          <w:rFonts w:hAnsi="Times New Roman" w:ascii="Times New Roman"/>
        </w:rPr>
        <w:t xml:space="preserve">, </w:t>
      </w:r>
      <w:r w:rsidR="0009467A" w:rsidRPr="009D44EB">
        <w:rPr>
          <w:rFonts w:hAnsi="Times New Roman" w:ascii="Times New Roman"/>
        </w:rPr>
        <w:t>sutkinja</w:t>
      </w:r>
      <w:r w:rsidRPr="009D44EB">
        <w:rPr>
          <w:rFonts w:hAnsi="Times New Roman" w:ascii="Times New Roman"/>
        </w:rPr>
        <w:t xml:space="preserve"> </w:t>
      </w:r>
    </w:p>
    <w:p w:rsidRDefault="00C20DD2" w:rsidP="00B15FEB" w:rsidR="0009467A" w:rsidRPr="009D44EB">
      <w:pPr>
        <w:jc w:val="both"/>
        <w:rPr>
          <w:rFonts w:hAnsi="Times New Roman" w:ascii="Times New Roman"/>
        </w:rPr>
      </w:pPr>
      <w:r w:rsidRPr="009D44EB">
        <w:rPr>
          <w:rFonts w:hAnsi="Times New Roman" w:ascii="Times New Roman"/>
        </w:rPr>
        <w:t>Martina Kalmeta</w:t>
      </w:r>
      <w:r w:rsidR="009E0085" w:rsidRPr="009D44EB">
        <w:rPr>
          <w:rFonts w:hAnsi="Times New Roman" w:ascii="Times New Roman"/>
        </w:rPr>
        <w:t>, zapisničar</w:t>
      </w:r>
      <w:r w:rsidR="0009467A" w:rsidRPr="009D44EB">
        <w:rPr>
          <w:rFonts w:hAnsi="Times New Roman" w:ascii="Times New Roman"/>
        </w:rPr>
        <w:t>ka</w:t>
      </w:r>
    </w:p>
    <w:p w:rsidRDefault="00B15FEB" w:rsidP="00B15FEB" w:rsidR="00B15FEB" w:rsidRPr="009D44EB">
      <w:pPr>
        <w:jc w:val="both"/>
        <w:rPr>
          <w:rFonts w:hAnsi="Times New Roman" w:ascii="Times New Roman"/>
        </w:rPr>
      </w:pPr>
    </w:p>
    <w:p w:rsidRDefault="00E6256C" w:rsidP="00B15FEB" w:rsidR="009E0085" w:rsidRPr="009D44EB">
      <w:pPr>
        <w:rPr>
          <w:rFonts w:hAnsi="Times New Roman" w:ascii="Times New Roman"/>
        </w:rPr>
      </w:pPr>
      <w:r w:rsidRPr="009D44EB">
        <w:rPr>
          <w:rFonts w:hAnsi="Times New Roman" w:ascii="Times New Roman"/>
        </w:rPr>
        <w:t xml:space="preserve">Započeto </w:t>
      </w:r>
      <w:r w:rsidR="009E0085" w:rsidRPr="009D44EB">
        <w:rPr>
          <w:rFonts w:hAnsi="Times New Roman" w:ascii="Times New Roman"/>
        </w:rPr>
        <w:t xml:space="preserve">u </w:t>
      </w:r>
      <w:r w:rsidR="005C6721">
        <w:rPr>
          <w:rFonts w:hAnsi="Times New Roman" w:ascii="Times New Roman"/>
        </w:rPr>
        <w:t>9,05</w:t>
      </w:r>
      <w:r w:rsidR="0009467A" w:rsidRPr="009D44EB">
        <w:rPr>
          <w:rFonts w:hAnsi="Times New Roman" w:ascii="Times New Roman"/>
        </w:rPr>
        <w:t xml:space="preserve"> </w:t>
      </w:r>
      <w:r w:rsidR="009E0085" w:rsidRPr="009D44EB">
        <w:rPr>
          <w:rFonts w:hAnsi="Times New Roman" w:ascii="Times New Roman"/>
        </w:rPr>
        <w:t>sati.</w:t>
      </w:r>
      <w:r w:rsidRPr="009D44EB">
        <w:rPr>
          <w:rFonts w:hAnsi="Times New Roman" w:ascii="Times New Roman"/>
        </w:rPr>
        <w:t xml:space="preserve"> Ročište je javno.</w:t>
      </w:r>
    </w:p>
    <w:p w:rsidRDefault="000307B4" w:rsidP="00B15FEB" w:rsidR="000307B4" w:rsidRPr="009D44EB">
      <w:pPr>
        <w:rPr>
          <w:rFonts w:hAnsi="Times New Roman" w:ascii="Times New Roman"/>
        </w:rPr>
      </w:pPr>
    </w:p>
    <w:p w:rsidRDefault="0009467A" w:rsidP="00B15FEB" w:rsidR="0009467A" w:rsidRPr="009D44EB">
      <w:pPr>
        <w:rPr>
          <w:rFonts w:hAnsi="Times New Roman" w:ascii="Times New Roman"/>
        </w:rPr>
      </w:pPr>
      <w:r w:rsidRPr="009D44EB">
        <w:rPr>
          <w:rFonts w:hAnsi="Times New Roman" w:ascii="Times New Roman"/>
        </w:rPr>
        <w:t xml:space="preserve">Utvrđuje se da su pristupili: </w:t>
      </w:r>
    </w:p>
    <w:p w:rsidRDefault="0009467A" w:rsidP="00B15FEB" w:rsidR="00B15FEB">
      <w:pPr>
        <w:pStyle w:val="Odlomakpopisa"/>
        <w:numPr>
          <w:ilvl w:val="0"/>
          <w:numId w:val="20"/>
        </w:numPr>
        <w:rPr>
          <w:rFonts w:hAnsi="Times New Roman" w:ascii="Times New Roman"/>
        </w:rPr>
      </w:pPr>
      <w:r w:rsidRPr="009D44EB">
        <w:rPr>
          <w:rFonts w:hAnsi="Times New Roman" w:ascii="Times New Roman"/>
        </w:rPr>
        <w:t xml:space="preserve">povjerenik </w:t>
      </w:r>
      <w:r w:rsidR="00C20DD2" w:rsidRPr="009D44EB">
        <w:rPr>
          <w:rFonts w:hAnsi="Times New Roman" w:ascii="Times New Roman"/>
        </w:rPr>
        <w:t>Jelenko Lehki iz Zagreba</w:t>
      </w:r>
    </w:p>
    <w:p w:rsidRDefault="00A11233" w:rsidP="00A11233" w:rsidR="00A11233" w:rsidRPr="009D44EB">
      <w:pPr>
        <w:pStyle w:val="Odlomakpopisa"/>
        <w:rPr>
          <w:rFonts w:hAnsi="Times New Roman" w:ascii="Times New Roman"/>
        </w:rPr>
      </w:pPr>
    </w:p>
    <w:p w:rsidRDefault="0009467A" w:rsidP="00B15FEB" w:rsidR="00B15FEB" w:rsidRPr="009D44EB">
      <w:pPr>
        <w:pStyle w:val="Odlomakpopisa"/>
        <w:numPr>
          <w:ilvl w:val="0"/>
          <w:numId w:val="20"/>
        </w:numPr>
        <w:rPr>
          <w:rFonts w:hAnsi="Times New Roman" w:ascii="Times New Roman"/>
        </w:rPr>
      </w:pPr>
      <w:r w:rsidRPr="009D44EB">
        <w:rPr>
          <w:rFonts w:hAnsi="Times New Roman" w:ascii="Times New Roman"/>
        </w:rPr>
        <w:t xml:space="preserve">za dužnika </w:t>
      </w:r>
      <w:r w:rsidR="006A4D6F" w:rsidRPr="009D44EB">
        <w:rPr>
          <w:rFonts w:hAnsi="Times New Roman" w:ascii="Times New Roman"/>
        </w:rPr>
        <w:t>zastupnik po zakonu</w:t>
      </w:r>
      <w:r w:rsidR="00C20DD2" w:rsidRPr="009D44EB">
        <w:rPr>
          <w:rFonts w:hAnsi="Times New Roman" w:ascii="Times New Roman"/>
        </w:rPr>
        <w:t xml:space="preserve"> Damir Lasan</w:t>
      </w:r>
      <w:r w:rsidR="006A4D6F" w:rsidRPr="009D44EB">
        <w:rPr>
          <w:rFonts w:hAnsi="Times New Roman" w:ascii="Times New Roman"/>
        </w:rPr>
        <w:t xml:space="preserve">, </w:t>
      </w:r>
      <w:r w:rsidR="007A5E5A" w:rsidRPr="009D44EB">
        <w:rPr>
          <w:rFonts w:hAnsi="Times New Roman" w:ascii="Times New Roman"/>
        </w:rPr>
        <w:t xml:space="preserve">direktor, </w:t>
      </w:r>
      <w:r w:rsidRPr="009D44EB">
        <w:rPr>
          <w:rFonts w:hAnsi="Times New Roman" w:ascii="Times New Roman"/>
        </w:rPr>
        <w:t xml:space="preserve">identitet utvrđen uvidom u osobnu iskaznicu </w:t>
      </w:r>
      <w:r w:rsidR="009C0D0D" w:rsidRPr="009D44EB">
        <w:rPr>
          <w:rFonts w:hAnsi="Times New Roman" w:ascii="Times New Roman"/>
        </w:rPr>
        <w:t xml:space="preserve">broj </w:t>
      </w:r>
      <w:r w:rsidR="009475F5">
        <w:rPr>
          <w:rFonts w:hAnsi="Times New Roman" w:ascii="Times New Roman"/>
        </w:rPr>
        <w:t>105141539</w:t>
      </w:r>
      <w:r w:rsidR="009C0D0D" w:rsidRPr="009D44EB">
        <w:rPr>
          <w:rFonts w:hAnsi="Times New Roman" w:ascii="Times New Roman"/>
        </w:rPr>
        <w:t xml:space="preserve">, </w:t>
      </w:r>
      <w:r w:rsidR="000C7F50" w:rsidRPr="009D44EB">
        <w:rPr>
          <w:rFonts w:hAnsi="Times New Roman" w:ascii="Times New Roman"/>
        </w:rPr>
        <w:t xml:space="preserve"> izdana od PU </w:t>
      </w:r>
      <w:r w:rsidR="00C20DD2" w:rsidRPr="009D44EB">
        <w:rPr>
          <w:rFonts w:hAnsi="Times New Roman" w:ascii="Times New Roman"/>
        </w:rPr>
        <w:t xml:space="preserve">šibensko-kninske </w:t>
      </w:r>
      <w:r w:rsidR="009C0D0D" w:rsidRPr="009D44EB">
        <w:rPr>
          <w:rFonts w:hAnsi="Times New Roman" w:ascii="Times New Roman"/>
        </w:rPr>
        <w:t xml:space="preserve"> </w:t>
      </w:r>
    </w:p>
    <w:p w:rsidRDefault="00C20DD2" w:rsidP="00C20DD2" w:rsidR="00C20DD2" w:rsidRPr="009D44EB">
      <w:pPr>
        <w:rPr>
          <w:rFonts w:hAnsi="Times New Roman" w:ascii="Times New Roman"/>
        </w:rPr>
      </w:pPr>
    </w:p>
    <w:p w:rsidRDefault="0009467A" w:rsidP="00B15FEB" w:rsidR="009C0D0D" w:rsidRPr="009D44EB">
      <w:pPr>
        <w:pStyle w:val="Odlomakpopisa"/>
        <w:numPr>
          <w:ilvl w:val="0"/>
          <w:numId w:val="20"/>
        </w:numPr>
        <w:rPr>
          <w:rFonts w:hAnsi="Times New Roman" w:ascii="Times New Roman"/>
        </w:rPr>
      </w:pPr>
      <w:r w:rsidRPr="009D44EB">
        <w:rPr>
          <w:rFonts w:hAnsi="Times New Roman" w:ascii="Times New Roman"/>
        </w:rPr>
        <w:t>za vjerovnike:</w:t>
      </w:r>
    </w:p>
    <w:p w:rsidRDefault="00EC7BEC" w:rsidP="00EC7BEC" w:rsidR="00EC7BEC" w:rsidRPr="00EC7BEC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HRVATSKA, Ministarstvo financija, Porezna uprava, Područni ured</w:t>
      </w:r>
      <w:r w:rsidRPr="00EC7BEC">
        <w:rPr>
          <w:rFonts w:hAnsi="Times New Roman" w:ascii="Times New Roman"/>
        </w:rPr>
        <w:t xml:space="preserve"> Šibenik</w:t>
      </w:r>
    </w:p>
    <w:p w:rsidRDefault="00EC7BEC" w:rsidP="00EC7BEC" w:rsidR="0068439D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HRVATSKA, Ministarstvo financija, Carinska uprava, Područni carinski ured</w:t>
      </w:r>
      <w:r w:rsidRPr="00EC7BE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Šibenik</w:t>
      </w:r>
    </w:p>
    <w:p w:rsidRDefault="00EC7BEC" w:rsidP="00EC7BEC" w:rsidR="00EC7BEC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HRVATSKA, Ministarstvo poljoprivrede, zastupani po zz Igranki Šumeri, zamjenici ŽDO-a u Šibeniku i Svetlani Barišić, zamjenici ŽDO-a u Zadru</w:t>
      </w:r>
    </w:p>
    <w:p w:rsidRDefault="00EC7BEC" w:rsidP="00EC7BEC" w:rsidR="00EC7BEC">
      <w:pPr>
        <w:rPr>
          <w:rFonts w:hAnsi="Times New Roman" w:ascii="Times New Roman"/>
        </w:rPr>
      </w:pPr>
    </w:p>
    <w:p w:rsidRDefault="00EC7BEC" w:rsidP="00EC7BEC" w:rsidR="00EC7BEC">
      <w:pPr>
        <w:rPr>
          <w:rFonts w:hAnsi="Times New Roman" w:ascii="Times New Roman"/>
        </w:rPr>
      </w:pPr>
      <w:r>
        <w:rPr>
          <w:rFonts w:hAnsi="Times New Roman" w:ascii="Times New Roman"/>
        </w:rPr>
        <w:t>VODOVOD I ODVODNJA d.o.o., Šibenik – punomoćnik po zaposlenju Ante Pajić, mag. iur., prilaže punomoć u spis</w:t>
      </w:r>
    </w:p>
    <w:p w:rsidRDefault="001D478A" w:rsidP="00EC7BEC" w:rsidR="001D478A">
      <w:pPr>
        <w:rPr>
          <w:rFonts w:hAnsi="Times New Roman" w:ascii="Times New Roman"/>
        </w:rPr>
      </w:pPr>
    </w:p>
    <w:p w:rsidRDefault="001D478A" w:rsidP="00EC7BEC" w:rsidR="00EC7BEC">
      <w:pPr>
        <w:rPr>
          <w:rFonts w:hAnsi="Times New Roman" w:ascii="Times New Roman"/>
        </w:rPr>
      </w:pPr>
      <w:r>
        <w:rPr>
          <w:rFonts w:hAnsi="Times New Roman" w:ascii="Times New Roman"/>
        </w:rPr>
        <w:t>JOSIP FURČIĆ, vl. obrta ''AUTOPRIJEVOZNIK JOSIP FURČIĆ'', SLAVKO DŽAPO, Oklaj, oboje zastupani po zamjeniku punomoćnika Marku Petkoviću, odvjetniku u Primoštenu, prilaže zamjeničku punomoć u spis</w:t>
      </w:r>
    </w:p>
    <w:p w:rsidRDefault="001D478A" w:rsidP="00EC7BEC" w:rsidR="001D478A">
      <w:pPr>
        <w:rPr>
          <w:rFonts w:hAnsi="Times New Roman" w:ascii="Times New Roman"/>
        </w:rPr>
      </w:pPr>
    </w:p>
    <w:p w:rsidRDefault="001D478A" w:rsidP="00EC7BEC" w:rsidR="001D478A">
      <w:pPr>
        <w:rPr>
          <w:rFonts w:hAnsi="Times New Roman" w:ascii="Times New Roman"/>
        </w:rPr>
      </w:pPr>
      <w:r>
        <w:rPr>
          <w:rFonts w:hAnsi="Times New Roman" w:ascii="Times New Roman"/>
        </w:rPr>
        <w:t>UNION d.d., Zagreb – po zamjenici punomoćnika Maji Pedisić, odvjetnička vježbenica u OD Župić &amp; partneri d.o.o. Zagreb, punomoć prileži spisu</w:t>
      </w:r>
    </w:p>
    <w:p w:rsidRDefault="001D478A" w:rsidP="00EC7BEC" w:rsidR="001D478A">
      <w:pPr>
        <w:rPr>
          <w:rFonts w:hAnsi="Times New Roman" w:ascii="Times New Roman"/>
        </w:rPr>
      </w:pPr>
    </w:p>
    <w:p w:rsidRDefault="001D478A" w:rsidP="00EC7BEC" w:rsidR="001D478A">
      <w:pPr>
        <w:rPr>
          <w:rFonts w:hAnsi="Times New Roman" w:ascii="Times New Roman"/>
        </w:rPr>
      </w:pPr>
      <w:r>
        <w:rPr>
          <w:rFonts w:hAnsi="Times New Roman" w:ascii="Times New Roman"/>
        </w:rPr>
        <w:t>SPV ZA SANACIJU d.o.o., Zagreb – po zamjeniku punomoćnika Zlatku Jurlini, odvjetniku u Zadru, prilaže zamjeničku punomoć u spis</w:t>
      </w:r>
    </w:p>
    <w:p w:rsidRDefault="001D478A" w:rsidP="00EC7BEC" w:rsidR="001D478A">
      <w:pPr>
        <w:rPr>
          <w:rFonts w:hAnsi="Times New Roman" w:ascii="Times New Roman"/>
        </w:rPr>
      </w:pPr>
    </w:p>
    <w:p w:rsidRDefault="001D478A" w:rsidP="00EC7BEC" w:rsidR="001D478A">
      <w:pPr>
        <w:rPr>
          <w:rFonts w:hAnsi="Times New Roman" w:ascii="Times New Roman"/>
        </w:rPr>
      </w:pPr>
      <w:r>
        <w:rPr>
          <w:rFonts w:hAnsi="Times New Roman" w:ascii="Times New Roman"/>
        </w:rPr>
        <w:t>INA – INDUSTRIJA NAFTE d.d., Zagreb – zamjenik punomoćnika Šime Lukačić, odvjetnički vježbenik kod Ive Brkića, odvjetnika u Zadru, punomoć prileži spisu</w:t>
      </w:r>
    </w:p>
    <w:p w:rsidRDefault="001D478A" w:rsidP="00EC7BEC" w:rsidR="001D478A">
      <w:pPr>
        <w:rPr>
          <w:rFonts w:hAnsi="Times New Roman" w:ascii="Times New Roman"/>
        </w:rPr>
      </w:pPr>
    </w:p>
    <w:p w:rsidRDefault="001D478A" w:rsidP="00EC7BEC" w:rsidR="001D478A">
      <w:pPr>
        <w:rPr>
          <w:rFonts w:hAnsi="Times New Roman" w:ascii="Times New Roman"/>
        </w:rPr>
      </w:pPr>
      <w:r>
        <w:rPr>
          <w:rFonts w:hAnsi="Times New Roman" w:ascii="Times New Roman"/>
        </w:rPr>
        <w:t>Javnost:</w:t>
      </w:r>
    </w:p>
    <w:p w:rsidRDefault="001D478A" w:rsidP="00EC7BEC" w:rsidR="001D478A">
      <w:pPr>
        <w:rPr>
          <w:rFonts w:hAnsi="Times New Roman" w:ascii="Times New Roman"/>
        </w:rPr>
      </w:pPr>
      <w:r>
        <w:rPr>
          <w:rFonts w:hAnsi="Times New Roman" w:ascii="Times New Roman"/>
        </w:rPr>
        <w:t>- Ante Lovrić</w:t>
      </w:r>
    </w:p>
    <w:p w:rsidRDefault="00B15FEB" w:rsidP="0068439D" w:rsidR="00B15FEB" w:rsidRPr="009D44EB">
      <w:pPr>
        <w:jc w:val="both"/>
        <w:rPr>
          <w:rFonts w:hAnsi="Times New Roman" w:ascii="Times New Roman"/>
        </w:rPr>
      </w:pPr>
    </w:p>
    <w:p w:rsidRDefault="003631C7" w:rsidP="00B15FEB" w:rsidR="009E0085" w:rsidRPr="009D44EB">
      <w:pPr>
        <w:jc w:val="both"/>
        <w:rPr>
          <w:rFonts w:hAnsi="Times New Roman" w:ascii="Times New Roman"/>
        </w:rPr>
      </w:pPr>
      <w:r w:rsidRPr="009D44EB">
        <w:rPr>
          <w:rFonts w:hAnsi="Times New Roman" w:ascii="Times New Roman"/>
        </w:rPr>
        <w:t>Utvrđuje</w:t>
      </w:r>
      <w:r w:rsidR="000307B4" w:rsidRPr="009D44EB">
        <w:rPr>
          <w:rFonts w:hAnsi="Times New Roman" w:ascii="Times New Roman"/>
        </w:rPr>
        <w:t xml:space="preserve"> se da je Rješenje o otvaranju </w:t>
      </w:r>
      <w:r w:rsidRPr="009D44EB">
        <w:rPr>
          <w:rFonts w:hAnsi="Times New Roman" w:ascii="Times New Roman"/>
        </w:rPr>
        <w:t>predstečajnog postup</w:t>
      </w:r>
      <w:r w:rsidR="006A4D6F" w:rsidRPr="009D44EB">
        <w:rPr>
          <w:rFonts w:hAnsi="Times New Roman" w:ascii="Times New Roman"/>
        </w:rPr>
        <w:t xml:space="preserve">ka </w:t>
      </w:r>
      <w:r w:rsidRPr="009D44EB">
        <w:rPr>
          <w:rFonts w:hAnsi="Times New Roman" w:ascii="Times New Roman"/>
        </w:rPr>
        <w:t>nad dužnikom</w:t>
      </w:r>
      <w:r w:rsidR="00B15FEB" w:rsidRPr="009D44EB">
        <w:rPr>
          <w:rFonts w:hAnsi="Times New Roman" w:ascii="Times New Roman"/>
        </w:rPr>
        <w:t xml:space="preserve"> </w:t>
      </w:r>
      <w:r w:rsidR="00C20DD2" w:rsidRPr="009D44EB">
        <w:rPr>
          <w:rFonts w:hAnsi="Times New Roman" w:ascii="Times New Roman"/>
        </w:rPr>
        <w:t xml:space="preserve">VINOPLOD-VINARIJA, dioničko društvo za proizvodnju i prodaju vina, alkoholnih i bezalkoholnih pića, Šibenik, Velimira Škorpika 2, OIB: 47074146147, </w:t>
      </w:r>
      <w:r w:rsidR="00876BA2">
        <w:rPr>
          <w:rFonts w:hAnsi="Times New Roman" w:ascii="Times New Roman"/>
        </w:rPr>
        <w:t xml:space="preserve">doneseno </w:t>
      </w:r>
      <w:r w:rsidR="00C20DD2" w:rsidRPr="009D44EB">
        <w:rPr>
          <w:rFonts w:hAnsi="Times New Roman" w:ascii="Times New Roman"/>
        </w:rPr>
        <w:t>18. svibnja 2018.</w:t>
      </w:r>
      <w:r w:rsidR="00876BA2">
        <w:rPr>
          <w:rFonts w:hAnsi="Times New Roman" w:ascii="Times New Roman"/>
        </w:rPr>
        <w:t xml:space="preserve">, koje je istog </w:t>
      </w:r>
      <w:r w:rsidR="00B15FEB" w:rsidRPr="009D44EB">
        <w:rPr>
          <w:rFonts w:hAnsi="Times New Roman" w:ascii="Times New Roman"/>
        </w:rPr>
        <w:t xml:space="preserve">dana u </w:t>
      </w:r>
      <w:r w:rsidR="00A11233">
        <w:rPr>
          <w:rFonts w:hAnsi="Times New Roman" w:ascii="Times New Roman"/>
        </w:rPr>
        <w:t>14,28</w:t>
      </w:r>
      <w:r w:rsidR="004A1E3B" w:rsidRPr="009D44EB">
        <w:rPr>
          <w:rFonts w:hAnsi="Times New Roman" w:ascii="Times New Roman"/>
        </w:rPr>
        <w:t xml:space="preserve"> sati </w:t>
      </w:r>
      <w:r w:rsidR="00B2269B" w:rsidRPr="009D44EB">
        <w:rPr>
          <w:rFonts w:hAnsi="Times New Roman" w:ascii="Times New Roman"/>
        </w:rPr>
        <w:t>objavljeno na mrežnoj stranici e-Oglasna ploča sudova.</w:t>
      </w:r>
    </w:p>
    <w:p w:rsidRDefault="00B15FEB" w:rsidP="00B15FEB" w:rsidR="00B15FEB" w:rsidRPr="009D44EB">
      <w:pPr>
        <w:jc w:val="both"/>
        <w:rPr>
          <w:rFonts w:hAnsi="Times New Roman" w:ascii="Times New Roman"/>
        </w:rPr>
      </w:pPr>
    </w:p>
    <w:p w:rsidRDefault="009E0085" w:rsidP="00B15FEB" w:rsidR="009E0085" w:rsidRPr="009D44EB">
      <w:pPr>
        <w:jc w:val="both"/>
        <w:rPr>
          <w:rFonts w:hAnsi="Times New Roman" w:ascii="Times New Roman"/>
        </w:rPr>
      </w:pPr>
      <w:r w:rsidRPr="009D44EB">
        <w:rPr>
          <w:rFonts w:hAnsi="Times New Roman" w:ascii="Times New Roman"/>
        </w:rPr>
        <w:t xml:space="preserve">Utvrđuje se da je </w:t>
      </w:r>
      <w:r w:rsidR="0009467A" w:rsidRPr="009D44EB">
        <w:rPr>
          <w:rFonts w:hAnsi="Times New Roman" w:ascii="Times New Roman"/>
        </w:rPr>
        <w:t xml:space="preserve">poziv </w:t>
      </w:r>
      <w:r w:rsidRPr="009D44EB">
        <w:rPr>
          <w:rFonts w:hAnsi="Times New Roman" w:ascii="Times New Roman"/>
        </w:rPr>
        <w:t>o održavanju današnjeg ročišta o</w:t>
      </w:r>
      <w:r w:rsidR="0009467A" w:rsidRPr="009D44EB">
        <w:rPr>
          <w:rFonts w:hAnsi="Times New Roman" w:ascii="Times New Roman"/>
        </w:rPr>
        <w:t xml:space="preserve">bjavljen </w:t>
      </w:r>
      <w:r w:rsidRPr="009D44EB">
        <w:rPr>
          <w:rFonts w:hAnsi="Times New Roman" w:ascii="Times New Roman"/>
        </w:rPr>
        <w:t xml:space="preserve">na </w:t>
      </w:r>
      <w:r w:rsidR="00C254FC" w:rsidRPr="009D44EB">
        <w:rPr>
          <w:rFonts w:hAnsi="Times New Roman" w:ascii="Times New Roman"/>
        </w:rPr>
        <w:t xml:space="preserve">mrežnoj </w:t>
      </w:r>
      <w:r w:rsidR="009C0D0D" w:rsidRPr="009D44EB">
        <w:rPr>
          <w:rFonts w:hAnsi="Times New Roman" w:ascii="Times New Roman"/>
        </w:rPr>
        <w:t xml:space="preserve">stranici </w:t>
      </w:r>
      <w:r w:rsidRPr="009D44EB">
        <w:rPr>
          <w:rFonts w:hAnsi="Times New Roman" w:ascii="Times New Roman"/>
        </w:rPr>
        <w:t>e-</w:t>
      </w:r>
      <w:r w:rsidR="00B15FEB" w:rsidRPr="009D44EB">
        <w:rPr>
          <w:rFonts w:hAnsi="Times New Roman" w:ascii="Times New Roman"/>
        </w:rPr>
        <w:t>Oglasna</w:t>
      </w:r>
      <w:r w:rsidR="006A4D6F" w:rsidRPr="009D44EB">
        <w:rPr>
          <w:rFonts w:hAnsi="Times New Roman" w:ascii="Times New Roman"/>
        </w:rPr>
        <w:t xml:space="preserve"> </w:t>
      </w:r>
      <w:r w:rsidR="00B15FEB" w:rsidRPr="009D44EB">
        <w:rPr>
          <w:rFonts w:hAnsi="Times New Roman" w:ascii="Times New Roman"/>
        </w:rPr>
        <w:t>ploča</w:t>
      </w:r>
      <w:r w:rsidRPr="009D44EB">
        <w:rPr>
          <w:rFonts w:hAnsi="Times New Roman" w:ascii="Times New Roman"/>
        </w:rPr>
        <w:t xml:space="preserve"> </w:t>
      </w:r>
      <w:r w:rsidR="00B2269B" w:rsidRPr="009D44EB">
        <w:rPr>
          <w:rFonts w:hAnsi="Times New Roman" w:ascii="Times New Roman"/>
        </w:rPr>
        <w:t>sudova</w:t>
      </w:r>
      <w:r w:rsidR="00AE1516">
        <w:rPr>
          <w:rFonts w:hAnsi="Times New Roman" w:ascii="Times New Roman"/>
        </w:rPr>
        <w:t xml:space="preserve"> </w:t>
      </w:r>
      <w:r w:rsidR="00A11233">
        <w:rPr>
          <w:rFonts w:hAnsi="Times New Roman" w:ascii="Times New Roman"/>
        </w:rPr>
        <w:t>24.</w:t>
      </w:r>
      <w:r w:rsidR="00C20DD2" w:rsidRPr="009D44EB">
        <w:rPr>
          <w:rFonts w:hAnsi="Times New Roman" w:ascii="Times New Roman"/>
        </w:rPr>
        <w:t xml:space="preserve"> prosinca 2018</w:t>
      </w:r>
      <w:r w:rsidR="0009467A" w:rsidRPr="009D44EB">
        <w:rPr>
          <w:rFonts w:hAnsi="Times New Roman" w:ascii="Times New Roman"/>
        </w:rPr>
        <w:t xml:space="preserve">. </w:t>
      </w:r>
    </w:p>
    <w:p w:rsidRDefault="00B15FEB" w:rsidP="00B15FEB" w:rsidR="00B15FEB" w:rsidRPr="009D44EB">
      <w:pPr>
        <w:jc w:val="both"/>
        <w:rPr>
          <w:rFonts w:hAnsi="Times New Roman" w:ascii="Times New Roman"/>
        </w:rPr>
      </w:pPr>
    </w:p>
    <w:p w:rsidRDefault="0009467A" w:rsidP="00B15FEB" w:rsidR="00B2269B" w:rsidRPr="009D44EB">
      <w:pPr>
        <w:jc w:val="both"/>
        <w:rPr>
          <w:rFonts w:hAnsi="Times New Roman" w:ascii="Times New Roman"/>
        </w:rPr>
      </w:pPr>
      <w:r w:rsidRPr="009D44EB">
        <w:rPr>
          <w:rFonts w:hAnsi="Times New Roman" w:ascii="Times New Roman"/>
        </w:rPr>
        <w:t xml:space="preserve">Utvrđuje se da je Financijska agencija </w:t>
      </w:r>
      <w:r w:rsidR="00AE1516">
        <w:rPr>
          <w:rFonts w:hAnsi="Times New Roman" w:ascii="Times New Roman"/>
        </w:rPr>
        <w:t xml:space="preserve">21. lipnja 2018. </w:t>
      </w:r>
      <w:r w:rsidRPr="009D44EB">
        <w:rPr>
          <w:rFonts w:hAnsi="Times New Roman" w:ascii="Times New Roman"/>
        </w:rPr>
        <w:t xml:space="preserve">na </w:t>
      </w:r>
      <w:r w:rsidR="00977A9E" w:rsidRPr="009D44EB">
        <w:rPr>
          <w:rFonts w:hAnsi="Times New Roman" w:ascii="Times New Roman"/>
        </w:rPr>
        <w:t xml:space="preserve">mrežnoj </w:t>
      </w:r>
      <w:r w:rsidR="004A1E3B" w:rsidRPr="009D44EB">
        <w:rPr>
          <w:rFonts w:hAnsi="Times New Roman" w:ascii="Times New Roman"/>
        </w:rPr>
        <w:t xml:space="preserve">stranici </w:t>
      </w:r>
      <w:r w:rsidR="00B2269B" w:rsidRPr="009D44EB">
        <w:rPr>
          <w:rFonts w:hAnsi="Times New Roman" w:ascii="Times New Roman"/>
        </w:rPr>
        <w:t>e-O</w:t>
      </w:r>
      <w:r w:rsidRPr="009D44EB">
        <w:rPr>
          <w:rFonts w:hAnsi="Times New Roman" w:ascii="Times New Roman"/>
        </w:rPr>
        <w:t>glasn</w:t>
      </w:r>
      <w:r w:rsidR="00B15FEB" w:rsidRPr="009D44EB">
        <w:rPr>
          <w:rFonts w:hAnsi="Times New Roman" w:ascii="Times New Roman"/>
        </w:rPr>
        <w:t>a ploča</w:t>
      </w:r>
      <w:r w:rsidRPr="009D44EB">
        <w:rPr>
          <w:rFonts w:hAnsi="Times New Roman" w:ascii="Times New Roman"/>
        </w:rPr>
        <w:t xml:space="preserve"> </w:t>
      </w:r>
      <w:r w:rsidR="00B2269B" w:rsidRPr="009D44EB">
        <w:rPr>
          <w:rFonts w:hAnsi="Times New Roman" w:ascii="Times New Roman"/>
        </w:rPr>
        <w:t xml:space="preserve">sudova </w:t>
      </w:r>
      <w:r w:rsidRPr="009D44EB">
        <w:rPr>
          <w:rFonts w:hAnsi="Times New Roman" w:ascii="Times New Roman"/>
        </w:rPr>
        <w:t>objavila t</w:t>
      </w:r>
      <w:r w:rsidR="003631C7" w:rsidRPr="009D44EB">
        <w:rPr>
          <w:rFonts w:hAnsi="Times New Roman" w:ascii="Times New Roman"/>
        </w:rPr>
        <w:t xml:space="preserve">ablicu prijavljenih tražbina, </w:t>
      </w:r>
      <w:r w:rsidR="00B2269B" w:rsidRPr="009D44EB">
        <w:rPr>
          <w:rFonts w:hAnsi="Times New Roman" w:ascii="Times New Roman"/>
        </w:rPr>
        <w:t xml:space="preserve">te </w:t>
      </w:r>
      <w:r w:rsidR="00EE63BD">
        <w:rPr>
          <w:rFonts w:hAnsi="Times New Roman" w:ascii="Times New Roman"/>
        </w:rPr>
        <w:t xml:space="preserve">17. kolovoza 2018. </w:t>
      </w:r>
      <w:r w:rsidR="006A4D6F" w:rsidRPr="009D44EB">
        <w:rPr>
          <w:rFonts w:hAnsi="Times New Roman" w:ascii="Times New Roman"/>
        </w:rPr>
        <w:t>dopunu tablice prijavljenih tražbina.</w:t>
      </w:r>
      <w:r w:rsidR="00B2269B" w:rsidRPr="009D44EB">
        <w:rPr>
          <w:rFonts w:hAnsi="Times New Roman" w:ascii="Times New Roman"/>
        </w:rPr>
        <w:t xml:space="preserve"> </w:t>
      </w:r>
    </w:p>
    <w:p w:rsidRDefault="000307B4" w:rsidP="000307B4" w:rsidR="000307B4" w:rsidRPr="009D44EB">
      <w:pPr>
        <w:jc w:val="both"/>
        <w:rPr>
          <w:rFonts w:hAnsi="Times New Roman" w:ascii="Times New Roman"/>
        </w:rPr>
      </w:pPr>
    </w:p>
    <w:p w:rsidRDefault="000307B4" w:rsidP="000307B4" w:rsidR="000307B4" w:rsidRPr="009D44EB">
      <w:pPr>
        <w:jc w:val="both"/>
        <w:rPr>
          <w:rFonts w:hAnsi="Times New Roman" w:ascii="Times New Roman"/>
        </w:rPr>
      </w:pPr>
      <w:r w:rsidRPr="009D44EB">
        <w:rPr>
          <w:rFonts w:hAnsi="Times New Roman" w:ascii="Times New Roman"/>
        </w:rPr>
        <w:lastRenderedPageBreak/>
        <w:t xml:space="preserve">Utvrđuje se da se dužnik očitovao o prijavljenim tražbinama vjerovnika, koje očitovanja je i dostavio Financijskoj agenciji, što je ista i objavila </w:t>
      </w:r>
      <w:r w:rsidR="00EE63BD">
        <w:rPr>
          <w:rFonts w:hAnsi="Times New Roman" w:ascii="Times New Roman"/>
        </w:rPr>
        <w:t xml:space="preserve">31. srpnja 2018. </w:t>
      </w:r>
      <w:r w:rsidRPr="009D44EB">
        <w:rPr>
          <w:rFonts w:hAnsi="Times New Roman" w:ascii="Times New Roman"/>
        </w:rPr>
        <w:t>na mrežnoj stranici e-Oglasna ploča sudova.</w:t>
      </w:r>
    </w:p>
    <w:p w:rsidRDefault="00B15FEB" w:rsidP="00B15FEB" w:rsidR="00B15FEB" w:rsidRPr="009D44EB">
      <w:pPr>
        <w:jc w:val="both"/>
        <w:rPr>
          <w:rFonts w:hAnsi="Times New Roman" w:ascii="Times New Roman"/>
        </w:rPr>
      </w:pPr>
    </w:p>
    <w:p w:rsidRDefault="00B2269B" w:rsidP="00B15FEB" w:rsidR="0009467A" w:rsidRPr="009D44EB">
      <w:pPr>
        <w:jc w:val="both"/>
        <w:rPr>
          <w:rFonts w:hAnsi="Times New Roman" w:ascii="Times New Roman"/>
        </w:rPr>
      </w:pPr>
      <w:r w:rsidRPr="009D44EB">
        <w:rPr>
          <w:rFonts w:hAnsi="Times New Roman" w:ascii="Times New Roman"/>
        </w:rPr>
        <w:t xml:space="preserve">Utvrđuje se da se povjerenik očitovao o prijavljenim tražbinama vjerovnika, koje očitovanja je i dostavio Financijskoj agenciji, što je ista i objavila </w:t>
      </w:r>
      <w:r w:rsidR="00EE63BD">
        <w:rPr>
          <w:rFonts w:hAnsi="Times New Roman" w:ascii="Times New Roman"/>
        </w:rPr>
        <w:t>31.</w:t>
      </w:r>
      <w:r w:rsidR="00485B94">
        <w:rPr>
          <w:rFonts w:hAnsi="Times New Roman" w:ascii="Times New Roman"/>
        </w:rPr>
        <w:t xml:space="preserve"> </w:t>
      </w:r>
      <w:r w:rsidR="00EE63BD">
        <w:rPr>
          <w:rFonts w:hAnsi="Times New Roman" w:ascii="Times New Roman"/>
        </w:rPr>
        <w:t>srpnja 2018.</w:t>
      </w:r>
      <w:r w:rsidRPr="009D44EB">
        <w:rPr>
          <w:rFonts w:hAnsi="Times New Roman" w:ascii="Times New Roman"/>
        </w:rPr>
        <w:t xml:space="preserve"> na mrežnoj </w:t>
      </w:r>
      <w:r w:rsidR="004A1E3B" w:rsidRPr="009D44EB">
        <w:rPr>
          <w:rFonts w:hAnsi="Times New Roman" w:ascii="Times New Roman"/>
        </w:rPr>
        <w:t xml:space="preserve">stranici </w:t>
      </w:r>
      <w:r w:rsidRPr="009D44EB">
        <w:rPr>
          <w:rFonts w:hAnsi="Times New Roman" w:ascii="Times New Roman"/>
        </w:rPr>
        <w:t>e-Oglasn</w:t>
      </w:r>
      <w:r w:rsidR="00B15FEB" w:rsidRPr="009D44EB">
        <w:rPr>
          <w:rFonts w:hAnsi="Times New Roman" w:ascii="Times New Roman"/>
        </w:rPr>
        <w:t>a ploča</w:t>
      </w:r>
      <w:r w:rsidRPr="009D44EB">
        <w:rPr>
          <w:rFonts w:hAnsi="Times New Roman" w:ascii="Times New Roman"/>
        </w:rPr>
        <w:t xml:space="preserve"> sudova.</w:t>
      </w:r>
    </w:p>
    <w:p w:rsidRDefault="00FB0650" w:rsidP="00B15FEB" w:rsidR="00FB0650" w:rsidRPr="009D44EB">
      <w:pPr>
        <w:jc w:val="both"/>
        <w:rPr>
          <w:rFonts w:hAnsi="Times New Roman" w:ascii="Times New Roman"/>
        </w:rPr>
      </w:pPr>
    </w:p>
    <w:p w:rsidRDefault="00805590" w:rsidP="00B15FEB" w:rsidR="000307B4" w:rsidRPr="009D44EB">
      <w:pPr>
        <w:jc w:val="both"/>
        <w:rPr>
          <w:rFonts w:hAnsi="Times New Roman" w:ascii="Times New Roman"/>
        </w:rPr>
      </w:pPr>
      <w:r w:rsidRPr="009D44EB">
        <w:rPr>
          <w:rFonts w:hAnsi="Times New Roman" w:ascii="Times New Roman"/>
        </w:rPr>
        <w:t>Č</w:t>
      </w:r>
      <w:r w:rsidR="001D5A37" w:rsidRPr="009D44EB">
        <w:rPr>
          <w:rFonts w:hAnsi="Times New Roman" w:ascii="Times New Roman"/>
        </w:rPr>
        <w:t xml:space="preserve">ita </w:t>
      </w:r>
      <w:r w:rsidR="000307B4" w:rsidRPr="009D44EB">
        <w:rPr>
          <w:rFonts w:hAnsi="Times New Roman" w:ascii="Times New Roman"/>
        </w:rPr>
        <w:t>se:</w:t>
      </w:r>
    </w:p>
    <w:p w:rsidRDefault="000307B4" w:rsidP="000307B4" w:rsidR="00550B3E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</w:rPr>
      </w:pPr>
      <w:r w:rsidRPr="00550B3E">
        <w:rPr>
          <w:rFonts w:hAnsi="Times New Roman" w:ascii="Times New Roman"/>
        </w:rPr>
        <w:t xml:space="preserve">prijedlog za otvaranje predstečajnog postupka u dijelu u kojem su navedene tražbine vjerovnika, </w:t>
      </w:r>
    </w:p>
    <w:p w:rsidRDefault="00550B3E" w:rsidP="00550B3E" w:rsidR="00550B3E" w:rsidRPr="00550B3E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</w:rPr>
      </w:pPr>
      <w:r w:rsidRPr="00550B3E">
        <w:rPr>
          <w:rFonts w:hAnsi="Times New Roman" w:ascii="Times New Roman"/>
        </w:rPr>
        <w:t>podnesak dužnika dostavljen sudu 15. siječnja 2019., u odnosu na vjerovnike koji nisu navedeni u tablici Financijske agencije, a radi se o vjerovnicima čije su tražbine dužnik i povjerenik priznali u svojim očitovanjima o prijavljenim tražbinama pod rednim brojem od   348 do 374</w:t>
      </w:r>
      <w:r>
        <w:rPr>
          <w:rFonts w:hAnsi="Times New Roman" w:ascii="Times New Roman"/>
        </w:rPr>
        <w:t xml:space="preserve">, </w:t>
      </w:r>
      <w:r w:rsidRPr="00550B3E">
        <w:rPr>
          <w:rFonts w:hAnsi="Times New Roman" w:ascii="Times New Roman"/>
        </w:rPr>
        <w:t xml:space="preserve">koji podnesak je objavljen na mrežnoj stranici e-Oglasna </w:t>
      </w:r>
      <w:r>
        <w:rPr>
          <w:rFonts w:hAnsi="Times New Roman" w:ascii="Times New Roman"/>
        </w:rPr>
        <w:t xml:space="preserve">ploča sudova </w:t>
      </w:r>
      <w:r w:rsidRPr="00550B3E">
        <w:rPr>
          <w:rFonts w:hAnsi="Times New Roman" w:ascii="Times New Roman"/>
        </w:rPr>
        <w:t>16. siječnja 2019.,</w:t>
      </w:r>
    </w:p>
    <w:p w:rsidRDefault="001D5A37" w:rsidP="000307B4" w:rsidR="000307B4" w:rsidRPr="00550B3E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</w:rPr>
      </w:pPr>
      <w:r w:rsidRPr="00550B3E">
        <w:rPr>
          <w:rFonts w:hAnsi="Times New Roman" w:ascii="Times New Roman"/>
        </w:rPr>
        <w:t>prijavljen</w:t>
      </w:r>
      <w:r w:rsidR="00805590" w:rsidRPr="00550B3E">
        <w:rPr>
          <w:rFonts w:hAnsi="Times New Roman" w:ascii="Times New Roman"/>
        </w:rPr>
        <w:t>e</w:t>
      </w:r>
      <w:r w:rsidRPr="00550B3E">
        <w:rPr>
          <w:rFonts w:hAnsi="Times New Roman" w:ascii="Times New Roman"/>
        </w:rPr>
        <w:t xml:space="preserve"> </w:t>
      </w:r>
      <w:r w:rsidR="00805590" w:rsidRPr="00550B3E">
        <w:rPr>
          <w:rFonts w:hAnsi="Times New Roman" w:ascii="Times New Roman"/>
        </w:rPr>
        <w:t xml:space="preserve">tražbine vjerovnika, </w:t>
      </w:r>
    </w:p>
    <w:p w:rsidRDefault="00805590" w:rsidP="000307B4" w:rsidR="000307B4" w:rsidRPr="009D44EB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</w:rPr>
      </w:pPr>
      <w:r w:rsidRPr="009D44EB">
        <w:rPr>
          <w:rFonts w:hAnsi="Times New Roman" w:ascii="Times New Roman"/>
        </w:rPr>
        <w:t xml:space="preserve">očitovanja dužnika </w:t>
      </w:r>
      <w:r w:rsidR="000307B4" w:rsidRPr="009D44EB">
        <w:rPr>
          <w:rFonts w:hAnsi="Times New Roman" w:ascii="Times New Roman"/>
        </w:rPr>
        <w:t xml:space="preserve">o prijavljenim tražbinama </w:t>
      </w:r>
    </w:p>
    <w:p w:rsidRDefault="000307B4" w:rsidP="003D76A4" w:rsidR="003D76A4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</w:rPr>
      </w:pPr>
      <w:r w:rsidRPr="009D44EB">
        <w:rPr>
          <w:rFonts w:hAnsi="Times New Roman" w:ascii="Times New Roman"/>
        </w:rPr>
        <w:t xml:space="preserve">očitovanja </w:t>
      </w:r>
      <w:r w:rsidR="00485B94">
        <w:rPr>
          <w:rFonts w:hAnsi="Times New Roman" w:ascii="Times New Roman"/>
        </w:rPr>
        <w:t xml:space="preserve">povjerenika </w:t>
      </w:r>
      <w:r w:rsidRPr="009D44EB">
        <w:rPr>
          <w:rFonts w:hAnsi="Times New Roman" w:ascii="Times New Roman"/>
        </w:rPr>
        <w:t>o prijavljenim tražbinama.</w:t>
      </w:r>
    </w:p>
    <w:p w:rsidRDefault="003D76A4" w:rsidP="003D76A4" w:rsidR="003D76A4">
      <w:pPr>
        <w:jc w:val="both"/>
        <w:rPr>
          <w:rFonts w:hAnsi="Times New Roman" w:ascii="Times New Roman"/>
        </w:rPr>
      </w:pPr>
    </w:p>
    <w:p w:rsidRDefault="003D76A4" w:rsidP="003D76A4" w:rsidR="003D76A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Pozivaju se dužnik i povjerenik da dopune svoje očitovanju u odnosu na pojedine osporene tražbine, u odnosu na koje nisu naveli razlog osporavanja u svojim očitovanjima</w:t>
      </w:r>
      <w:r w:rsidR="00534178">
        <w:rPr>
          <w:rFonts w:hAnsi="Times New Roman" w:ascii="Times New Roman"/>
        </w:rPr>
        <w:t xml:space="preserve"> i to u odnosu na</w:t>
      </w:r>
      <w:r w:rsidR="00550B3E">
        <w:rPr>
          <w:rFonts w:hAnsi="Times New Roman" w:ascii="Times New Roman"/>
        </w:rPr>
        <w:t xml:space="preserve"> tražbine pod rednim brojem 105., 123.</w:t>
      </w:r>
      <w:r w:rsidR="00534178">
        <w:rPr>
          <w:rFonts w:hAnsi="Times New Roman" w:ascii="Times New Roman"/>
        </w:rPr>
        <w:t>, 175., 197., 198., 199., 213., 232., 238., 242., 249., 250., 251., 252., 253., 262., 276., 280., 290., 312. i 313.</w:t>
      </w:r>
      <w:r w:rsidR="00677595">
        <w:rPr>
          <w:rFonts w:hAnsi="Times New Roman" w:ascii="Times New Roman"/>
        </w:rPr>
        <w:t xml:space="preserve">, </w:t>
      </w:r>
      <w:r w:rsidR="00E939CC">
        <w:rPr>
          <w:rFonts w:hAnsi="Times New Roman" w:ascii="Times New Roman"/>
        </w:rPr>
        <w:t xml:space="preserve">kao i da se očituju u odnosu na </w:t>
      </w:r>
      <w:r w:rsidR="00677595">
        <w:rPr>
          <w:rFonts w:hAnsi="Times New Roman" w:ascii="Times New Roman"/>
        </w:rPr>
        <w:t>tražbine koje nisu navedene u tablici prijavljenih tražbina Financijske agencije, a u odnosu na koje su se isti očitovali i to od rednog broja 348 do 374</w:t>
      </w:r>
      <w:r>
        <w:rPr>
          <w:rFonts w:hAnsi="Times New Roman" w:ascii="Times New Roman"/>
        </w:rPr>
        <w:t>.</w:t>
      </w:r>
    </w:p>
    <w:p w:rsidRDefault="00540A50" w:rsidP="003D76A4" w:rsidR="00540A50">
      <w:pPr>
        <w:jc w:val="both"/>
        <w:rPr>
          <w:rFonts w:hAnsi="Times New Roman" w:ascii="Times New Roman"/>
        </w:rPr>
      </w:pPr>
    </w:p>
    <w:p w:rsidRDefault="00540A50" w:rsidP="003D76A4" w:rsidR="00540A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Povjerenik i dužnik suglasno navode da tražbine koje nisu navedene u tablici prijavljenih tražbina Financijske agencije, a o kojima su se oni očitovali pod rednim brojem 348 d</w:t>
      </w:r>
      <w:r w:rsidR="00485B94">
        <w:rPr>
          <w:rFonts w:hAnsi="Times New Roman" w:ascii="Times New Roman"/>
        </w:rPr>
        <w:t xml:space="preserve">o 374 su tražbine koje su nastale do dana otvaranja predstečajnog postupka, a nisu bile navedene u prijedlogu za otvaranje. Naime, od dana podnošenje prijedloga do dana otvaranja postupka obzirom na prvotno odbijanje prijedloga proteklo je gotovo 6 mjeseci u kojem razdoblju je poslovanje i proizvodnja moralo teći pa </w:t>
      </w:r>
      <w:r w:rsidR="00997481">
        <w:rPr>
          <w:rFonts w:hAnsi="Times New Roman" w:ascii="Times New Roman"/>
        </w:rPr>
        <w:t>su tako i nastale nove tražbine. Obzirom da ti vjerovnici nažalost nisu svoje tražbine prijavili jer vjerojatno ne prate e-Oglasnu ploču sudova i nisu upoznati sa odredbama Stečajnog zakona koje se odnose na predstečajni postupak, dužnik i povjerenik su ih u svrhu konstatiranja što točnijih podataka o tražbinama vjerovnika odnosno stanju dugovanja dužnika na dan otvaranja postupka suglasno naveli u svojim očitovanjima u iznosima kako je to navedeno u očitovanjima.</w:t>
      </w:r>
    </w:p>
    <w:p w:rsidRDefault="003B5599" w:rsidP="003D76A4" w:rsidR="003B5599">
      <w:pPr>
        <w:jc w:val="both"/>
        <w:rPr>
          <w:rFonts w:hAnsi="Times New Roman" w:ascii="Times New Roman"/>
        </w:rPr>
      </w:pPr>
    </w:p>
    <w:p w:rsidRDefault="003B5599" w:rsidP="003D76A4" w:rsidR="003B55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Konstatira se da budući kako predmetne tražbine navedene u očitovanju dužnika i povjerenika pod rednim brojem od 348-374 nisu prijavljene tražbine u smislu Stečajnog zakona, dakle iste nisu ni predmnijevane niti su ih predmetni vjerovnici prijavili u zakonom propisanom roku, navedene tražbine neće biti predmetom ispitivanja na današnjem ročištu.</w:t>
      </w:r>
    </w:p>
    <w:p w:rsidRDefault="00540A50" w:rsidP="003D76A4" w:rsidR="00540A50">
      <w:pPr>
        <w:jc w:val="both"/>
        <w:rPr>
          <w:rFonts w:hAnsi="Times New Roman" w:ascii="Times New Roman"/>
        </w:rPr>
      </w:pPr>
    </w:p>
    <w:p w:rsidRDefault="00540A50" w:rsidP="003D76A4" w:rsidR="00540A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odnosu na tražbine vjerovnika koje su osporili, a nisu naveli razlog osporavanju </w:t>
      </w:r>
      <w:r w:rsidR="008B614D">
        <w:rPr>
          <w:rFonts w:hAnsi="Times New Roman" w:ascii="Times New Roman"/>
        </w:rPr>
        <w:t>povjerenik i dužnik suglasno navode da</w:t>
      </w:r>
      <w:r>
        <w:rPr>
          <w:rFonts w:hAnsi="Times New Roman" w:ascii="Times New Roman"/>
        </w:rPr>
        <w:t xml:space="preserve"> će dopuniti svoja očitovanja u nastavku postupka.</w:t>
      </w:r>
    </w:p>
    <w:p w:rsidRDefault="00677595" w:rsidP="003D76A4" w:rsidR="00677595">
      <w:pPr>
        <w:jc w:val="both"/>
        <w:rPr>
          <w:rFonts w:hAnsi="Times New Roman" w:ascii="Times New Roman"/>
        </w:rPr>
      </w:pPr>
    </w:p>
    <w:p w:rsidRDefault="00472173" w:rsidP="003D76A4" w:rsidR="003D76A4" w:rsidRPr="003D76A4">
      <w:pPr>
        <w:jc w:val="both"/>
        <w:rPr>
          <w:rFonts w:hAnsi="Times New Roman" w:ascii="Times New Roman"/>
        </w:rPr>
      </w:pPr>
      <w:r w:rsidRPr="003D76A4">
        <w:rPr>
          <w:rFonts w:hAnsi="Times New Roman" w:ascii="Times New Roman"/>
        </w:rPr>
        <w:t xml:space="preserve">Tablica prijavljenih, priznatih i osporenih tražbina </w:t>
      </w:r>
      <w:r w:rsidR="00924637" w:rsidRPr="003D76A4">
        <w:rPr>
          <w:rFonts w:hAnsi="Times New Roman" w:ascii="Times New Roman"/>
        </w:rPr>
        <w:t xml:space="preserve">u predstečajnom postupku </w:t>
      </w:r>
      <w:r w:rsidR="00C20DD2" w:rsidRPr="003D76A4">
        <w:rPr>
          <w:rFonts w:hAnsi="Times New Roman" w:ascii="Times New Roman"/>
        </w:rPr>
        <w:t>VINOPLOD-VINARIJA, dioničko društvo za proizvodnju i prodaju vina, alkoholnih i bezalkoholnih pića, Šibenik,</w:t>
      </w:r>
      <w:r w:rsidR="003D76A4" w:rsidRPr="003D76A4">
        <w:rPr>
          <w:rFonts w:hAnsi="Times New Roman" w:ascii="Times New Roman"/>
        </w:rPr>
        <w:t xml:space="preserve"> OIB:47074146147</w:t>
      </w:r>
    </w:p>
    <w:p w:rsidRDefault="00C20DD2" w:rsidP="00B15FEB" w:rsidR="00C20DD2" w:rsidRPr="009D44EB">
      <w:pPr>
        <w:jc w:val="both"/>
        <w:rPr>
          <w:rFonts w:eastAsia="Times New Roman" w:hAnsi="Times New Roman" w:ascii="Times New Roman"/>
          <w:lang w:eastAsia="hr-HR"/>
        </w:rPr>
      </w:pPr>
    </w:p>
    <w:p w:rsidRDefault="00C20DD2" w:rsidP="00B15FEB" w:rsidR="00C20DD2" w:rsidRPr="009D44EB">
      <w:pPr>
        <w:jc w:val="both"/>
        <w:rPr>
          <w:rFonts w:eastAsia="Times New Roman" w:hAnsi="Times New Roman" w:ascii="Times New Roman"/>
          <w:lang w:eastAsia="hr-HR"/>
        </w:rPr>
      </w:pPr>
    </w:p>
    <w:tbl>
      <w:tblPr>
        <w:tblW w:type="dxa" w:w="9663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1559"/>
        <w:gridCol w:w="1701"/>
        <w:gridCol w:w="1276"/>
        <w:gridCol w:w="1418"/>
        <w:gridCol w:w="1191"/>
      </w:tblGrid>
      <w:tr w:rsidTr="006F215E" w:rsidR="00E65E16" w:rsidRPr="009D44EB">
        <w:trPr>
          <w:trHeight w:val="1695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33CCCC" w:val="clear"/>
            <w:vAlign w:val="center"/>
            <w:hideMark/>
          </w:tcPr>
          <w:p w:rsidRDefault="00E65E16" w:rsidP="009D44EB" w:rsidR="00E65E16" w:rsidRPr="009D44EB">
            <w:pPr>
              <w:rPr>
                <w:rFonts w:hAnsi="Times New Roman" w:ascii="Times New Roman"/>
                <w:b/>
                <w:bCs/>
              </w:rPr>
            </w:pPr>
            <w:r w:rsidRPr="009D44EB">
              <w:rPr>
                <w:rFonts w:hAnsi="Times New Roman" w:ascii="Times New Roman"/>
                <w:b/>
                <w:bCs/>
              </w:rPr>
              <w:lastRenderedPageBreak/>
              <w:t xml:space="preserve">Redni broj 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00CCFF" w:color="33CCCC" w:val="clear"/>
            <w:vAlign w:val="center"/>
            <w:hideMark/>
          </w:tcPr>
          <w:p w:rsidRDefault="00E65E16" w:rsidP="00E65E16" w:rsidR="00E65E16" w:rsidRPr="009D44EB">
            <w:pPr>
              <w:rPr>
                <w:rFonts w:hAnsi="Times New Roman" w:ascii="Times New Roman"/>
                <w:b/>
                <w:bCs/>
              </w:rPr>
            </w:pPr>
            <w:r w:rsidRPr="009D44EB">
              <w:rPr>
                <w:rFonts w:hAnsi="Times New Roman" w:ascii="Times New Roman"/>
                <w:b/>
                <w:bCs/>
              </w:rPr>
              <w:t>Ime i prezime / Naziv vjerovnika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00CCFF" w:color="33CCCC" w:val="clear"/>
            <w:vAlign w:val="center"/>
            <w:hideMark/>
          </w:tcPr>
          <w:p w:rsidRDefault="00E65E16" w:rsidP="00E65E16" w:rsidR="00E65E16" w:rsidRPr="009D44EB">
            <w:pPr>
              <w:rPr>
                <w:rFonts w:hAnsi="Times New Roman" w:ascii="Times New Roman"/>
                <w:b/>
                <w:bCs/>
              </w:rPr>
            </w:pPr>
            <w:r w:rsidRPr="009D44EB">
              <w:rPr>
                <w:rFonts w:hAnsi="Times New Roman" w:ascii="Times New Roman"/>
                <w:b/>
                <w:bCs/>
              </w:rPr>
              <w:t>OIB vjerovnika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00CCFF" w:color="33CCCC" w:val="clear"/>
            <w:vAlign w:val="center"/>
            <w:hideMark/>
          </w:tcPr>
          <w:p w:rsidRDefault="00E65E16" w:rsidP="00E65E16" w:rsidR="00E65E16" w:rsidRPr="009D44EB">
            <w:pPr>
              <w:rPr>
                <w:rFonts w:hAnsi="Times New Roman" w:ascii="Times New Roman"/>
                <w:b/>
                <w:bCs/>
              </w:rPr>
            </w:pPr>
            <w:r w:rsidRPr="009D44EB">
              <w:rPr>
                <w:rFonts w:hAnsi="Times New Roman" w:ascii="Times New Roman"/>
                <w:b/>
                <w:bCs/>
              </w:rPr>
              <w:t>Adresa vjerovnika</w:t>
            </w:r>
          </w:p>
        </w:tc>
        <w:tc>
          <w:tcPr>
            <w:tcW w:type="dxa" w:w="12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00CCFF" w:color="33CCCC" w:val="clear"/>
            <w:vAlign w:val="center"/>
            <w:hideMark/>
          </w:tcPr>
          <w:p w:rsidRDefault="00CE2551" w:rsidP="00E65E16" w:rsidR="00E65E16" w:rsidRPr="009D44EB">
            <w:pPr>
              <w:rPr>
                <w:rFonts w:hAnsi="Times New Roman" w:ascii="Times New Roman"/>
                <w:b/>
                <w:bCs/>
              </w:rPr>
            </w:pPr>
            <w:r>
              <w:rPr>
                <w:rFonts w:hAnsi="Times New Roman" w:ascii="Times New Roman"/>
                <w:b/>
                <w:bCs/>
              </w:rPr>
              <w:t xml:space="preserve">Iznos prijavljene </w:t>
            </w:r>
            <w:r w:rsidR="00E65E16" w:rsidRPr="009D44EB">
              <w:rPr>
                <w:rFonts w:hAnsi="Times New Roman" w:ascii="Times New Roman"/>
                <w:b/>
                <w:bCs/>
              </w:rPr>
              <w:t>tražbine (kn)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00CCFF" w:color="33CCCC" w:val="clear"/>
          </w:tcPr>
          <w:p w:rsidRDefault="009D44EB" w:rsidP="00E65E16" w:rsidR="00E65E16" w:rsidRPr="009D44EB">
            <w:pPr>
              <w:rPr>
                <w:rFonts w:hAnsi="Times New Roman" w:ascii="Times New Roman"/>
                <w:b/>
                <w:bCs/>
              </w:rPr>
            </w:pPr>
            <w:r>
              <w:rPr>
                <w:rFonts w:hAnsi="Times New Roman" w:ascii="Times New Roman"/>
                <w:b/>
                <w:bCs/>
              </w:rPr>
              <w:t xml:space="preserve"> </w:t>
            </w:r>
          </w:p>
          <w:p w:rsidRDefault="00E65E16" w:rsidP="00E65E16" w:rsidR="00E65E16" w:rsidRPr="009D44EB">
            <w:pPr>
              <w:rPr>
                <w:rFonts w:hAnsi="Times New Roman" w:ascii="Times New Roman"/>
                <w:b/>
                <w:bCs/>
              </w:rPr>
            </w:pPr>
            <w:r w:rsidRPr="009D44EB">
              <w:rPr>
                <w:rFonts w:hAnsi="Times New Roman" w:ascii="Times New Roman"/>
                <w:b/>
                <w:bCs/>
              </w:rPr>
              <w:t>Iznos priznate tražbine (kn)</w:t>
            </w:r>
          </w:p>
        </w:tc>
        <w:tc>
          <w:tcPr>
            <w:tcW w:type="dxa" w:w="119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00CCFF" w:color="33CCCC" w:val="clear"/>
          </w:tcPr>
          <w:p w:rsidRDefault="00E65E16" w:rsidP="00E65E16" w:rsidR="00E65E16" w:rsidRPr="009D44EB">
            <w:pPr>
              <w:rPr>
                <w:rFonts w:hAnsi="Times New Roman" w:ascii="Times New Roman"/>
                <w:b/>
                <w:bCs/>
              </w:rPr>
            </w:pPr>
          </w:p>
          <w:p w:rsidRDefault="00E65E16" w:rsidP="00E65E16" w:rsidR="00E65E16" w:rsidRPr="009D44EB">
            <w:pPr>
              <w:rPr>
                <w:rFonts w:hAnsi="Times New Roman" w:ascii="Times New Roman"/>
                <w:b/>
                <w:bCs/>
              </w:rPr>
            </w:pPr>
          </w:p>
          <w:p w:rsidRDefault="00E65E16" w:rsidP="00E65E16" w:rsidR="00E65E16" w:rsidRPr="009D44EB">
            <w:pPr>
              <w:rPr>
                <w:rFonts w:hAnsi="Times New Roman" w:ascii="Times New Roman"/>
                <w:b/>
                <w:bCs/>
              </w:rPr>
            </w:pPr>
            <w:r w:rsidRPr="009D44EB">
              <w:rPr>
                <w:rFonts w:hAnsi="Times New Roman" w:ascii="Times New Roman"/>
                <w:b/>
                <w:bCs/>
              </w:rPr>
              <w:t>Iznos osporene tražbine</w:t>
            </w:r>
            <w:r w:rsidR="009E3BE1">
              <w:rPr>
                <w:rFonts w:hAnsi="Times New Roman" w:ascii="Times New Roman"/>
                <w:b/>
                <w:bCs/>
              </w:rPr>
              <w:t>/osporavatelj/razlog osporavanja</w:t>
            </w:r>
            <w:r w:rsidRPr="009D44EB">
              <w:rPr>
                <w:rFonts w:hAnsi="Times New Roman" w:ascii="Times New Roman"/>
                <w:b/>
                <w:bCs/>
              </w:rPr>
              <w:t xml:space="preserve"> (kn)</w:t>
            </w:r>
          </w:p>
        </w:tc>
      </w:tr>
      <w:tr w:rsidTr="006F215E" w:rsidR="009D44EB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D44EB" w:rsidP="000423DB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ANTE ALAJBEG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9D44EB" w:rsidP="000423DB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81963775378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D44EB" w:rsidP="000423DB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ALAJBEZI 19, 21201 LJUBITOVICA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9A3488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2.115,00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9A3488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2.115,00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9D44EB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D44EB" w:rsidP="000423DB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ALFA - 2 d.o.o. tvrtka za grafičku djelatnost, trgovinu, turizam, ugostiteljstvo i posredničke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9D44EB" w:rsidP="000423DB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27305410571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D44EB" w:rsidP="000423DB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Metohijska 5, 20000 Dubrovnik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9A3488" w:rsidP="00E65E16" w:rsidR="009D44EB" w:rsidRPr="009A3488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11.337,50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9A3488" w:rsidP="00E65E16" w:rsidR="009A3488">
            <w:pPr>
              <w:rPr>
                <w:rFonts w:hAnsi="Times New Roman" w:ascii="Times New Roman"/>
              </w:rPr>
            </w:pPr>
          </w:p>
          <w:p w:rsidRDefault="009A3488" w:rsidP="00E65E16" w:rsidR="009A3488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A3488" w:rsidP="00E65E16" w:rsid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11.337,50 </w:t>
            </w:r>
          </w:p>
          <w:p w:rsidRDefault="005C2ED1" w:rsidP="00E65E16" w:rsidR="009A3488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</w:t>
            </w:r>
            <w:r w:rsidR="009A3488">
              <w:rPr>
                <w:rFonts w:hAnsi="Times New Roman" w:ascii="Times New Roman"/>
              </w:rPr>
              <w:t>užnik i povjerenik (plaćeno)</w:t>
            </w:r>
          </w:p>
        </w:tc>
      </w:tr>
      <w:tr w:rsidTr="006F215E" w:rsidR="009D44EB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ALGORITAM MK društvo s ograničenom odgovornošću za trgovinu i usluge u stečaju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52176099308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Bogovićeva 7,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E2551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4.146,26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E41C49" w:rsidP="00E65E16" w:rsidR="00E41C49">
            <w:pPr>
              <w:rPr>
                <w:rFonts w:hAnsi="Times New Roman" w:ascii="Times New Roman"/>
              </w:rPr>
            </w:pPr>
          </w:p>
          <w:p w:rsidRDefault="009A3488" w:rsidP="00E65E16" w:rsidR="009A3488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4.146,26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E41C49" w:rsidP="00E65E16" w:rsidR="00E41C49">
            <w:pPr>
              <w:rPr>
                <w:rFonts w:hAnsi="Times New Roman" w:ascii="Times New Roman"/>
              </w:rPr>
            </w:pPr>
          </w:p>
          <w:p w:rsidRDefault="009A3488" w:rsidP="00E65E16" w:rsidR="009A3488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0,00 </w:t>
            </w:r>
          </w:p>
        </w:tc>
      </w:tr>
      <w:tr w:rsidTr="006F215E" w:rsidR="009D44EB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AS-EKO društvo s ograničenom odgovornošću za pružanje usluga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10342586958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Industrijska zona Podi, Dolačka 2,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E2551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10.177,80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E41C49" w:rsidP="00E65E16" w:rsidR="00E41C49">
            <w:pPr>
              <w:rPr>
                <w:rFonts w:hAnsi="Times New Roman" w:ascii="Times New Roman"/>
              </w:rPr>
            </w:pPr>
          </w:p>
          <w:p w:rsidRDefault="00CE2551" w:rsidP="00E65E16" w:rsidR="00CE255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4.728,55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CE2551" w:rsidP="00E65E16" w:rsid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5.449,25</w:t>
            </w:r>
          </w:p>
          <w:p w:rsidRDefault="005C2ED1" w:rsidP="00E65E16" w:rsidR="00CE255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</w:t>
            </w:r>
            <w:r w:rsidR="00CE2551">
              <w:rPr>
                <w:rFonts w:hAnsi="Times New Roman" w:ascii="Times New Roman"/>
              </w:rPr>
              <w:t>užnik i povjerenik (plaćeno)</w:t>
            </w:r>
          </w:p>
        </w:tc>
      </w:tr>
      <w:tr w:rsidTr="006F215E" w:rsidR="009D44EB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MIRKO ATLAGIĆ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45889849637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OSTROVICA 38, 23420 OSTROVICA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E2551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2.842,10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CE2551" w:rsidP="00E65E16" w:rsidR="00CE255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2.842,10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CE2551" w:rsidP="00E65E16" w:rsidR="00CE255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9D44EB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ATLETSKI KLUB DINAMO - ZRINJEVAC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60113438833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Maksimirska 128,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E2551" w:rsidP="00CE2551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1.706,71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CE2551" w:rsidP="00E65E16" w:rsidR="00CE255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CE2551" w:rsidP="00E65E16" w:rsid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1.706,71</w:t>
            </w:r>
          </w:p>
          <w:p w:rsidRDefault="005C2ED1" w:rsidP="00CF25C0" w:rsidR="00CE255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</w:t>
            </w:r>
            <w:r w:rsidR="00CE2551">
              <w:rPr>
                <w:rFonts w:hAnsi="Times New Roman" w:ascii="Times New Roman"/>
              </w:rPr>
              <w:t>užnik i povjerenik (plaćeno)</w:t>
            </w:r>
          </w:p>
        </w:tc>
      </w:tr>
      <w:tr w:rsidTr="006F215E" w:rsidR="009D44EB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AUTO CENTAR ALEKSIĆ d.o.o. za trgovinu i usluge u stečaju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39122863426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Zapadna Magistrala 1G,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F25C0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1.639,68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CF25C0" w:rsidP="00E65E16" w:rsidR="00CF25C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1.639,68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CF25C0" w:rsidP="00E65E16" w:rsidR="00CF25C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9D44EB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AWT INTERNATIONAL Trgovina i usluge,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57159149897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Slavonska avenija 52a,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F25C0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100,78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CF25C0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CF25C0" w:rsidP="00E65E16" w:rsid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100,78</w:t>
            </w:r>
          </w:p>
          <w:p w:rsidRDefault="005C2ED1" w:rsidP="00E65E16" w:rsidR="00CF25C0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</w:t>
            </w:r>
            <w:r w:rsidR="00CF25C0">
              <w:rPr>
                <w:rFonts w:hAnsi="Times New Roman" w:ascii="Times New Roman"/>
              </w:rPr>
              <w:t>užnik i povjerenik (plaćeno)</w:t>
            </w:r>
          </w:p>
          <w:p w:rsidRDefault="00CF25C0" w:rsidP="00E65E16" w:rsidR="00CF25C0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9D44EB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ĐURO BABIĆ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48660727216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ĆENIĆI 31, 22300 UZDOLJE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F25C0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2.880,00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CF25C0" w:rsidP="00E65E16" w:rsidR="00CF25C0">
            <w:pPr>
              <w:rPr>
                <w:rFonts w:hAnsi="Times New Roman" w:ascii="Times New Roman"/>
              </w:rPr>
            </w:pPr>
          </w:p>
          <w:p w:rsidRDefault="00CF25C0" w:rsidP="00E65E16" w:rsidR="00CF25C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2.880,00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CF25C0" w:rsidP="00E65E16" w:rsidR="00CF25C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9D44EB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IVAN BABIĆ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42979427771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BABIĆI 4, 22222 SONKOVIĆ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CF25C0" w:rsidP="00E65E16" w:rsidR="00CF25C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5.335,00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CF25C0" w:rsidP="00E65E16" w:rsidR="00CF25C0">
            <w:pPr>
              <w:rPr>
                <w:rFonts w:hAnsi="Times New Roman" w:ascii="Times New Roman"/>
              </w:rPr>
            </w:pPr>
          </w:p>
          <w:p w:rsidRDefault="00CF25C0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1.170,00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CF25C0" w:rsidP="00CF25C0" w:rsidR="00CF25C0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4.165,00</w:t>
            </w:r>
          </w:p>
          <w:p w:rsidRDefault="005C2ED1" w:rsidP="00CF25C0" w:rsidR="00CF25C0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</w:t>
            </w:r>
            <w:r w:rsidR="00CF25C0">
              <w:rPr>
                <w:rFonts w:hAnsi="Times New Roman" w:ascii="Times New Roman"/>
              </w:rPr>
              <w:t>užnik i povjerenik (plaćeno)</w:t>
            </w:r>
          </w:p>
          <w:p w:rsidRDefault="00CF25C0" w:rsidP="00E65E16" w:rsidR="00CF25C0">
            <w:pPr>
              <w:rPr>
                <w:rFonts w:hAnsi="Times New Roman" w:ascii="Times New Roman"/>
              </w:rPr>
            </w:pPr>
          </w:p>
          <w:p w:rsidRDefault="00CF25C0" w:rsidP="00E65E16" w:rsidR="00CF25C0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9D44EB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JERKO BAČELIĆ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06966520681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 xml:space="preserve">PALASOVA KOTELJA 25, </w:t>
            </w:r>
            <w:r w:rsidRPr="009D44EB">
              <w:rPr>
                <w:rFonts w:hAnsi="Times New Roman" w:ascii="Times New Roman"/>
              </w:rPr>
              <w:lastRenderedPageBreak/>
              <w:t>22203 SAPINA DOCA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F25C0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1.416,00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CF25C0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1.416,00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CF25C0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9D44EB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12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MARKO BADŽIM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09131330288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BADŽIM 15, 22221 ČVRLJEVO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F25C0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10.380,00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CF25C0" w:rsidP="00E65E16" w:rsidR="00CF25C0">
            <w:pPr>
              <w:rPr>
                <w:rFonts w:hAnsi="Times New Roman" w:ascii="Times New Roman"/>
              </w:rPr>
            </w:pPr>
          </w:p>
          <w:p w:rsidRDefault="00CF25C0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10.380,00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CF25C0" w:rsidP="00E65E16" w:rsidR="00CF25C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9D44EB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NIKO BADŽIM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90731302679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BADŽIM 3B, 22221 ČVRLJEVO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F25C0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7.075,00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7.075,00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9D44EB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MILAN BAIĆ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26955992187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D44EB" w:rsidP="00E65E16" w:rsidR="009D44EB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VRPOLJAČKA CESTA 156, 22205 VRPOLJE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9D44E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3.997,50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3.997,50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D44EB" w:rsidP="00E65E16" w:rsidR="009D44EB">
            <w:pPr>
              <w:rPr>
                <w:rFonts w:hAnsi="Times New Roman" w:ascii="Times New Roman"/>
              </w:rPr>
            </w:pPr>
          </w:p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107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BAKMAZ, d.o.o. za trgovinu i prijevoz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27391110825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Marijane Radev 14, 23000 Zadar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3.375,00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F49D1" w:rsidP="000423DB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2.250,00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1.125,00</w:t>
            </w:r>
          </w:p>
          <w:p w:rsidRDefault="005C2ED1" w:rsidP="001F49D1" w:rsidR="001F49D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</w:t>
            </w:r>
            <w:r w:rsidR="001F49D1">
              <w:rPr>
                <w:rFonts w:hAnsi="Times New Roman" w:ascii="Times New Roman"/>
              </w:rPr>
              <w:t>užnik i povjerenik (plaćeno)</w:t>
            </w:r>
          </w:p>
          <w:p w:rsidRDefault="001F49D1" w:rsidP="00E65E16" w:rsidR="001F49D1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1F49D1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BANESTRA, trgovina na veliko i malo,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56078562148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Stjepana Radića 6f, 23000 Zadar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8.468,75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4.468,75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4.000,00</w:t>
            </w:r>
          </w:p>
          <w:p w:rsidRDefault="005C2ED1" w:rsidP="001F49D1" w:rsidR="001F49D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</w:t>
            </w:r>
            <w:r w:rsidR="001F49D1">
              <w:rPr>
                <w:rFonts w:hAnsi="Times New Roman" w:ascii="Times New Roman"/>
              </w:rPr>
              <w:t>užnik i povjerenik (plaćeno)</w:t>
            </w:r>
          </w:p>
          <w:p w:rsidRDefault="001F49D1" w:rsidP="00E65E16" w:rsidR="001F49D1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NIKOLA BARADIĆ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08922173276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BANJEVCI 67, 23422 BANJEVCI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5.500,00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5.500,00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JOSO BASTAĆ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09292905508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VUKŠIĆ 96, 23422 VUKŠIĆ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8.</w:t>
            </w:r>
            <w:r>
              <w:rPr>
                <w:rFonts w:hAnsi="Times New Roman" w:ascii="Times New Roman"/>
              </w:rPr>
              <w:t xml:space="preserve">325,00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8.</w:t>
            </w:r>
            <w:r>
              <w:rPr>
                <w:rFonts w:hAnsi="Times New Roman" w:ascii="Times New Roman"/>
              </w:rPr>
              <w:t>325,00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ANTE BAŠIĆ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17136609600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GORNJI VEZAC 12, 22204 VEZAC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46E70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4.782,00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4.782,00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 xml:space="preserve">"Bravarsko limarski obrt Ivan Batinica" </w:t>
            </w:r>
            <w:r w:rsidR="00D97250">
              <w:rPr>
                <w:rFonts w:hAnsi="Times New Roman" w:ascii="Times New Roman"/>
              </w:rPr>
              <w:t xml:space="preserve">vl. Ivan Batinica, </w:t>
            </w:r>
            <w:r w:rsidRPr="009D44EB">
              <w:rPr>
                <w:rFonts w:hAnsi="Times New Roman" w:ascii="Times New Roman"/>
              </w:rPr>
              <w:t>Šibenik, Vidici bb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70172564804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VINKA MAGLICE 4,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46E70" w:rsidP="00A46E70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24,54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A46E70" w:rsidP="00E65E16" w:rsidR="001F49D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24,54</w:t>
            </w:r>
          </w:p>
          <w:p w:rsidRDefault="005C2ED1" w:rsidP="00A46E70" w:rsidR="00A46E70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</w:t>
            </w:r>
            <w:r w:rsidR="00A46E70">
              <w:rPr>
                <w:rFonts w:hAnsi="Times New Roman" w:ascii="Times New Roman"/>
              </w:rPr>
              <w:t>užnik i povjerenik (plaćeno)</w:t>
            </w: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NIKICA BATINICA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25975124355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PAŠKA ZJAČIĆA 2,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46E70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3.075,00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3.075,00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FRANE BELAMARIĆ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62377080791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DASKA 84, 22000 DUBRAVA KOD ŠIBENIKA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46E70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4.110,00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A46E70" w:rsidP="00E65E16" w:rsidR="00A46E70">
            <w:pPr>
              <w:rPr>
                <w:rFonts w:hAnsi="Times New Roman" w:ascii="Times New Roman"/>
              </w:rPr>
            </w:pP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4.110,00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A46E70" w:rsidP="00E65E16" w:rsidR="00A46E70">
            <w:pPr>
              <w:rPr>
                <w:rFonts w:hAnsi="Times New Roman" w:ascii="Times New Roman"/>
              </w:rPr>
            </w:pP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LJILJANA BENETA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97109420935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VAĆANI DONJI 47, 22204 VAĆANI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46E70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6.975,00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A46E70" w:rsidP="00E65E16" w:rsidR="00A46E70">
            <w:pPr>
              <w:rPr>
                <w:rFonts w:hAnsi="Times New Roman" w:ascii="Times New Roman"/>
              </w:rPr>
            </w:pP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6.975,00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A46E70" w:rsidP="00E65E16" w:rsidR="00A46E70">
            <w:pPr>
              <w:rPr>
                <w:rFonts w:hAnsi="Times New Roman" w:ascii="Times New Roman"/>
              </w:rPr>
            </w:pP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ZVONIMIR BENETA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81185446122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VAĆANI DONJI 67, 22204 VAĆANI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46E70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3.600,00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3.600,00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BIJELIĆ CO društvo s ograničenom odgovornošću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52417054044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Sv. Leopolda Bogdana Mandića 13a, 31000 Osijek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46E70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8.659,34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A46E70" w:rsidP="00E65E16" w:rsidR="00A46E70">
            <w:pPr>
              <w:rPr>
                <w:rFonts w:hAnsi="Times New Roman" w:ascii="Times New Roman"/>
              </w:rPr>
            </w:pP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A46E70" w:rsidP="00E65E16" w:rsidR="001F49D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8.659,34</w:t>
            </w:r>
          </w:p>
          <w:p w:rsidRDefault="005C2ED1" w:rsidP="00A46E70" w:rsidR="00A46E70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</w:t>
            </w:r>
            <w:r w:rsidR="00A46E70">
              <w:rPr>
                <w:rFonts w:hAnsi="Times New Roman" w:ascii="Times New Roman"/>
              </w:rPr>
              <w:t>užnik i povjerenik (plaćeno)</w:t>
            </w: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STIPAN BILAĆ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72994523405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 xml:space="preserve">GAĆELEZI 97, 22215 </w:t>
            </w:r>
            <w:r w:rsidRPr="009D44EB">
              <w:rPr>
                <w:rFonts w:hAnsi="Times New Roman" w:ascii="Times New Roman"/>
              </w:rPr>
              <w:lastRenderedPageBreak/>
              <w:t>GAĆELEZI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46E70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3.195,00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3.195,00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27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IVO BLAĆE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80073094039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SPAHIJA 7, 22000 DONJE POLJE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46E70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1.144,00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1.144,00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A46E70" w:rsidP="00E65E16" w:rsidR="00A46E70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MILE BLAĆE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05260768958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CESTA ŠIBENIK-PERKOVIĆ 86, 22000 DANILO BIRANJ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423DB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1.897,50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0423DB" w:rsidP="00E65E16" w:rsidR="000423DB">
            <w:pPr>
              <w:rPr>
                <w:rFonts w:hAnsi="Times New Roman" w:ascii="Times New Roman"/>
              </w:rPr>
            </w:pPr>
          </w:p>
          <w:p w:rsidRDefault="000423DB" w:rsidP="00E65E16" w:rsidR="000423DB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423DB" w:rsidP="00E65E16" w:rsidR="001F49D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1.897,50</w:t>
            </w:r>
          </w:p>
          <w:p w:rsidRDefault="005C2ED1" w:rsidP="000423DB" w:rsidR="000423D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</w:t>
            </w:r>
            <w:r w:rsidR="000423DB">
              <w:rPr>
                <w:rFonts w:hAnsi="Times New Roman" w:ascii="Times New Roman"/>
              </w:rPr>
              <w:t>užnik i povjerenik (plaćeno)</w:t>
            </w:r>
          </w:p>
          <w:p w:rsidRDefault="000423DB" w:rsidP="00E65E16" w:rsidR="000423DB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ANĐELKO BLAŽEV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50665367070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I 43, 22204 ŠIROKE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80DC5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17.642,50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17.642,50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GOJKO BOLANČA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46492142549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DONJI VEZAC 13B, 22202 VEZAC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80DC5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7.200,00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680DC5" w:rsidP="00E65E16" w:rsidR="00680DC5">
            <w:pPr>
              <w:rPr>
                <w:rFonts w:hAnsi="Times New Roman" w:ascii="Times New Roman"/>
              </w:rPr>
            </w:pP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80DC5" w:rsidP="00E65E16" w:rsidR="00680DC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7.200,00</w:t>
            </w:r>
          </w:p>
          <w:p w:rsidRDefault="005C2ED1" w:rsidP="00680DC5" w:rsidR="00680DC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</w:t>
            </w:r>
            <w:r w:rsidR="00680DC5">
              <w:rPr>
                <w:rFonts w:hAnsi="Times New Roman" w:ascii="Times New Roman"/>
              </w:rPr>
              <w:t>užnik i povjerenik (plaćeno)</w:t>
            </w: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DAVOR BRAJKOVIĆ, p</w:t>
            </w:r>
            <w:r w:rsidR="0000247C">
              <w:rPr>
                <w:rFonts w:hAnsi="Times New Roman" w:ascii="Times New Roman"/>
              </w:rPr>
              <w:t>ok</w:t>
            </w:r>
            <w:r w:rsidRPr="009D44EB">
              <w:rPr>
                <w:rFonts w:hAnsi="Times New Roman" w:ascii="Times New Roman"/>
              </w:rPr>
              <w:t>.</w:t>
            </w:r>
            <w:r w:rsidR="0000247C">
              <w:rPr>
                <w:rFonts w:hAnsi="Times New Roman" w:ascii="Times New Roman"/>
              </w:rPr>
              <w:t xml:space="preserve"> </w:t>
            </w:r>
            <w:r w:rsidRPr="009D44EB">
              <w:rPr>
                <w:rFonts w:hAnsi="Times New Roman" w:ascii="Times New Roman"/>
              </w:rPr>
              <w:t>IVE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70058200365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STJEPANA RADIĆA 19,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80DC5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3.971,00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80DC5" w:rsidP="00E65E16" w:rsidR="00680DC5">
            <w:pPr>
              <w:rPr>
                <w:rFonts w:hAnsi="Times New Roman" w:ascii="Times New Roman"/>
              </w:rPr>
            </w:pPr>
          </w:p>
          <w:p w:rsidRDefault="00680DC5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3.971,00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TRUTKO BRAJKOVIĆ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42821374840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GLAVICA 3, 22222 DUBRAVICE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80DC5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1.311,00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80DC5" w:rsidP="00E65E16" w:rsidR="00680DC5">
            <w:pPr>
              <w:rPr>
                <w:rFonts w:hAnsi="Times New Roman" w:ascii="Times New Roman"/>
              </w:rPr>
            </w:pPr>
          </w:p>
          <w:p w:rsidRDefault="00680DC5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1.311,00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DRAGO BRALIĆ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03925253291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BRALIĆI 3, 22205 DANILO KRALJICE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80DC5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6.075,00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80DC5" w:rsidP="00E65E16" w:rsidR="00680DC5">
            <w:pPr>
              <w:rPr>
                <w:rFonts w:hAnsi="Times New Roman" w:ascii="Times New Roman"/>
              </w:rPr>
            </w:pPr>
          </w:p>
          <w:p w:rsidRDefault="00680DC5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6.075,00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JANDRIJA BRATIĆ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53293834465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PIRAMATOVCI 108, 22223 PIRAMATOVCI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80DC5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786,00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680DC5" w:rsidP="00E65E16" w:rsidR="00680DC5">
            <w:pPr>
              <w:rPr>
                <w:rFonts w:hAnsi="Times New Roman" w:ascii="Times New Roman"/>
              </w:rPr>
            </w:pP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786,00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680DC5" w:rsidP="00E65E16" w:rsidR="00680DC5">
            <w:pPr>
              <w:rPr>
                <w:rFonts w:hAnsi="Times New Roman" w:ascii="Times New Roman"/>
              </w:rPr>
            </w:pP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BRATIŠKOVCI-BRIBIR, poljoprivredna zadruga branitelja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54181705184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Dobrote 52A, 22222 Bratiškovci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80DC5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14.345,46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680DC5" w:rsidP="00E65E16" w:rsidR="00680DC5">
            <w:pPr>
              <w:rPr>
                <w:rFonts w:hAnsi="Times New Roman" w:ascii="Times New Roman"/>
              </w:rPr>
            </w:pP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80DC5" w:rsidP="00E65E16" w:rsidR="001F49D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14.345,46</w:t>
            </w:r>
          </w:p>
          <w:p w:rsidRDefault="005C2ED1" w:rsidP="00680DC5" w:rsidR="00680DC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</w:t>
            </w:r>
            <w:r w:rsidR="00680DC5">
              <w:rPr>
                <w:rFonts w:hAnsi="Times New Roman" w:ascii="Times New Roman"/>
              </w:rPr>
              <w:t>užnik i povjerenik (plaćeno)</w:t>
            </w: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1F49D1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BRODOMERKUR trgovina i usluge, dioničko društvo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33956120458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Ruđera Boškovića 21,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80DC5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9.236,59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1.219,37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80DC5" w:rsidP="00E65E16" w:rsidR="001F49D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8.017,22</w:t>
            </w:r>
          </w:p>
          <w:p w:rsidRDefault="00493E39" w:rsidP="00680DC5" w:rsidR="00680DC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</w:t>
            </w:r>
            <w:r w:rsidR="00680DC5">
              <w:rPr>
                <w:rFonts w:hAnsi="Times New Roman" w:ascii="Times New Roman"/>
              </w:rPr>
              <w:t>užnik i povjerenik (plaćeno)</w:t>
            </w: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ŽELJKO BRONIĆ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32073341318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OSMANOVCA 7, 22303 OKLAJ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80DC5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5.450,00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80DC5" w:rsidP="00E65E16" w:rsidR="00680DC5">
            <w:pPr>
              <w:rPr>
                <w:rFonts w:hAnsi="Times New Roman" w:ascii="Times New Roman"/>
              </w:rPr>
            </w:pPr>
          </w:p>
          <w:p w:rsidRDefault="00680DC5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5.450,00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KREŠO BRUSAN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19344885415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GRABOVCI 32, 22215 GRABOVCI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25</w:t>
            </w:r>
            <w:r w:rsidR="00680DC5">
              <w:rPr>
                <w:rFonts w:hAnsi="Times New Roman" w:ascii="Times New Roman"/>
              </w:rPr>
              <w:t xml:space="preserve">.012,50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25</w:t>
            </w:r>
            <w:r>
              <w:rPr>
                <w:rFonts w:hAnsi="Times New Roman" w:ascii="Times New Roman"/>
              </w:rPr>
              <w:t>.012,50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SAVA BUAČ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93963836394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KEKIĆA 10, 22300 ORLIĆ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80DC5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12.495,00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12.495,00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BUCAVAC, društvo s ograničenom odgovornošću za obavljanje komunalnih djelatnosti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86484630480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Sv. Josipa 7, 22202 Primošten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80DC5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3.083,40</w:t>
            </w:r>
            <w:r w:rsidR="00D97250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80DC5" w:rsidP="00E65E16" w:rsidR="001F49D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5.219,10 kn </w:t>
            </w: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(stari dug 3.083,40 i novo zaduženje 01.10.2017 – 18.05.2018. </w:t>
            </w:r>
            <w:r>
              <w:rPr>
                <w:rFonts w:hAnsi="Times New Roman" w:ascii="Times New Roman"/>
              </w:rPr>
              <w:lastRenderedPageBreak/>
              <w:t>– 2.135,70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680DC5" w:rsidP="00E65E16" w:rsidR="00680DC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41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BUČIĆ GRADNJA d.o.o. za građevinarstvo, trgovinu i ugostiteljstvo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97704818359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113. Šibenske brigade HV-A 28, 22000 Bilice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93E39" w:rsidP="00493E39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8.826,97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493E39" w:rsidP="00E65E16" w:rsidR="001F49D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8.826,97</w:t>
            </w:r>
          </w:p>
          <w:p w:rsidRDefault="00493E39" w:rsidP="00493E39" w:rsidR="00493E39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1F49D1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JAVNI BILJEŽNIK VINKO BUKIĆ, S.</w:t>
            </w:r>
            <w:r w:rsidR="00493E39">
              <w:rPr>
                <w:rFonts w:hAnsi="Times New Roman" w:ascii="Times New Roman"/>
              </w:rPr>
              <w:t xml:space="preserve"> </w:t>
            </w:r>
            <w:r w:rsidRPr="009D44EB">
              <w:rPr>
                <w:rFonts w:hAnsi="Times New Roman" w:ascii="Times New Roman"/>
              </w:rPr>
              <w:t>RADIĆA 79 A, ŠIBENIK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03493740983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8. DALMATINSKE UDARNE BRIGADE 20,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1.831,25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1.831,25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IVAN BURA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45990732937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VISOVAČKA 54,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2.300,00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493E39" w:rsidP="00E65E16" w:rsidR="00493E39">
            <w:pPr>
              <w:rPr>
                <w:rFonts w:hAnsi="Times New Roman" w:ascii="Times New Roman"/>
              </w:rPr>
            </w:pPr>
          </w:p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2.300,00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</w:t>
            </w:r>
            <w:r w:rsidR="001F49D1" w:rsidRPr="009D44EB">
              <w:rPr>
                <w:rFonts w:hAnsi="Times New Roman" w:ascii="Times New Roman"/>
              </w:rPr>
              <w:t xml:space="preserve">gostiteljski obrt "Boraja" </w:t>
            </w:r>
            <w:r>
              <w:rPr>
                <w:rFonts w:hAnsi="Times New Roman" w:ascii="Times New Roman"/>
              </w:rPr>
              <w:t xml:space="preserve">vl. </w:t>
            </w:r>
            <w:r w:rsidR="001F49D1" w:rsidRPr="009D44EB">
              <w:rPr>
                <w:rFonts w:hAnsi="Times New Roman" w:ascii="Times New Roman"/>
              </w:rPr>
              <w:t>Nevenka Burazer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97752224240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BORAJA 17, 22206 BORAJA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346,00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346,00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127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CIB TRADE, d.o.o. za trgovinu na malo i veliko, otkup, proizvodnju i preradu poljoprivrednih proizvoda i uvoz-izvoz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87314674254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Daska 95, 22000 Dubrava Kod Šibenika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8.750,00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>
            <w:pPr>
              <w:rPr>
                <w:rFonts w:hAnsi="Times New Roman" w:ascii="Times New Roman"/>
              </w:rPr>
            </w:pPr>
          </w:p>
          <w:p w:rsidRDefault="00493E39" w:rsidP="00E65E16" w:rsidR="00493E39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493E39" w:rsidP="00E65E16" w:rsidR="001F49D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8.750,00</w:t>
            </w: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IVAN CIGIĆ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16050871266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SRIDA DUBRAVICA 37, 22222 DUBRAVICE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13.223,00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13.223,00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COPAN ZAGREB društvo s ograničenom odgovornošću za trgovinu i zastupanje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43698579132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Selnica Šćitarjevska 25, 10410 Selnica Šćitarjevska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5.750,00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493E39" w:rsidP="00E65E16" w:rsidR="001F49D1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10.571,25</w:t>
            </w: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5.750,00 i novo zaduženje 01.10.2017 – 18.05.2018. – 4.821,25)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CROATIA osiguranje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26187994862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Vatroslava Jagića 33,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276.505,48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276.505,48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PERICA ČALA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85614041811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BLAJBURŠKIH ŽRTAVA 30,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20.846,00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20.846,00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MILKA ČERGAR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81842968070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ČERGAROVA 28, 10363 GLAVNICA DONJA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1.216,88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1.216,88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IVAN ČERINA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41856186112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PODGRAĐE 2, 23420 PODGRAĐE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14.975,00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14.975,00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JOSIP ČOBANOV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15905885697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PODADRAGE 8, 22202 PRIMOŠTEN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5.072,00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5.072,00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53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JURE ČVELJO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34928078491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KROZ OKLAJ 42, 22303 OKLAJ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49.853,00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493E39" w:rsidP="00E65E16" w:rsidR="001F49D1" w:rsidRPr="0000247C">
            <w:pPr>
              <w:rPr>
                <w:rFonts w:hAnsi="Times New Roman" w:ascii="Times New Roman"/>
              </w:rPr>
            </w:pPr>
            <w:r w:rsidRPr="0000247C">
              <w:rPr>
                <w:rFonts w:hAnsi="Times New Roman" w:ascii="Times New Roman"/>
              </w:rPr>
              <w:t>49.853,00</w:t>
            </w: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 w:rsidRPr="0000247C">
              <w:rPr>
                <w:rFonts w:hAnsi="Times New Roman" w:ascii="Times New Roman"/>
              </w:rPr>
              <w:t>dužnik i povjerenik (Ovrha 30.04.2018.)</w:t>
            </w:r>
          </w:p>
        </w:tc>
      </w:tr>
      <w:tr w:rsidTr="006F215E" w:rsidR="001F49D1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DALMACIJA, društvo s ograničenom odgovornošću za trgovinu i turizam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41808499373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Ante Lasan Kabalera 53, 22211 Vodice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3.741,40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3.741,40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DALMATI d.o.o. putnička agencija, za turizam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24931977864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Postolarska 6, 22320 Drniš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3.039,50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493E39" w:rsidP="00E65E16" w:rsidR="00493E39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493E39" w:rsidP="00E65E16" w:rsidR="00493E39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3.039,50</w:t>
            </w:r>
          </w:p>
          <w:p w:rsidRDefault="00493E39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dužnik i povjerenik (plaćeno) </w:t>
            </w:r>
          </w:p>
        </w:tc>
      </w:tr>
      <w:tr w:rsidTr="006F215E" w:rsidR="001F49D1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DB-KANTUN d.o.o. za savjetovanje,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16278459495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Lukše Beritića 27, 20000 Dubrovnik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208,80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208,80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DEBITUM d.o.o. za prijevoz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99116068935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Ul. 113. Šib. brigade HV 183, 22000 Bilice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4.240,40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F49D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4.240,40</w:t>
            </w: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MARKO DEUR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88791214409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BILA VLAKA 48, 23422 BILA VLAKA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3.650,00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3.650,00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IVE DIČAK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15242615333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DIČACI 7, 22320 BADANJ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5.255,00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5.255,00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DINOVA-DIONA, trgovina,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41112127430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Donje svetice 127,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1.000,00</w:t>
            </w:r>
            <w:r w:rsidR="00D97250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F49D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2.250,00</w:t>
            </w: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1.000,00 i novo zaduženje 01.10.2017 – 18.05.2018. – 1.250,00)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DISK društvo s ograničenom odgovornošću za informatičku tehnologiju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08623414761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Stjepana Radića 60,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100,00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ZDENKO DIZDAR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71428729842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KROZ OKLAJ 31, 22303 OKLAJ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3.725,00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3.725,00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DJELO, poduzeće za trgovinu na veliko i malo, turizam, ugostiteljstvo i izvoz-uvoz,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62613135937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Ljubostinje, Slamići 19, 22323 Unešić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38.750,00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38.750,00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MILE DOBRIĆ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85949160312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GRABOVCI 35, 22215 GRABOVCI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8.250,00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3.261,06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F49D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4.988,94</w:t>
            </w: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DRAGO DRAGOVIĆ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70755372712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DRAGOVIĆI 16, 22222 SONKOVIĆ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30.970,50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20.970,50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F49D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10.000,00</w:t>
            </w: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dužnik i povjerenik </w:t>
            </w:r>
            <w:r>
              <w:rPr>
                <w:rFonts w:hAnsi="Times New Roman" w:ascii="Times New Roman"/>
              </w:rPr>
              <w:lastRenderedPageBreak/>
              <w:t>(plaćeno)</w:t>
            </w:r>
          </w:p>
        </w:tc>
      </w:tr>
      <w:tr w:rsidTr="006F215E" w:rsidR="001F49D1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66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PETAR DRAGOVIĆ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66293490694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DRAGOVIĆI 4, 22222 SONKOVIĆ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483,00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483,00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F49D1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DROPI PROMOCIJA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40790191911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F49D1" w:rsidP="00E65E16" w:rsidR="001F49D1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Krešićeva 32,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F49D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500,00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500,00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F49D1" w:rsidP="00E65E16" w:rsidR="001F49D1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DRŽAVNI ZAVOD ZA MJERITELJSTVO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99875008081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Capraška 6,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1.660,00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143FF" w:rsidP="0053359C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1.660,00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127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DS SMITH UNIJAPAPIR CROATIA, skupljanje i primarna prerada otpada, društvo s ograničenom odgovornošću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99467758764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Lastovska 5,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963,65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143FF" w:rsidP="0053359C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0,00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963,65</w:t>
            </w: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1143FF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DSL j.d.o.o. za prijevoz,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98247627579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Jablanova 45, 31000 Osijek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9.963,00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9.963,00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MARINKO DUBRAVICA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49537505762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BUDAK 86, 23422 BUDAK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1.877,20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1.877,20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FRANE DUGOPOLJAC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10700503702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RUPE 80, 22222 RUPE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5.351,50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5.351,50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MARIJAN DUJIĆ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18220370331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DUJIĆI 12, 22222 IĆEVO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2.365,00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2.365,00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ANTONIJA DŽAPO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95081811628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JURJA DRAGIŠIĆA 14,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5.160,00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5.160,00</w:t>
            </w: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DRAŽAN DŽAPO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56225371687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KROZ OKLAJ 6, 22303 OKLAJ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29.450,00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29.450,00</w:t>
            </w:r>
          </w:p>
          <w:p w:rsidRDefault="001143FF" w:rsidP="00FD0739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</w:t>
            </w:r>
            <w:r w:rsidR="00FD0739">
              <w:rPr>
                <w:rFonts w:hAnsi="Times New Roman" w:ascii="Times New Roman"/>
              </w:rPr>
              <w:t>na</w:t>
            </w:r>
            <w:r>
              <w:rPr>
                <w:rFonts w:hAnsi="Times New Roman" w:ascii="Times New Roman"/>
              </w:rPr>
              <w:t>plaćeno</w:t>
            </w:r>
            <w:r w:rsidR="00FD0739">
              <w:rPr>
                <w:rFonts w:hAnsi="Times New Roman" w:ascii="Times New Roman"/>
              </w:rPr>
              <w:t xml:space="preserve"> putem ovrhe</w:t>
            </w:r>
            <w:r>
              <w:rPr>
                <w:rFonts w:hAnsi="Times New Roman" w:ascii="Times New Roman"/>
              </w:rPr>
              <w:t>)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SLAVKO DŽAPO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61501267392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KROZ OKLAJ 25, 22303 OKLAJ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C6064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76.250,00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C6064" w:rsidP="00E65E16" w:rsidR="000C6064">
            <w:pPr>
              <w:rPr>
                <w:rFonts w:hAnsi="Times New Roman" w:ascii="Times New Roman"/>
              </w:rPr>
            </w:pPr>
          </w:p>
          <w:p w:rsidRDefault="000C6064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57.187,50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C6064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19.062,50</w:t>
            </w:r>
          </w:p>
          <w:p w:rsidRDefault="000C6064" w:rsidP="00E65E16" w:rsidR="000C606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ANTE DŽEPINA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61124755573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KROZ OKLAJ 54, 22303 OKLAJ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C6064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7.095,00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C6064" w:rsidP="00E65E16" w:rsidR="000C6064">
            <w:pPr>
              <w:rPr>
                <w:rFonts w:hAnsi="Times New Roman" w:ascii="Times New Roman"/>
              </w:rPr>
            </w:pPr>
          </w:p>
          <w:p w:rsidRDefault="000C6064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C6064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7.095,00</w:t>
            </w:r>
          </w:p>
          <w:p w:rsidRDefault="000C6064" w:rsidP="00E65E16" w:rsidR="000C606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DANIJELA DŽEPINA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09561276267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VUKŠIĆ 144, 23422 VUKŠIĆ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C6064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4.072,50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0C6064" w:rsidP="00E65E16" w:rsidR="000C606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4.072,50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0C6064" w:rsidP="00E65E16" w:rsidR="000C606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EDUCA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64606800724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Šibenskih vatrogasaca 14,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C6064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500,00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0C6064" w:rsidP="00E65E16" w:rsidR="000C606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500,00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0C6064" w:rsidP="00E65E16" w:rsidR="000C606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80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EKO-RIM MEMIĆ društvo s ograničenom odgovornošću za zaštitu okoliša, graditeljstvo, trgovinu i usluge u stečaju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35356623496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Svetice 8,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C6064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828,00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0C6064" w:rsidP="00E65E16" w:rsidR="000C6064">
            <w:pPr>
              <w:rPr>
                <w:rFonts w:hAnsi="Times New Roman" w:ascii="Times New Roman"/>
              </w:rPr>
            </w:pPr>
          </w:p>
          <w:p w:rsidRDefault="000C6064" w:rsidP="00E65E16" w:rsidR="000C606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C6064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828,00</w:t>
            </w:r>
          </w:p>
          <w:p w:rsidRDefault="000C6064" w:rsidP="00E65E16" w:rsidR="000C606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1143FF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EMINEO, d.o.o. za promidžbu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72461356905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Kutnjački put 18,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C6064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42.468,78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C6064" w:rsidP="00E65E16" w:rsidR="000C6064">
            <w:pPr>
              <w:rPr>
                <w:rFonts w:hAnsi="Times New Roman" w:ascii="Times New Roman"/>
              </w:rPr>
            </w:pPr>
          </w:p>
          <w:p w:rsidRDefault="000C6064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14.156,26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C6064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28.312,52</w:t>
            </w:r>
          </w:p>
          <w:p w:rsidRDefault="000C6064" w:rsidP="00E65E16" w:rsidR="000C606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1143FF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ENOTEH d.o.o. za proizvodnju,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24390925399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Mihanovićeva obala 13, 44000 Sisak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C6064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18.704,82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C6064" w:rsidP="00E65E16" w:rsidR="000C6064">
            <w:pPr>
              <w:rPr>
                <w:rFonts w:hAnsi="Times New Roman" w:ascii="Times New Roman"/>
              </w:rPr>
            </w:pPr>
          </w:p>
          <w:p w:rsidRDefault="000C6064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C6064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18.704,82</w:t>
            </w:r>
          </w:p>
          <w:p w:rsidRDefault="000C6064" w:rsidP="00E65E16" w:rsidR="000C606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JOŠKO ERAK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48374492248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BORAJSKA 32,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C6064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3.125,00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C6064" w:rsidP="00E65E16" w:rsidR="000C6064">
            <w:pPr>
              <w:rPr>
                <w:rFonts w:hAnsi="Times New Roman" w:ascii="Times New Roman"/>
              </w:rPr>
            </w:pPr>
          </w:p>
          <w:p w:rsidRDefault="000C6064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3.125,00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0C6064" w:rsidP="00E65E16" w:rsidR="000C606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ŠIMUN ERCEG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04011045589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BORAJSKA 46,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1.09</w:t>
            </w:r>
            <w:r w:rsidR="0091753E">
              <w:rPr>
                <w:rFonts w:hAnsi="Times New Roman" w:ascii="Times New Roman"/>
              </w:rPr>
              <w:t xml:space="preserve">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1753E" w:rsidP="00E65E16" w:rsidR="0091753E">
            <w:pPr>
              <w:rPr>
                <w:rFonts w:hAnsi="Times New Roman" w:ascii="Times New Roman"/>
              </w:rPr>
            </w:pPr>
          </w:p>
          <w:p w:rsidRDefault="0091753E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1.09</w:t>
            </w:r>
            <w:r>
              <w:rPr>
                <w:rFonts w:hAnsi="Times New Roman" w:ascii="Times New Roman"/>
              </w:rPr>
              <w:t>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91753E" w:rsidP="00E65E16" w:rsidR="0091753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ANTE ERCEGOVIĆ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95992524095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KNEZA DOMAGOJA 11, 21220 TROGIR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 </w:t>
            </w:r>
            <w:r w:rsidR="0091753E">
              <w:rPr>
                <w:rFonts w:hAnsi="Times New Roman" w:ascii="Times New Roman"/>
              </w:rPr>
              <w:t>2.280,00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91753E" w:rsidP="00E65E16" w:rsidR="0091753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1753E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2.280,00</w:t>
            </w:r>
          </w:p>
          <w:p w:rsidRDefault="0091753E" w:rsidP="00E65E16" w:rsidR="0091753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ANTICA ERCEGOVIĆ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28318356661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KAMENITA 10, 21220 TROGIR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1753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2.337,50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1753E" w:rsidP="00E65E16" w:rsidR="0091753E">
            <w:pPr>
              <w:rPr>
                <w:rFonts w:hAnsi="Times New Roman" w:ascii="Times New Roman"/>
              </w:rPr>
            </w:pPr>
          </w:p>
          <w:p w:rsidRDefault="0091753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2.337,50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1753E" w:rsidP="00E65E16" w:rsidR="0091753E">
            <w:pPr>
              <w:rPr>
                <w:rFonts w:hAnsi="Times New Roman" w:ascii="Times New Roman"/>
              </w:rPr>
            </w:pPr>
          </w:p>
          <w:p w:rsidRDefault="0091753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ERDUTSKI VINOGRADI društvo s ograničenom odgovornošću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00307094055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Trg Branka Hercega 1, 31226 Erdut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1753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594.925,00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1753E" w:rsidP="00E65E16" w:rsidR="0091753E">
            <w:pPr>
              <w:rPr>
                <w:rFonts w:hAnsi="Times New Roman" w:ascii="Times New Roman"/>
              </w:rPr>
            </w:pPr>
          </w:p>
          <w:p w:rsidRDefault="0091753E" w:rsidP="00E65E16" w:rsidR="0091753E">
            <w:pPr>
              <w:rPr>
                <w:rFonts w:hAnsi="Times New Roman" w:ascii="Times New Roman"/>
              </w:rPr>
            </w:pPr>
          </w:p>
          <w:p w:rsidRDefault="0091753E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0,</w:t>
            </w:r>
            <w:r>
              <w:rPr>
                <w:rFonts w:hAnsi="Times New Roman" w:ascii="Times New Roman"/>
              </w:rPr>
              <w:t>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1753E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594.925,00</w:t>
            </w:r>
          </w:p>
          <w:p w:rsidRDefault="0091753E" w:rsidP="00E65E16" w:rsidR="0091753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1143FF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ERSTE CARD CLUB društvo s ograničenom odgovornošću za financijsko posredovanje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85941596441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Frana Folnegovića 6,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3459A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91753E" w:rsidP="00E65E16" w:rsidR="0091753E">
            <w:pPr>
              <w:rPr>
                <w:rFonts w:hAnsi="Times New Roman" w:ascii="Times New Roman"/>
              </w:rPr>
            </w:pPr>
          </w:p>
          <w:p w:rsidRDefault="0091753E" w:rsidP="00AE1745" w:rsidR="00AE174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  <w:p w:rsidRDefault="00176DE2" w:rsidP="00AE1745" w:rsidR="0091753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/</w:t>
            </w:r>
            <w:r w:rsidR="00AE1745">
              <w:rPr>
                <w:rFonts w:hAnsi="Times New Roman" w:ascii="Times New Roman"/>
              </w:rPr>
              <w:t>naknadno vjerovnik povukao prijavu tražbine podneskom od 6. srpnja 2018.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91753E" w:rsidP="00E65E16" w:rsidR="0091753E">
            <w:pPr>
              <w:rPr>
                <w:rFonts w:hAnsi="Times New Roman" w:ascii="Times New Roman"/>
              </w:rPr>
            </w:pPr>
          </w:p>
          <w:p w:rsidRDefault="0091753E" w:rsidP="00E65E16" w:rsidR="0091753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ERSTE&amp;STEIERMÄRKISCHE BANKA dioničko društvo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23057039320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C36DA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Jadranski t</w:t>
            </w:r>
            <w:r w:rsidR="001143FF" w:rsidRPr="009D44EB">
              <w:rPr>
                <w:rFonts w:hAnsi="Times New Roman" w:ascii="Times New Roman"/>
              </w:rPr>
              <w:t>rg 3a, 51000 Rijeka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33,20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036DB2" w:rsidP="00E65E16" w:rsidR="00036DB2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36DB2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33,20</w:t>
            </w:r>
          </w:p>
          <w:p w:rsidRDefault="00036DB2" w:rsidP="00E65E16" w:rsidR="00036DB2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1143FF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ETIGRAF društvo s ograničenom odgovornošću za grafičku djelatnost, trgovinu i usluge u prometu, uvoz-izvoz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06860623107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Prekratova 25,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4.199,61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36DB2" w:rsidP="00E65E16" w:rsidR="00036DB2">
            <w:pPr>
              <w:rPr>
                <w:rFonts w:hAnsi="Times New Roman" w:ascii="Times New Roman"/>
              </w:rPr>
            </w:pPr>
          </w:p>
          <w:p w:rsidRDefault="00036DB2" w:rsidP="00E65E16" w:rsidR="00036DB2">
            <w:pPr>
              <w:rPr>
                <w:rFonts w:hAnsi="Times New Roman" w:ascii="Times New Roman"/>
              </w:rPr>
            </w:pPr>
          </w:p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36DB2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4.199,61</w:t>
            </w:r>
          </w:p>
          <w:p w:rsidRDefault="00036DB2" w:rsidP="00E65E16" w:rsidR="00036DB2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1143FF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91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Financijska agencija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85821130368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grada Vukovara 70,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612,50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82,50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36DB2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530,00</w:t>
            </w:r>
          </w:p>
          <w:p w:rsidRDefault="00036DB2" w:rsidP="00E65E16" w:rsidR="00036DB2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1143FF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FIT-STANČIĆ i dr. javno trgovačko društvo za zaštitarsku djelatnost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99684998316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Petra Grubišića 1,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413.775,58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36DB2" w:rsidP="00E65E16" w:rsidR="00036DB2">
            <w:pPr>
              <w:rPr>
                <w:rFonts w:hAnsi="Times New Roman" w:ascii="Times New Roman"/>
              </w:rPr>
            </w:pPr>
          </w:p>
          <w:p w:rsidRDefault="00036DB2" w:rsidP="00E65E16" w:rsidR="00036DB2">
            <w:pPr>
              <w:rPr>
                <w:rFonts w:hAnsi="Times New Roman" w:ascii="Times New Roman"/>
              </w:rPr>
            </w:pPr>
          </w:p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364.552,10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36DB2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49.223,48</w:t>
            </w:r>
          </w:p>
          <w:p w:rsidRDefault="00036DB2" w:rsidP="00E65E16" w:rsidR="00036DB2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1143FF" w:rsidRPr="00D97250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390063">
            <w:pPr>
              <w:rPr>
                <w:rFonts w:hAnsi="Times New Roman" w:ascii="Times New Roman"/>
              </w:rPr>
            </w:pPr>
            <w:r w:rsidRPr="00390063">
              <w:rPr>
                <w:rFonts w:hAnsi="Times New Roman" w:ascii="Times New Roman"/>
              </w:rPr>
              <w:t>93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390063">
            <w:pPr>
              <w:rPr>
                <w:rFonts w:hAnsi="Times New Roman" w:ascii="Times New Roman"/>
              </w:rPr>
            </w:pPr>
            <w:r w:rsidRPr="00390063">
              <w:rPr>
                <w:rFonts w:hAnsi="Times New Roman" w:ascii="Times New Roman"/>
              </w:rPr>
              <w:t>Fond za zaštitu okoliša i energetsku učinkovitost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390063">
            <w:pPr>
              <w:rPr>
                <w:rFonts w:hAnsi="Times New Roman" w:ascii="Times New Roman"/>
              </w:rPr>
            </w:pPr>
            <w:r w:rsidRPr="00390063">
              <w:rPr>
                <w:rFonts w:hAnsi="Times New Roman" w:ascii="Times New Roman"/>
              </w:rPr>
              <w:t>85828625994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390063">
            <w:pPr>
              <w:rPr>
                <w:rFonts w:hAnsi="Times New Roman" w:ascii="Times New Roman"/>
              </w:rPr>
            </w:pPr>
            <w:r w:rsidRPr="00390063">
              <w:rPr>
                <w:rFonts w:hAnsi="Times New Roman" w:ascii="Times New Roman"/>
              </w:rPr>
              <w:t>Radnička cesta 80,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83B8F" w:rsidP="00E65E16" w:rsidR="001143FF" w:rsidRPr="0039006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39.531,78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36DB2" w:rsidP="00E65E16" w:rsidR="00036DB2" w:rsidRPr="00390063">
            <w:pPr>
              <w:rPr>
                <w:rFonts w:hAnsi="Times New Roman" w:ascii="Times New Roman"/>
              </w:rPr>
            </w:pPr>
          </w:p>
          <w:p w:rsidRDefault="00390063" w:rsidP="00E65E16" w:rsidR="001143FF" w:rsidRPr="00390063">
            <w:pPr>
              <w:rPr>
                <w:rFonts w:hAnsi="Times New Roman" w:ascii="Times New Roman"/>
              </w:rPr>
            </w:pPr>
            <w:r w:rsidRPr="00390063">
              <w:rPr>
                <w:rFonts w:hAnsi="Times New Roman" w:ascii="Times New Roman"/>
              </w:rPr>
              <w:t>19.531,78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A83B8F" w:rsidP="00E65E16" w:rsidR="001143FF" w:rsidRPr="0039006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20.000,00</w:t>
            </w:r>
          </w:p>
          <w:p w:rsidRDefault="00036DB2" w:rsidP="00A83B8F" w:rsidR="00036DB2" w:rsidRPr="00390063">
            <w:pPr>
              <w:rPr>
                <w:rFonts w:hAnsi="Times New Roman" w:ascii="Times New Roman"/>
              </w:rPr>
            </w:pPr>
            <w:r w:rsidRPr="00390063">
              <w:rPr>
                <w:rFonts w:hAnsi="Times New Roman" w:ascii="Times New Roman"/>
              </w:rPr>
              <w:t>dužnik i povjerenik (</w:t>
            </w:r>
            <w:r w:rsidR="00A83B8F">
              <w:rPr>
                <w:rFonts w:hAnsi="Times New Roman" w:ascii="Times New Roman"/>
              </w:rPr>
              <w:t>plaćeno)</w:t>
            </w:r>
          </w:p>
        </w:tc>
      </w:tr>
      <w:tr w:rsidTr="006F215E" w:rsidR="001143FF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FRAG društvo s ograničenom odgovornošću za proizvodnju, usluge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05794439091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Samoborska cesta 236,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4.484,38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36DB2" w:rsidP="00E65E16" w:rsidR="00036DB2">
            <w:pPr>
              <w:rPr>
                <w:rFonts w:hAnsi="Times New Roman" w:ascii="Times New Roman"/>
              </w:rPr>
            </w:pPr>
          </w:p>
          <w:p w:rsidRDefault="00036DB2" w:rsidP="00E65E16" w:rsidR="00036DB2">
            <w:pPr>
              <w:rPr>
                <w:rFonts w:hAnsi="Times New Roman" w:ascii="Times New Roman"/>
              </w:rPr>
            </w:pPr>
          </w:p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36DB2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4.484,38</w:t>
            </w:r>
          </w:p>
          <w:p w:rsidRDefault="00036DB2" w:rsidP="00E65E16" w:rsidR="00036DB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036DB2" w:rsidP="00E65E16" w:rsidR="00036DB2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JOSIP FURČIĆ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98118513568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PRHOVO 4, 22202 PRIMOŠTEN BURNJI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207.971,32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36DB2" w:rsidP="00E65E16" w:rsidR="00036DB2">
            <w:pPr>
              <w:rPr>
                <w:rFonts w:hAnsi="Times New Roman" w:ascii="Times New Roman"/>
              </w:rPr>
            </w:pPr>
          </w:p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101.117,57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36DB2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106.853,75</w:t>
            </w:r>
          </w:p>
          <w:p w:rsidRDefault="00036DB2" w:rsidP="00036DB2" w:rsidR="00036DB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036DB2" w:rsidP="00E65E16" w:rsidR="00036DB2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1143FF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G.I.M. GASE, d.o.o. za usluge, trgovinu i ugostiteljstvo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75784153366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Ul.</w:t>
            </w:r>
            <w:r w:rsidR="00012164">
              <w:rPr>
                <w:rFonts w:hAnsi="Times New Roman" w:ascii="Times New Roman"/>
              </w:rPr>
              <w:t xml:space="preserve"> </w:t>
            </w:r>
            <w:r w:rsidRPr="009D44EB">
              <w:rPr>
                <w:rFonts w:hAnsi="Times New Roman" w:ascii="Times New Roman"/>
              </w:rPr>
              <w:t>Ivana Meštrovića 68,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1.135,00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36DB2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5.499,59</w:t>
            </w:r>
          </w:p>
          <w:p w:rsidRDefault="00036DB2" w:rsidP="00036DB2" w:rsidR="00036DB2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1.135,00 i novo zaduženje 01.10.2017 – 18.05.2018. – 4.364,50)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036DB2" w:rsidP="00E65E16" w:rsidR="00036DB2">
            <w:pPr>
              <w:rPr>
                <w:rFonts w:hAnsi="Times New Roman" w:ascii="Times New Roman"/>
              </w:rPr>
            </w:pPr>
          </w:p>
          <w:p w:rsidRDefault="00036DB2" w:rsidP="00E65E16" w:rsidR="00036DB2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ANTE GAĆINA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02218702963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GORNJI VEZAC 8, 22204 VEZAC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27.861,00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36DB2" w:rsidP="00E65E16" w:rsidR="00036DB2">
            <w:pPr>
              <w:rPr>
                <w:rFonts w:hAnsi="Times New Roman" w:ascii="Times New Roman"/>
              </w:rPr>
            </w:pPr>
          </w:p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27.861,00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036DB2" w:rsidP="00E65E16" w:rsidR="00036DB2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PAŠKO GAĆINA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44229747303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LAGINJINA 4,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1.476,00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036DB2" w:rsidP="00E65E16" w:rsidR="00036DB2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1.476,00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036DB2" w:rsidP="00E65E16" w:rsidR="00036DB2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GAFIL društvo s ograničenom odgovornošću za usluge, trgovinu i proizvodnju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44071140370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Vinogorska 59 A, 10360 Sesvete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36DB2" w:rsidP="00E65E16" w:rsidR="00036DB2">
            <w:pPr>
              <w:rPr>
                <w:rFonts w:hAnsi="Times New Roman" w:ascii="Times New Roman"/>
              </w:rPr>
            </w:pPr>
          </w:p>
          <w:p w:rsidRDefault="00036DB2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5.850,00</w:t>
            </w:r>
          </w:p>
          <w:p w:rsidRDefault="00036DB2" w:rsidP="00E65E16" w:rsidR="00036DB2" w:rsidRPr="009D44EB">
            <w:pPr>
              <w:rPr>
                <w:rFonts w:hAnsi="Times New Roman" w:ascii="Times New Roman"/>
              </w:rPr>
            </w:pP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036DB2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1.650,00</w:t>
            </w:r>
          </w:p>
          <w:p w:rsidRDefault="00036DB2" w:rsidP="00036DB2" w:rsidR="00036DB2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036DB2" w:rsidP="00E65E16" w:rsidR="00036DB2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1143FF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GAMBI, d.o.o. za servis i prodaju uredske opreme, vaga, registar blagajni i informatički inženjering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22418618872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Novo naselje 28, 22000 Bilice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36DB2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187,50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036DB2" w:rsidP="00E65E16" w:rsidR="00036DB2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187,50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036DB2" w:rsidP="00E65E16" w:rsidR="00036DB2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101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DANICA GARDIJAN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97625597788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PLASTOVO 27, 22222 PLASTOVO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3.570,00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3.570,00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102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 xml:space="preserve">ANTE GAŠPEROV vl., Vučna služba "ČAČE",KRČULJ GAŠPEROVI </w:t>
            </w:r>
            <w:r w:rsidRPr="009D44EB">
              <w:rPr>
                <w:rFonts w:hAnsi="Times New Roman" w:ascii="Times New Roman"/>
              </w:rPr>
              <w:lastRenderedPageBreak/>
              <w:t>22, PRIMOŠTEN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87797305436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ANTE ŠUPUKA 18,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4.912,50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4.912,50</w:t>
            </w:r>
          </w:p>
          <w:p w:rsidRDefault="002C7F2E" w:rsidP="002C7F2E" w:rsidR="002C7F2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1143FF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103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GAŠPEROV d.o.o. za uslužne djelatnosti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77137797607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Kralja Stjepana Držislava 7,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344,71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344,71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104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GAVRANOVIĆ društvo s ograničenom odgovornošću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62423481209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Majstorska 9,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642,18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642,18</w:t>
            </w:r>
          </w:p>
          <w:p w:rsidRDefault="002C7F2E" w:rsidP="002C7F2E" w:rsidR="002C7F2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1143FF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105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GLUIĆ-BARUN, društvo s ograničenom odgovornošću za ugostiteljstvo, turizam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69647433422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Podsolarsko 24,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2C7F2E" w:rsidR="002C7F2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1.289,49</w:t>
            </w:r>
          </w:p>
          <w:p w:rsidRDefault="001143FF" w:rsidP="00E65E16" w:rsidR="001143FF" w:rsidRPr="009D44EB">
            <w:pPr>
              <w:rPr>
                <w:rFonts w:hAnsi="Times New Roman" w:ascii="Times New Roman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1.289,49</w:t>
            </w:r>
          </w:p>
          <w:p w:rsidRDefault="002176BC" w:rsidP="002176BC" w:rsidR="002176BC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2176BC" w:rsidP="00E65E16" w:rsidR="002176BC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106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TOMISLAV GOBOV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72691556469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ZAGREBAČKA 6, 22202 PRIMOŠTEN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5.880,00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5.880,00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107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NEDA GOJANOVIĆ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01490382023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ŠIBENSKA 2, 22231 BRODARICA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28.720,00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18.412,50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1143F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10.307,50</w:t>
            </w:r>
          </w:p>
          <w:p w:rsidRDefault="002C7F2E" w:rsidP="002C7F2E" w:rsidR="002C7F2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108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ANTE GOLEŠ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58850911116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ČELINA IV 17, 22203 PODGLAVICA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1.083,00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1.083,00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109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GOSPODARSKA INTERESNA UDRUGA PROIZVOĐAČA PIĆA HRVATSKE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01877454077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Kučerina 64,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32.300,00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32.300,00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110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ANTE GRACIN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17336512626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DRAGA 25, 22202 PRIMOŠTEN BURNJI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2.766,00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2.766,00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143FF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111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JOSIP GRACIN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38452174682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143FF" w:rsidP="00E65E16" w:rsidR="001143FF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SPLITSKA 43, 22202 PRIMOŠTEN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3.630,00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1143FF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3.630,00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1143FF" w:rsidP="00E65E16" w:rsidR="001143FF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2C7F2E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112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MILIVOJ GRACIN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18500219177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VADALJ 34, 22204 VADALJ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855,00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C7F2E" w:rsidP="0053359C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855,00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2C7F2E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113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GRAD ŠIBENIK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55644094063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Trg palih branitelja Domovinskog rata 1,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13.929,46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C7F2E" w:rsidP="0053359C" w:rsidR="002C7F2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63.410,44 </w:t>
            </w:r>
          </w:p>
          <w:p w:rsidRDefault="002C7F2E" w:rsidP="0053359C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13.929,46 i novo zaduženje 01.10.2017 – 18.05.2018. – 49.480,98)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2C7F2E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114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 xml:space="preserve">GRADSKA PLINARA ZAGREB-OPSKRBA društvo s </w:t>
            </w:r>
            <w:r w:rsidRPr="009D44EB">
              <w:rPr>
                <w:rFonts w:hAnsi="Times New Roman" w:ascii="Times New Roman"/>
              </w:rPr>
              <w:lastRenderedPageBreak/>
              <w:t>ograničenom odgovornošću za opskrbu plinom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74364571096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Radnička cesta 1,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402,73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402,73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176DE2" w:rsidRPr="00176DE2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176DE2">
            <w:pPr>
              <w:rPr>
                <w:rFonts w:hAnsi="Times New Roman" w:ascii="Times New Roman"/>
              </w:rPr>
            </w:pPr>
            <w:r w:rsidRPr="00176DE2">
              <w:rPr>
                <w:rFonts w:hAnsi="Times New Roman" w:ascii="Times New Roman"/>
              </w:rPr>
              <w:lastRenderedPageBreak/>
              <w:t>115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176DE2">
            <w:pPr>
              <w:rPr>
                <w:rFonts w:hAnsi="Times New Roman" w:ascii="Times New Roman"/>
              </w:rPr>
            </w:pPr>
            <w:r w:rsidRPr="00176DE2">
              <w:rPr>
                <w:rFonts w:hAnsi="Times New Roman" w:ascii="Times New Roman"/>
              </w:rPr>
              <w:t>GRAFOPLEX, društvo s ograničenom odgovornošću,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176DE2">
            <w:pPr>
              <w:rPr>
                <w:rFonts w:hAnsi="Times New Roman" w:ascii="Times New Roman"/>
              </w:rPr>
            </w:pPr>
            <w:r w:rsidRPr="00176DE2">
              <w:rPr>
                <w:rFonts w:hAnsi="Times New Roman" w:ascii="Times New Roman"/>
              </w:rPr>
              <w:t>71142152777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176DE2">
            <w:pPr>
              <w:rPr>
                <w:rFonts w:hAnsi="Times New Roman" w:ascii="Times New Roman"/>
              </w:rPr>
            </w:pPr>
            <w:r w:rsidRPr="00176DE2">
              <w:rPr>
                <w:rFonts w:hAnsi="Times New Roman" w:ascii="Times New Roman"/>
              </w:rPr>
              <w:t>Hektorovićeva 47,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176DE2">
            <w:pPr>
              <w:rPr>
                <w:rFonts w:hAnsi="Times New Roman" w:ascii="Times New Roman"/>
              </w:rPr>
            </w:pPr>
            <w:r w:rsidRPr="00176DE2">
              <w:rPr>
                <w:rFonts w:hAnsi="Times New Roman" w:ascii="Times New Roman"/>
              </w:rPr>
              <w:t xml:space="preserve">24.875,00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 w:rsidRPr="00176DE2">
            <w:pPr>
              <w:rPr>
                <w:rFonts w:hAnsi="Times New Roman" w:ascii="Times New Roman"/>
              </w:rPr>
            </w:pPr>
          </w:p>
          <w:p w:rsidRDefault="00176DE2" w:rsidP="00E65E16" w:rsidR="00176DE2">
            <w:pPr>
              <w:rPr>
                <w:rFonts w:hAnsi="Times New Roman" w:ascii="Times New Roman"/>
              </w:rPr>
            </w:pPr>
          </w:p>
          <w:p w:rsidRDefault="002C7F2E" w:rsidP="00E65E16" w:rsidR="002C7F2E" w:rsidRPr="00176DE2">
            <w:pPr>
              <w:rPr>
                <w:rFonts w:hAnsi="Times New Roman" w:ascii="Times New Roman"/>
              </w:rPr>
            </w:pPr>
            <w:r w:rsidRPr="00176DE2">
              <w:rPr>
                <w:rFonts w:hAnsi="Times New Roman" w:ascii="Times New Roman"/>
              </w:rPr>
              <w:t>24.875,00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 w:rsidRPr="00176DE2">
            <w:pPr>
              <w:rPr>
                <w:rFonts w:hAnsi="Times New Roman" w:ascii="Times New Roman"/>
              </w:rPr>
            </w:pPr>
          </w:p>
          <w:p w:rsidRDefault="00176DE2" w:rsidP="00E65E16" w:rsidR="00176DE2">
            <w:pPr>
              <w:rPr>
                <w:rFonts w:hAnsi="Times New Roman" w:ascii="Times New Roman"/>
              </w:rPr>
            </w:pPr>
          </w:p>
          <w:p w:rsidRDefault="002C7F2E" w:rsidP="00E65E16" w:rsidR="002C7F2E" w:rsidRPr="00176DE2">
            <w:pPr>
              <w:rPr>
                <w:rFonts w:hAnsi="Times New Roman" w:ascii="Times New Roman"/>
              </w:rPr>
            </w:pPr>
            <w:r w:rsidRPr="00176DE2">
              <w:rPr>
                <w:rFonts w:hAnsi="Times New Roman" w:ascii="Times New Roman"/>
              </w:rPr>
              <w:t>0,00</w:t>
            </w:r>
          </w:p>
        </w:tc>
      </w:tr>
      <w:tr w:rsidTr="006F215E" w:rsidR="002C7F2E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116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VICKO GRANDEŠ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12718163429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NOVE CRKVE 6,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5.053,00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C7F2E" w:rsidP="0053359C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5.053,00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2C7F2E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"GRGA" Trgovački obrt, vl. Zvonimir Grgić, Pula, Valica 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52564029533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MONTE PARADISO 38, 52100 PULA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240,95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C7F2E" w:rsidP="0053359C" w:rsidR="002C7F2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544,82</w:t>
            </w:r>
          </w:p>
          <w:p w:rsidRDefault="002C7F2E" w:rsidP="0053359C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(stari dug 240,95 i novo zaduženje 01.10.2017 – 18.05.2018. – 303,87)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2C7F2E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118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JERKO GRUBIŠIĆ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06507484265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UL. 113. ŠIB. BRIGADE HV 88, 22000 BILICE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2.347,50</w:t>
            </w:r>
          </w:p>
          <w:p w:rsidRDefault="0062010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950,00 i novo zaduženje 01.10.2017 – 18.05.2018. – 1.397,50)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2C7F2E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119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KAJA GRUBIŠIĆ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79461570155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GRUBIŠIĆI 16, 22000 DUBRAVA KOD ŠIBENIKA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1.815,00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62010E" w:rsidP="00E65E16" w:rsidR="006201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3.945,00</w:t>
            </w:r>
          </w:p>
          <w:p w:rsidRDefault="0062010E" w:rsidP="00E65E16" w:rsidR="006201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1.815,00 i novo zaduženje 01.10.2017 – 18.05.2018. – 2.130,00)</w:t>
            </w:r>
          </w:p>
          <w:p w:rsidRDefault="0062010E" w:rsidP="00E65E16" w:rsidR="0062010E" w:rsidRPr="009D44EB">
            <w:pPr>
              <w:rPr>
                <w:rFonts w:hAnsi="Times New Roman" w:ascii="Times New Roman"/>
              </w:rPr>
            </w:pP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2C7F2E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120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12164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</w:t>
            </w:r>
            <w:r w:rsidR="002C7F2E" w:rsidRPr="009D44EB">
              <w:rPr>
                <w:rFonts w:hAnsi="Times New Roman" w:ascii="Times New Roman"/>
              </w:rPr>
              <w:t>brt za proizvodnju i usluge " MIMA" vl.Robert Grubišić,Dubrava kod Šibenika, Rakovo Selo 100/a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22503845604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C7F2E" w:rsidP="00E65E16" w:rsidR="002C7F2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GRUBIŠIĆI 18, 22000 DUBRAVA KOD ŠIBENIKA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2C7F2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218,75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218,75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C7F2E" w:rsidP="00E65E16" w:rsidR="002C7F2E">
            <w:pPr>
              <w:rPr>
                <w:rFonts w:hAnsi="Times New Roman" w:ascii="Times New Roman"/>
              </w:rPr>
            </w:pPr>
          </w:p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62010E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121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IVAN GRUJA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88333209556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KRČ DOLAC-GRUJINI 1, 22204 VADALJ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8.275,50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2010E" w:rsidP="0053359C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8.275,50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62010E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122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JERE GRUJA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46151066961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ALBERTA HALLERA 21, 20000 DUBROVNIK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5.061,00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7.461,00</w:t>
            </w:r>
          </w:p>
          <w:p w:rsidRDefault="0062010E" w:rsidP="0062010E" w:rsidR="006201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5.061,00 i novo zaduženje 01.10.2017 – 18.05.2018. – 2.400,00)</w:t>
            </w:r>
          </w:p>
          <w:p w:rsidRDefault="0062010E" w:rsidP="00E65E16" w:rsidR="0062010E" w:rsidRPr="009D44EB">
            <w:pPr>
              <w:rPr>
                <w:rFonts w:hAnsi="Times New Roman" w:ascii="Times New Roman"/>
              </w:rPr>
            </w:pP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62010E" w:rsidRPr="009D44EB">
        <w:trPr>
          <w:trHeight w:val="178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123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03365973101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Preradovićeva 35,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6.570,04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BE7ADA" w:rsidP="00E65E16" w:rsidR="00BE7ADA">
            <w:pPr>
              <w:rPr>
                <w:rFonts w:hAnsi="Times New Roman" w:ascii="Times New Roman"/>
              </w:rPr>
            </w:pPr>
          </w:p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62010E" w:rsidP="00E65E16" w:rsidR="006201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6.570,04</w:t>
            </w:r>
          </w:p>
          <w:p w:rsidRDefault="002176BC" w:rsidP="002176BC" w:rsidR="002176BC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2176BC" w:rsidP="00E65E16" w:rsidR="002176BC">
            <w:pPr>
              <w:rPr>
                <w:rFonts w:hAnsi="Times New Roman" w:ascii="Times New Roman"/>
              </w:rPr>
            </w:pPr>
          </w:p>
          <w:p w:rsidRDefault="0062010E" w:rsidP="00E65E16" w:rsidR="0062010E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62010E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124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GT AUTOMOBILI društvo s ograničenom odgovornošću za trgovinu, promet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28109710643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Betinska 1,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F40531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930,96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930,96</w:t>
            </w:r>
          </w:p>
          <w:p w:rsidRDefault="0062010E" w:rsidP="0062010E" w:rsidR="006201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62010E" w:rsidP="00E65E16" w:rsidR="0062010E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62010E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125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H T Z društvo s ograničenom odgovornošću za prijevoz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01086461670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Trsje 37 A,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51.687,50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62010E" w:rsidP="00E65E16" w:rsidR="006201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106.550,00</w:t>
            </w:r>
          </w:p>
          <w:p w:rsidRDefault="0062010E" w:rsidP="0062010E" w:rsidR="006201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51.687,50 i novo zaduženje 01.10.2017 – 18.05.2018. – 54.862,50)</w:t>
            </w:r>
          </w:p>
          <w:p w:rsidRDefault="0062010E" w:rsidP="00E65E16" w:rsidR="0062010E" w:rsidRPr="009D44EB">
            <w:pPr>
              <w:rPr>
                <w:rFonts w:hAnsi="Times New Roman" w:ascii="Times New Roman"/>
              </w:rPr>
            </w:pP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232F82" w:rsidRPr="00232F82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232F82">
            <w:pPr>
              <w:rPr>
                <w:rFonts w:hAnsi="Times New Roman" w:ascii="Times New Roman"/>
              </w:rPr>
            </w:pPr>
            <w:r w:rsidRPr="00232F82">
              <w:rPr>
                <w:rFonts w:hAnsi="Times New Roman" w:ascii="Times New Roman"/>
              </w:rPr>
              <w:t>126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232F82">
            <w:pPr>
              <w:rPr>
                <w:rFonts w:hAnsi="Times New Roman" w:ascii="Times New Roman"/>
              </w:rPr>
            </w:pPr>
            <w:r w:rsidRPr="00232F82">
              <w:rPr>
                <w:rFonts w:hAnsi="Times New Roman" w:ascii="Times New Roman"/>
              </w:rPr>
              <w:t>HEP - Opskrba d.o.o. za opskrbu potrošača električnom, toplinskom energijom i plinom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232F82">
            <w:pPr>
              <w:rPr>
                <w:rFonts w:hAnsi="Times New Roman" w:ascii="Times New Roman"/>
              </w:rPr>
            </w:pPr>
            <w:r w:rsidRPr="00232F82">
              <w:rPr>
                <w:rFonts w:hAnsi="Times New Roman" w:ascii="Times New Roman"/>
              </w:rPr>
              <w:t>63073332379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232F82">
            <w:pPr>
              <w:rPr>
                <w:rFonts w:hAnsi="Times New Roman" w:ascii="Times New Roman"/>
              </w:rPr>
            </w:pPr>
            <w:r w:rsidRPr="00232F82">
              <w:rPr>
                <w:rFonts w:hAnsi="Times New Roman" w:ascii="Times New Roman"/>
              </w:rPr>
              <w:t>Ulica grada Vukovara 37,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232F82">
            <w:pPr>
              <w:rPr>
                <w:rFonts w:hAnsi="Times New Roman" w:ascii="Times New Roman"/>
              </w:rPr>
            </w:pPr>
            <w:r w:rsidRPr="00232F82">
              <w:rPr>
                <w:rFonts w:hAnsi="Times New Roman" w:ascii="Times New Roman"/>
              </w:rPr>
              <w:t xml:space="preserve">17.880,45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 w:rsidRPr="00232F82">
            <w:pPr>
              <w:rPr>
                <w:rFonts w:hAnsi="Times New Roman" w:ascii="Times New Roman"/>
              </w:rPr>
            </w:pPr>
          </w:p>
          <w:p w:rsidRDefault="0062010E" w:rsidP="00E65E16" w:rsidR="0062010E" w:rsidRPr="00232F82">
            <w:pPr>
              <w:rPr>
                <w:rFonts w:hAnsi="Times New Roman" w:ascii="Times New Roman"/>
              </w:rPr>
            </w:pPr>
          </w:p>
          <w:p w:rsidRDefault="00232F82" w:rsidP="00E65E16" w:rsidR="00232F82">
            <w:pPr>
              <w:rPr>
                <w:rFonts w:hAnsi="Times New Roman" w:ascii="Times New Roman"/>
              </w:rPr>
            </w:pPr>
          </w:p>
          <w:p w:rsidRDefault="0062010E" w:rsidP="00E65E16" w:rsidR="0062010E" w:rsidRPr="00232F82">
            <w:pPr>
              <w:rPr>
                <w:rFonts w:hAnsi="Times New Roman" w:ascii="Times New Roman"/>
              </w:rPr>
            </w:pPr>
            <w:r w:rsidRPr="00232F82">
              <w:rPr>
                <w:rFonts w:hAnsi="Times New Roman" w:ascii="Times New Roman"/>
              </w:rPr>
              <w:t>17.880,45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 w:rsidRPr="00232F82">
            <w:pPr>
              <w:rPr>
                <w:rFonts w:hAnsi="Times New Roman" w:ascii="Times New Roman"/>
              </w:rPr>
            </w:pPr>
          </w:p>
          <w:p w:rsidRDefault="00232F82" w:rsidP="00E65E16" w:rsidR="00232F82">
            <w:pPr>
              <w:rPr>
                <w:rFonts w:hAnsi="Times New Roman" w:ascii="Times New Roman"/>
              </w:rPr>
            </w:pPr>
          </w:p>
          <w:p w:rsidRDefault="00232F82" w:rsidP="00E65E16" w:rsidR="00232F82">
            <w:pPr>
              <w:rPr>
                <w:rFonts w:hAnsi="Times New Roman" w:ascii="Times New Roman"/>
              </w:rPr>
            </w:pPr>
          </w:p>
          <w:p w:rsidRDefault="0062010E" w:rsidP="00E65E16" w:rsidR="0062010E" w:rsidRPr="00232F82">
            <w:pPr>
              <w:rPr>
                <w:rFonts w:hAnsi="Times New Roman" w:ascii="Times New Roman"/>
              </w:rPr>
            </w:pPr>
            <w:r w:rsidRPr="00232F82">
              <w:rPr>
                <w:rFonts w:hAnsi="Times New Roman" w:ascii="Times New Roman"/>
              </w:rPr>
              <w:t>0,00</w:t>
            </w:r>
          </w:p>
        </w:tc>
      </w:tr>
      <w:tr w:rsidTr="006F215E" w:rsidR="0062010E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127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HEP-Operator distribucijskog sustava d.o.o. za distribuciju i opskrbu električne energije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46830600751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grada Vukovara 37,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30.727,05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32F82" w:rsidP="00E65E16" w:rsidR="00232F82">
            <w:pPr>
              <w:rPr>
                <w:rFonts w:hAnsi="Times New Roman" w:ascii="Times New Roman"/>
              </w:rPr>
            </w:pPr>
          </w:p>
          <w:p w:rsidRDefault="00232F82" w:rsidP="00E65E16" w:rsidR="00232F82">
            <w:pPr>
              <w:rPr>
                <w:rFonts w:hAnsi="Times New Roman" w:ascii="Times New Roman"/>
              </w:rPr>
            </w:pPr>
          </w:p>
          <w:p w:rsidRDefault="00232F82" w:rsidP="00E65E16" w:rsidR="00232F82">
            <w:pPr>
              <w:rPr>
                <w:rFonts w:hAnsi="Times New Roman" w:ascii="Times New Roman"/>
              </w:rPr>
            </w:pPr>
          </w:p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2.505,53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28.221,52</w:t>
            </w:r>
          </w:p>
          <w:p w:rsidRDefault="0062010E" w:rsidP="0062010E" w:rsidR="006201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62010E" w:rsidP="00E65E16" w:rsidR="0062010E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62010E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128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HOTEL JADRAN ŠIBENIK dioničko društvo za turizam i ugostiteljstvo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47183175939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Vladimira Nazora 53,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403C7" w:rsidP="00E65E16" w:rsidR="0062010E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3.260,00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BC44FD" w:rsidP="00E65E16" w:rsidR="00BC44FD">
            <w:pPr>
              <w:rPr>
                <w:rFonts w:hAnsi="Times New Roman" w:ascii="Times New Roman"/>
              </w:rPr>
            </w:pPr>
          </w:p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3.260,00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>
            <w:pPr>
              <w:rPr>
                <w:rFonts w:hAnsi="Times New Roman" w:ascii="Times New Roman"/>
              </w:rPr>
            </w:pPr>
          </w:p>
          <w:p w:rsidRDefault="00BC44FD" w:rsidP="00E65E16" w:rsidR="00BC44FD">
            <w:pPr>
              <w:rPr>
                <w:rFonts w:hAnsi="Times New Roman" w:ascii="Times New Roman"/>
              </w:rPr>
            </w:pPr>
          </w:p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62010E" w:rsidRPr="00F40531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65C0E">
            <w:pPr>
              <w:rPr>
                <w:rFonts w:hAnsi="Times New Roman" w:ascii="Times New Roman"/>
              </w:rPr>
            </w:pPr>
            <w:r w:rsidRPr="00965C0E">
              <w:rPr>
                <w:rFonts w:hAnsi="Times New Roman" w:ascii="Times New Roman"/>
              </w:rPr>
              <w:t>129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965C0E">
            <w:pPr>
              <w:rPr>
                <w:rFonts w:hAnsi="Times New Roman" w:ascii="Times New Roman"/>
              </w:rPr>
            </w:pPr>
            <w:r w:rsidRPr="00965C0E">
              <w:rPr>
                <w:rFonts w:hAnsi="Times New Roman" w:ascii="Times New Roman"/>
              </w:rPr>
              <w:t>HP - Hrvatska pošta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2010E" w:rsidP="00E65E16" w:rsidR="0062010E" w:rsidRPr="00965C0E">
            <w:pPr>
              <w:rPr>
                <w:rFonts w:hAnsi="Times New Roman" w:ascii="Times New Roman"/>
              </w:rPr>
            </w:pPr>
            <w:r w:rsidRPr="00965C0E">
              <w:rPr>
                <w:rFonts w:hAnsi="Times New Roman" w:ascii="Times New Roman"/>
              </w:rPr>
              <w:t>87311810356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010E" w:rsidP="00E65E16" w:rsidR="0062010E" w:rsidRPr="00965C0E">
            <w:pPr>
              <w:rPr>
                <w:rFonts w:hAnsi="Times New Roman" w:ascii="Times New Roman"/>
              </w:rPr>
            </w:pPr>
            <w:r w:rsidRPr="00965C0E">
              <w:rPr>
                <w:rFonts w:hAnsi="Times New Roman" w:ascii="Times New Roman"/>
              </w:rPr>
              <w:t>Jurišićeva 13,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65C0E" w:rsidP="00965C0E" w:rsidR="0062010E" w:rsidRPr="00965C0E">
            <w:pPr>
              <w:rPr>
                <w:rFonts w:hAnsi="Times New Roman" w:ascii="Times New Roman"/>
              </w:rPr>
            </w:pPr>
            <w:r w:rsidRPr="00965C0E">
              <w:rPr>
                <w:rFonts w:hAnsi="Times New Roman" w:ascii="Times New Roman"/>
              </w:rPr>
              <w:t>2.434,51</w:t>
            </w:r>
            <w:r w:rsidR="005403C7" w:rsidRPr="00965C0E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 w:rsidRPr="00965C0E">
            <w:pPr>
              <w:rPr>
                <w:rFonts w:hAnsi="Times New Roman" w:ascii="Times New Roman"/>
              </w:rPr>
            </w:pPr>
          </w:p>
          <w:p w:rsidRDefault="005403C7" w:rsidP="00E65E16" w:rsidR="005403C7" w:rsidRPr="00965C0E">
            <w:pPr>
              <w:rPr>
                <w:rFonts w:hAnsi="Times New Roman" w:ascii="Times New Roman"/>
              </w:rPr>
            </w:pPr>
            <w:r w:rsidRPr="00965C0E">
              <w:rPr>
                <w:rFonts w:hAnsi="Times New Roman" w:ascii="Times New Roman"/>
              </w:rPr>
              <w:t>1.619,83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62010E" w:rsidP="00E65E16" w:rsidR="0062010E" w:rsidRPr="00965C0E">
            <w:pPr>
              <w:rPr>
                <w:rFonts w:hAnsi="Times New Roman" w:ascii="Times New Roman"/>
              </w:rPr>
            </w:pPr>
          </w:p>
          <w:p w:rsidRDefault="00965C0E" w:rsidP="00E65E16" w:rsidR="005403C7" w:rsidRPr="00965C0E">
            <w:pPr>
              <w:rPr>
                <w:rFonts w:hAnsi="Times New Roman" w:ascii="Times New Roman"/>
              </w:rPr>
            </w:pPr>
            <w:r w:rsidRPr="00965C0E">
              <w:rPr>
                <w:rFonts w:hAnsi="Times New Roman" w:ascii="Times New Roman"/>
              </w:rPr>
              <w:t xml:space="preserve">814,68 dužnik i povjerenik (iznos dospio </w:t>
            </w:r>
            <w:r w:rsidRPr="00965C0E">
              <w:rPr>
                <w:rFonts w:hAnsi="Times New Roman" w:ascii="Times New Roman"/>
              </w:rPr>
              <w:lastRenderedPageBreak/>
              <w:t>nakon otvaranja predstečajnog postupka)</w:t>
            </w:r>
          </w:p>
        </w:tc>
      </w:tr>
      <w:tr w:rsidTr="006F215E" w:rsidR="005403C7" w:rsidRPr="00F40531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403C7" w:rsidP="00E65E16" w:rsidR="005403C7" w:rsidRPr="00995692">
            <w:pPr>
              <w:rPr>
                <w:rFonts w:hAnsi="Times New Roman" w:ascii="Times New Roman"/>
              </w:rPr>
            </w:pPr>
            <w:r w:rsidRPr="00995692">
              <w:rPr>
                <w:rFonts w:hAnsi="Times New Roman" w:ascii="Times New Roman"/>
              </w:rPr>
              <w:lastRenderedPageBreak/>
              <w:t>130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403C7" w:rsidP="00E65E16" w:rsidR="005403C7" w:rsidRPr="00995692">
            <w:pPr>
              <w:rPr>
                <w:rFonts w:hAnsi="Times New Roman" w:ascii="Times New Roman"/>
              </w:rPr>
            </w:pPr>
            <w:r w:rsidRPr="00995692">
              <w:rPr>
                <w:rFonts w:hAnsi="Times New Roman" w:ascii="Times New Roman"/>
              </w:rPr>
              <w:t>Hrvatske vode, pravna osoba za upravljanje vodama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403C7" w:rsidP="00E65E16" w:rsidR="005403C7" w:rsidRPr="00995692">
            <w:pPr>
              <w:rPr>
                <w:rFonts w:hAnsi="Times New Roman" w:ascii="Times New Roman"/>
              </w:rPr>
            </w:pPr>
            <w:r w:rsidRPr="00995692">
              <w:rPr>
                <w:rFonts w:hAnsi="Times New Roman" w:ascii="Times New Roman"/>
              </w:rPr>
              <w:t>28921383001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403C7" w:rsidP="00E65E16" w:rsidR="005403C7" w:rsidRPr="00995692">
            <w:pPr>
              <w:rPr>
                <w:rFonts w:hAnsi="Times New Roman" w:ascii="Times New Roman"/>
              </w:rPr>
            </w:pPr>
            <w:r w:rsidRPr="00995692">
              <w:rPr>
                <w:rFonts w:hAnsi="Times New Roman" w:ascii="Times New Roman"/>
              </w:rPr>
              <w:t>Grada Vukovara 220,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F40531" w:rsidP="00E65E16" w:rsidR="00F40531" w:rsidRPr="00995692">
            <w:pPr>
              <w:rPr>
                <w:rFonts w:hAnsi="Times New Roman" w:ascii="Times New Roman"/>
              </w:rPr>
            </w:pPr>
            <w:r w:rsidRPr="00995692">
              <w:rPr>
                <w:rFonts w:hAnsi="Times New Roman" w:ascii="Times New Roman"/>
              </w:rPr>
              <w:t>83.700,87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95692" w:rsidP="0053359C" w:rsidR="00BC44FD" w:rsidRPr="00995692">
            <w:pPr>
              <w:rPr>
                <w:rFonts w:hAnsi="Times New Roman" w:ascii="Times New Roman"/>
              </w:rPr>
            </w:pPr>
            <w:r w:rsidRPr="00995692">
              <w:rPr>
                <w:rFonts w:hAnsi="Times New Roman" w:ascii="Times New Roman"/>
              </w:rPr>
              <w:t>83.700,87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403C7" w:rsidP="00E65E16" w:rsidR="005403C7" w:rsidRPr="00995692">
            <w:pPr>
              <w:rPr>
                <w:rFonts w:hAnsi="Times New Roman" w:ascii="Times New Roman"/>
              </w:rPr>
            </w:pPr>
          </w:p>
          <w:p w:rsidRDefault="005403C7" w:rsidP="00E65E16" w:rsidR="005403C7" w:rsidRPr="00995692">
            <w:pPr>
              <w:rPr>
                <w:rFonts w:hAnsi="Times New Roman" w:ascii="Times New Roman"/>
              </w:rPr>
            </w:pPr>
            <w:r w:rsidRPr="00995692">
              <w:rPr>
                <w:rFonts w:hAnsi="Times New Roman" w:ascii="Times New Roman"/>
              </w:rPr>
              <w:t>0,00</w:t>
            </w:r>
          </w:p>
        </w:tc>
      </w:tr>
      <w:tr w:rsidTr="006F215E" w:rsidR="005403C7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131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Hrvatski Telekom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81793146560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Roberta Frangeša Mihanovića 9,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5403C7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15.808,00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403C7" w:rsidP="00E65E16" w:rsidR="005403C7">
            <w:pPr>
              <w:rPr>
                <w:rFonts w:hAnsi="Times New Roman" w:ascii="Times New Roman"/>
              </w:rPr>
            </w:pP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15.808,00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403C7" w:rsidP="00E65E16" w:rsidR="005403C7">
            <w:pPr>
              <w:rPr>
                <w:rFonts w:hAnsi="Times New Roman" w:ascii="Times New Roman"/>
              </w:rPr>
            </w:pP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5403C7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132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EDITA HULJEV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64583216052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I 42A, 22202 ŠIROKE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5403C7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1.236,00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403C7" w:rsidP="00E65E16" w:rsidR="005403C7">
            <w:pPr>
              <w:rPr>
                <w:rFonts w:hAnsi="Times New Roman" w:ascii="Times New Roman"/>
              </w:rPr>
            </w:pP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1.236,00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403C7" w:rsidP="00E65E16" w:rsidR="005403C7">
            <w:pPr>
              <w:rPr>
                <w:rFonts w:hAnsi="Times New Roman" w:ascii="Times New Roman"/>
              </w:rPr>
            </w:pP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5403C7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133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MATE HULJEV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23851180784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KRČULJ GRACINI 17, 22202 PRIMOŠTEN BURNJI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5403C7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9.624,00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403C7" w:rsidP="00E65E16" w:rsidR="005403C7">
            <w:pPr>
              <w:rPr>
                <w:rFonts w:hAnsi="Times New Roman" w:ascii="Times New Roman"/>
              </w:rPr>
            </w:pPr>
          </w:p>
          <w:p w:rsidRDefault="00834ED4" w:rsidP="00E65E16" w:rsidR="00834ED4">
            <w:pPr>
              <w:rPr>
                <w:rFonts w:hAnsi="Times New Roman" w:ascii="Times New Roman"/>
              </w:rPr>
            </w:pP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9.624,00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403C7" w:rsidP="00E65E16" w:rsidR="005403C7">
            <w:pPr>
              <w:rPr>
                <w:rFonts w:hAnsi="Times New Roman" w:ascii="Times New Roman"/>
              </w:rPr>
            </w:pP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5403C7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134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ANTONIO ILIĆ,"ŠURO" obrt za izradu opreme za vinarstvo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49269704427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BRANITELJA DOMOVINSKOG RATA 2B,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5403C7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18.697,25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834ED4">
            <w:pPr>
              <w:rPr>
                <w:rFonts w:hAnsi="Times New Roman" w:ascii="Times New Roman"/>
              </w:rPr>
            </w:pPr>
          </w:p>
          <w:p w:rsidRDefault="00834ED4" w:rsidP="00E65E16" w:rsidR="00834ED4">
            <w:pPr>
              <w:rPr>
                <w:rFonts w:hAnsi="Times New Roman" w:ascii="Times New Roman"/>
              </w:rPr>
            </w:pPr>
          </w:p>
          <w:p w:rsidRDefault="00834ED4" w:rsidP="00E65E16" w:rsidR="005403C7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5403C7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18.697,25</w:t>
            </w:r>
          </w:p>
          <w:p w:rsidRDefault="00834ED4" w:rsidP="00834ED4" w:rsidR="00834ED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5403C7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135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IN TIME d.o.o. za prijevozničke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18458216879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Velika cesta 78,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5403C7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513,00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403C7" w:rsidP="00E65E16" w:rsidR="005403C7">
            <w:pPr>
              <w:rPr>
                <w:rFonts w:hAnsi="Times New Roman" w:ascii="Times New Roman"/>
              </w:rPr>
            </w:pP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834ED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513,00</w:t>
            </w:r>
          </w:p>
          <w:p w:rsidRDefault="00834ED4" w:rsidP="00834ED4" w:rsidR="00834ED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5403C7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136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INA MAZIVA d.o.o. za proizvodnju i trgovinu mazivima i srodnim proizvodima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63988426425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403C7" w:rsidP="00E65E16" w:rsidR="005403C7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Radnička cesta 175,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5403C7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8.456,25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403C7" w:rsidP="00E65E16" w:rsidR="005403C7">
            <w:pPr>
              <w:rPr>
                <w:rFonts w:hAnsi="Times New Roman" w:ascii="Times New Roman"/>
              </w:rPr>
            </w:pP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5403C7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8.456,25</w:t>
            </w:r>
          </w:p>
          <w:p w:rsidRDefault="00834ED4" w:rsidP="00834ED4" w:rsidR="00834ED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834ED4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137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INA-INDUSTRIJA NAFTE,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27759560625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Avenija V. Holjevca 10,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85.651,51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34ED4" w:rsidP="0053359C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85.651,51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834ED4">
            <w:pPr>
              <w:rPr>
                <w:rFonts w:hAnsi="Times New Roman" w:ascii="Times New Roman"/>
              </w:rPr>
            </w:pP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834ED4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138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INSTITUT ZA JADRANSKE KULTURE I MELIORACIJU KRŠA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90884993104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Duilova 11,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1.920,00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834ED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2.440,00</w:t>
            </w:r>
          </w:p>
          <w:p w:rsidRDefault="00834ED4" w:rsidP="00834ED4" w:rsidR="00834ED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1.920,00 i novo zaduženje 01.10.2017 – 18.05.2018. – 520,00)</w:t>
            </w: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834ED4">
            <w:pPr>
              <w:rPr>
                <w:rFonts w:hAnsi="Times New Roman" w:ascii="Times New Roman"/>
              </w:rPr>
            </w:pPr>
          </w:p>
          <w:p w:rsidRDefault="00834ED4" w:rsidP="00E65E16" w:rsidR="00834ED4">
            <w:pPr>
              <w:rPr>
                <w:rFonts w:hAnsi="Times New Roman" w:ascii="Times New Roman"/>
              </w:rPr>
            </w:pP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834ED4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139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INTER, društvo sa ograničenom odgovornošću za trgovinu u stečaju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60096017124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II 3, 22000 Krapanj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90,52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834ED4">
            <w:pPr>
              <w:rPr>
                <w:rFonts w:hAnsi="Times New Roman" w:ascii="Times New Roman"/>
              </w:rPr>
            </w:pP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834ED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90,52</w:t>
            </w:r>
          </w:p>
          <w:p w:rsidRDefault="00834ED4" w:rsidP="00834ED4" w:rsidR="00834ED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834ED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140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CVITA IVANKOVIĆ,ud.STANKA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15028136278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DOBRIĆ 8,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3.845,00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834ED4">
            <w:pPr>
              <w:rPr>
                <w:rFonts w:hAnsi="Times New Roman" w:ascii="Times New Roman"/>
              </w:rPr>
            </w:pP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3.845,00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834ED4">
            <w:pPr>
              <w:rPr>
                <w:rFonts w:hAnsi="Times New Roman" w:ascii="Times New Roman"/>
              </w:rPr>
            </w:pP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834ED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141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LJILJAN IVANKOVIĆ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71871767273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GRABOVCI 20, 22215 GRABOVCI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3.503,50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834ED4">
            <w:pPr>
              <w:rPr>
                <w:rFonts w:hAnsi="Times New Roman" w:ascii="Times New Roman"/>
              </w:rPr>
            </w:pP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3.503,50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834ED4">
            <w:pPr>
              <w:rPr>
                <w:rFonts w:hAnsi="Times New Roman" w:ascii="Times New Roman"/>
              </w:rPr>
            </w:pP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834ED4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142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Javna vatrogasna postrojba Grada Šibenika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28392388169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Put groblja 2,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587,50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834ED4">
            <w:pPr>
              <w:rPr>
                <w:rFonts w:hAnsi="Times New Roman" w:ascii="Times New Roman"/>
              </w:rPr>
            </w:pP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834ED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587,50</w:t>
            </w:r>
          </w:p>
          <w:p w:rsidRDefault="00834ED4" w:rsidP="00834ED4" w:rsidR="00834ED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834ED4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143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JADRAN GRUPA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17807936627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Sv. Leopolda Mandića 7a, 21204 Dugopolje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34ED4" w:rsidP="00E65E16" w:rsidR="00834ED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840,25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834ED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8.343,35</w:t>
            </w:r>
          </w:p>
          <w:p w:rsidRDefault="00834ED4" w:rsidP="00834ED4" w:rsidR="00834ED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(stari dug </w:t>
            </w:r>
            <w:r w:rsidR="00346003">
              <w:rPr>
                <w:rFonts w:hAnsi="Times New Roman" w:ascii="Times New Roman"/>
              </w:rPr>
              <w:t>840,25</w:t>
            </w:r>
            <w:r>
              <w:rPr>
                <w:rFonts w:hAnsi="Times New Roman" w:ascii="Times New Roman"/>
              </w:rPr>
              <w:t xml:space="preserve"> i novo zaduženje 01.10.2017 – 18.05.2018. – </w:t>
            </w:r>
            <w:r w:rsidR="00BC44FD">
              <w:rPr>
                <w:rFonts w:hAnsi="Times New Roman" w:ascii="Times New Roman"/>
              </w:rPr>
              <w:t>7.</w:t>
            </w:r>
            <w:r w:rsidR="00346003">
              <w:rPr>
                <w:rFonts w:hAnsi="Times New Roman" w:ascii="Times New Roman"/>
              </w:rPr>
              <w:t>5</w:t>
            </w:r>
            <w:r w:rsidR="00BC44FD">
              <w:rPr>
                <w:rFonts w:hAnsi="Times New Roman" w:ascii="Times New Roman"/>
              </w:rPr>
              <w:t>0</w:t>
            </w:r>
            <w:r w:rsidR="00346003">
              <w:rPr>
                <w:rFonts w:hAnsi="Times New Roman" w:ascii="Times New Roman"/>
              </w:rPr>
              <w:t>3,10</w:t>
            </w:r>
            <w:r>
              <w:rPr>
                <w:rFonts w:hAnsi="Times New Roman" w:ascii="Times New Roman"/>
              </w:rPr>
              <w:t>)</w:t>
            </w:r>
          </w:p>
          <w:p w:rsidRDefault="00834ED4" w:rsidP="00E65E16" w:rsidR="00834ED4" w:rsidRPr="009D44EB">
            <w:pPr>
              <w:rPr>
                <w:rFonts w:hAnsi="Times New Roman" w:ascii="Times New Roman"/>
              </w:rPr>
            </w:pP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834ED4" w:rsidP="00E65E16" w:rsidR="00834ED4">
            <w:pPr>
              <w:rPr>
                <w:rFonts w:hAnsi="Times New Roman" w:ascii="Times New Roman"/>
              </w:rPr>
            </w:pPr>
          </w:p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144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JADRANKA HOTELI ugostiteljstvo i turistička agencija d. o. 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25295166877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Dražica 1, 51550 Mali Lošinj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1.119,30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46003" w:rsidP="0053359C" w:rsidR="0034600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1.119,30</w:t>
            </w:r>
          </w:p>
          <w:p w:rsidRDefault="00346003" w:rsidP="00346003" w:rsidR="0034600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346003" w:rsidP="0053359C" w:rsidR="00346003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346003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145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JADRANKA TRGOVINA trgovina d. o. 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02198337590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Dražica 1, 51550 Mali Lošinj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9.375,00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1.250,00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8.125,00</w:t>
            </w:r>
          </w:p>
          <w:p w:rsidRDefault="00346003" w:rsidP="00346003" w:rsidR="0034600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346003" w:rsidRPr="00F40531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A84BDA">
            <w:pPr>
              <w:rPr>
                <w:rFonts w:hAnsi="Times New Roman" w:ascii="Times New Roman"/>
              </w:rPr>
            </w:pPr>
            <w:r w:rsidRPr="00A84BDA">
              <w:rPr>
                <w:rFonts w:hAnsi="Times New Roman" w:ascii="Times New Roman"/>
              </w:rPr>
              <w:t>146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A84BDA">
            <w:pPr>
              <w:rPr>
                <w:rFonts w:hAnsi="Times New Roman" w:ascii="Times New Roman"/>
              </w:rPr>
            </w:pPr>
            <w:r w:rsidRPr="00A84BDA">
              <w:rPr>
                <w:rFonts w:hAnsi="Times New Roman" w:ascii="Times New Roman"/>
              </w:rPr>
              <w:t>JADRANSKA BANKA dioničko društvo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A84BDA">
            <w:pPr>
              <w:rPr>
                <w:rFonts w:hAnsi="Times New Roman" w:ascii="Times New Roman"/>
              </w:rPr>
            </w:pPr>
            <w:r w:rsidRPr="00A84BDA">
              <w:rPr>
                <w:rFonts w:hAnsi="Times New Roman" w:ascii="Times New Roman"/>
              </w:rPr>
              <w:t>02899494784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A84BDA">
            <w:pPr>
              <w:rPr>
                <w:rFonts w:hAnsi="Times New Roman" w:ascii="Times New Roman"/>
              </w:rPr>
            </w:pPr>
            <w:r w:rsidRPr="00A84BDA">
              <w:rPr>
                <w:rFonts w:hAnsi="Times New Roman" w:ascii="Times New Roman"/>
              </w:rPr>
              <w:t>Ante Starčevića 4,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6C60" w:rsidP="00E65E16" w:rsidR="00F40531" w:rsidRPr="00A84BD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34.730,88</w:t>
            </w:r>
          </w:p>
          <w:p w:rsidRDefault="00346003" w:rsidP="00E65E16" w:rsidR="00346003" w:rsidRPr="00A84BDA">
            <w:pPr>
              <w:rPr>
                <w:rFonts w:hAnsi="Times New Roman" w:ascii="Times New Roman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 w:rsidRPr="00A84BDA">
            <w:pPr>
              <w:rPr>
                <w:rFonts w:hAnsi="Times New Roman" w:ascii="Times New Roman"/>
              </w:rPr>
            </w:pPr>
            <w:r w:rsidRPr="00A84BDA">
              <w:rPr>
                <w:rFonts w:hAnsi="Times New Roman" w:ascii="Times New Roman"/>
              </w:rPr>
              <w:t>34.730,88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266C60" w:rsidP="00E65E16" w:rsidR="00F40531" w:rsidRPr="00A84BD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  <w:p w:rsidRDefault="00346003" w:rsidP="00E65E16" w:rsidR="00346003" w:rsidRPr="00A84BDA">
            <w:pPr>
              <w:rPr>
                <w:rFonts w:hAnsi="Times New Roman" w:ascii="Times New Roman"/>
              </w:rPr>
            </w:pPr>
          </w:p>
        </w:tc>
      </w:tr>
      <w:tr w:rsidTr="006F215E" w:rsidR="00346003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147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JEDINSTVO društvo s ograničenom odgovornošću za prehrambenu proizvodnju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29947239127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Pulska 3, 52220 Labin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414,58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414,58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148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ANTE JUNAKOVIĆ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67749568143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RELJE-JUNAKOVIĆI 77, 22000 DUBRAVA KOD ŠIBENIKA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 xml:space="preserve">1.512,00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1.512,00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149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TONA JUNAKOVIĆ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66280133373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RELJE-JUNAKOVIĆI 67, 22000 DUBRAVA KOD ŠIBENIKA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2.030,00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3.560,00</w:t>
            </w:r>
          </w:p>
          <w:p w:rsidRDefault="00346003" w:rsidP="00346003" w:rsidR="0034600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2.030,00 i novo zaduženje 01.10.2017 – 18.05.2018. – 1.530,00)</w:t>
            </w: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PAŠKO JURIĆ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51760054938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KRUŠEVO 37, 22204 KRUŠEVO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6.176,00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6.176,00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ŠPIRO JURIĆ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73943922711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KRUŠEVO 67, 22204 KRUŠEVO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6.648,00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6.648,00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152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BLAŽ JURIN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18337432909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SVETOG JOSIPA 13, 22202 PRIMOŠTEN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16.800,00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16.800,00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ROSA JURIŠIĆ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65038602111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GRABOVCI 5, 22215 GRABOVCI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5.900,00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5.900,00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JUŽNI PRIMOŠTEN, poljoprivredna zadruga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07030398614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Bratski Dolac 3, 22202 Široke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68.795,26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35.690,59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31.104,67</w:t>
            </w:r>
          </w:p>
          <w:p w:rsidRDefault="00346003" w:rsidP="00346003" w:rsidR="0034600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346003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JAVNI BILJEŽNIK ALISA KALE, S.</w:t>
            </w:r>
            <w:r w:rsidR="00144C71">
              <w:rPr>
                <w:rFonts w:hAnsi="Times New Roman" w:ascii="Times New Roman"/>
              </w:rPr>
              <w:t xml:space="preserve"> </w:t>
            </w:r>
            <w:r w:rsidRPr="009D44EB">
              <w:rPr>
                <w:rFonts w:hAnsi="Times New Roman" w:ascii="Times New Roman"/>
              </w:rPr>
              <w:t>RADIĆA 79 A, ŠIBENIK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20422098987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KROZ METERIZE 42,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917,50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1.545,13</w:t>
            </w: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917,50 i novo zaduženje 01.10.2017 – 18.05.2018. – 627,63)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KANAVA j.d.o.o. za građevinu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79276309490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Zagorska 6,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2.000,00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2.000,00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ANĐELKO KARTELO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80211883710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KULA PETKOVIĆA 5, 22222 SONKOVIĆ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9.101,40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9.101,40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IVICA KARTELO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04537798373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VUKŠIĆ 171, 23422 VUKŠIĆ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1.642,50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1.642,50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KOSA KARTELO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17724560578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KULA PETKOVIĆA 5, 22222 SONKOVIĆ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4.575,00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4.575,00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160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NIKOLA KENDEŠ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56748519239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GRABOVCI 8, 22215 GRABOVCI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59C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13.295,00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3359C" w:rsidP="00E65E16" w:rsidR="0053359C">
            <w:pPr>
              <w:rPr>
                <w:rFonts w:hAnsi="Times New Roman" w:ascii="Times New Roman"/>
              </w:rPr>
            </w:pPr>
          </w:p>
          <w:p w:rsidRDefault="0053359C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13.295,00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53359C" w:rsidP="00E65E16" w:rsidR="0053359C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161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FRANE KLARIĆ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54728099862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113.ŠIBENSKE BRIGADE HV-A 145, 22000 BILICE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59C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6.587,50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53359C" w:rsidP="00E65E16" w:rsidR="0053359C">
            <w:pPr>
              <w:rPr>
                <w:rFonts w:hAnsi="Times New Roman" w:ascii="Times New Roman"/>
              </w:rPr>
            </w:pPr>
          </w:p>
          <w:p w:rsidRDefault="0053359C" w:rsidP="00E65E16" w:rsidR="0053359C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6.587,50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53359C" w:rsidP="00E65E16" w:rsidR="0053359C">
            <w:pPr>
              <w:rPr>
                <w:rFonts w:hAnsi="Times New Roman" w:ascii="Times New Roman"/>
              </w:rPr>
            </w:pPr>
          </w:p>
          <w:p w:rsidRDefault="0053359C" w:rsidP="00E65E16" w:rsidR="0053359C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162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IVAN KLARIĆ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35740822244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KLARIĆI 1, 22222 DUBRAVICE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59C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5.080,00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53359C" w:rsidP="00E65E16" w:rsidR="0053359C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5.080,00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53359C" w:rsidP="00E65E16" w:rsidR="0053359C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163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MARIJA KLISOVIĆ,</w:t>
            </w:r>
            <w:r w:rsidR="009B27E1">
              <w:rPr>
                <w:rFonts w:hAnsi="Times New Roman" w:ascii="Times New Roman"/>
              </w:rPr>
              <w:t xml:space="preserve"> vl. </w:t>
            </w:r>
            <w:r w:rsidRPr="009D44EB">
              <w:rPr>
                <w:rFonts w:hAnsi="Times New Roman" w:ascii="Times New Roman"/>
              </w:rPr>
              <w:t xml:space="preserve">"BULIN" obrt za iznajmljivanje nekretnina, </w:t>
            </w:r>
            <w:r w:rsidR="009B27E1" w:rsidRPr="009D44EB">
              <w:rPr>
                <w:rFonts w:hAnsi="Times New Roman" w:ascii="Times New Roman"/>
              </w:rPr>
              <w:t>posredovanje</w:t>
            </w:r>
            <w:r w:rsidRPr="009D44EB">
              <w:rPr>
                <w:rFonts w:hAnsi="Times New Roman" w:ascii="Times New Roman"/>
              </w:rPr>
              <w:t xml:space="preserve"> i usluge, Riderska cesta 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39759288765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RIDERSKA CESTA 10, 22205 DANILO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2.250,00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B27E1" w:rsidP="00E65E16" w:rsidR="0034600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3.000,00</w:t>
            </w: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2.250,00 i novo zaduženje 01.10.2017 – 18.05.2018. – 750,00)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164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KOMERC PANCIROV d.o.o. za trgovinu, ugostiteljstvo, turizam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62891337171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Stjepana Radića 25,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4.375,00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1.122,69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B27E1" w:rsidP="00E65E16" w:rsidR="009B27E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3.252,31</w:t>
            </w:r>
          </w:p>
          <w:p w:rsidRDefault="009B27E1" w:rsidP="009B27E1" w:rsidR="009B27E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346003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165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 xml:space="preserve">KONTINENTAL PAKIRANJE </w:t>
            </w:r>
            <w:r w:rsidRPr="009D44EB">
              <w:rPr>
                <w:rFonts w:hAnsi="Times New Roman" w:ascii="Times New Roman"/>
              </w:rPr>
              <w:lastRenderedPageBreak/>
              <w:t>d.o.o. za graditeljstvo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87358951669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Pod Kosom 40,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13.241,07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1.791,65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B27E1" w:rsidP="00E65E16" w:rsidR="0034600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11.449,42</w:t>
            </w:r>
          </w:p>
          <w:p w:rsidRDefault="009B27E1" w:rsidP="009B27E1" w:rsidR="009B27E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dužnik i </w:t>
            </w:r>
            <w:r>
              <w:rPr>
                <w:rFonts w:hAnsi="Times New Roman" w:ascii="Times New Roman"/>
              </w:rPr>
              <w:lastRenderedPageBreak/>
              <w:t>povjerenik (plaćeno)</w:t>
            </w: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346003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166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KONZUM trgovina na veliko i malo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29955634590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Marijana Čavića 1a,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14</w:t>
            </w:r>
            <w:r w:rsidR="009B27E1">
              <w:rPr>
                <w:rFonts w:hAnsi="Times New Roman" w:ascii="Times New Roman"/>
              </w:rPr>
              <w:t xml:space="preserve">.739,86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14</w:t>
            </w:r>
            <w:r>
              <w:rPr>
                <w:rFonts w:hAnsi="Times New Roman" w:ascii="Times New Roman"/>
              </w:rPr>
              <w:t>.739,86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167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ŽELJKO KOSOR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42051875941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PETRA SVAČIĆA 84, 22320 DRNIŠ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1.080,00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1.080,00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168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KREDITNA BANKA ZAGREB, dioničko društvo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70663193635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grada Vukovara 74,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1.270,65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1.270,65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169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KRIZANTEMA društvo s ograničenom odgovornošću za pogrebne usluge u stečaju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93453109599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Raslinska cesta 2, 22215 Zaton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300,00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300,00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170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KROVOPOKRIVAČ KARTELO društvo s ograničenom odgovornošću za građenje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63265115263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Kalina 46, 22202 Primošten Burnji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8.200,00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8.200,00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153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171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MARKO LACIĆ, vl. "Donor" obrt za prodaju i servis uredske opreme i registar blagajne,8. DALMATINSKE UDARNE BRIGADE 6, ŠIBENIK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62834005659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8. DALMATINSKE UDARNE BRIGADE 6,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366,00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366,00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172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LASER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48289235159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Ivana Rendića 19,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4.873,45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2.299,50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B27E1" w:rsidP="00E65E16" w:rsidR="0034600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2.573,95</w:t>
            </w:r>
          </w:p>
          <w:p w:rsidRDefault="009B27E1" w:rsidP="009B27E1" w:rsidR="009B27E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346003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173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LetMeDo d.o.o. za informatičku djelatnost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48601051863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J.J.Strossmayera 341, 31000 Osijek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6.320,00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B27E1" w:rsidP="00E65E16" w:rsidR="0034600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8.690,00</w:t>
            </w: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6.320,00 i novo zaduženje 01.10.2017 – 18.05.2018. – 2.370,00)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174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IVICA LUCIĆ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34581714320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ALEKSIĆI 24, 22323 POKROVNIK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3.650,00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B27E1" w:rsidP="00E65E16" w:rsidR="0034600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5.925,00</w:t>
            </w: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3.650,00 i novo zaduženje 01.10.2017 – 18.05.2018. – 2.275,00)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175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LUKOVNIK društvo s ograničenom odgovornošću za trgovinu i prijevoz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30667854037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Kralja Zvonimira 99,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9B27E1" w:rsidP="00E65E16" w:rsidR="0034600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7.500,00</w:t>
            </w:r>
          </w:p>
          <w:p w:rsidRDefault="009B27E1" w:rsidP="009B27E1" w:rsidR="009B27E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176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VLADIMIR LUŠA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99848299628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BILI BRIG 23, 22231 BRODARICA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7.295,00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7.295,00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177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NEVENKA MAGLOV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29023648122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TRTARSKA 82,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B27E1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2.050,00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2.050,00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9B27E1" w:rsidP="00E65E16" w:rsidR="009B27E1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346003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178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MAGMA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65673920115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Varaždinska ulica - odvojak I. 14, 42000 Jalkovec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26865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760,89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26865" w:rsidP="00E65E16" w:rsidR="00326865">
            <w:pPr>
              <w:rPr>
                <w:rFonts w:hAnsi="Times New Roman" w:ascii="Times New Roman"/>
              </w:rPr>
            </w:pPr>
          </w:p>
          <w:p w:rsidRDefault="00326865" w:rsidP="00E65E16" w:rsidR="0032686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26865" w:rsidP="00E65E16" w:rsidR="0032686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760,89</w:t>
            </w:r>
          </w:p>
          <w:p w:rsidRDefault="00326865" w:rsidP="00326865" w:rsidR="0032686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326865" w:rsidP="00E65E16" w:rsidR="0032686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346003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179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MAKRO d.o.o. za trgovinu, građevinarstvo, inženjering, usluge na području prometa, prijevoz i turizam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53696769296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46003" w:rsidP="00E65E16" w:rsidR="00346003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Matice Hrvatske 5, 21204 Dugopolje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26865" w:rsidP="00E65E16" w:rsidR="00346003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34.181,87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46003" w:rsidP="00E65E16" w:rsidR="00346003">
            <w:pPr>
              <w:rPr>
                <w:rFonts w:hAnsi="Times New Roman" w:ascii="Times New Roman"/>
              </w:rPr>
            </w:pPr>
          </w:p>
          <w:p w:rsidRDefault="00326865" w:rsidP="00E65E16" w:rsidR="00326865">
            <w:pPr>
              <w:rPr>
                <w:rFonts w:hAnsi="Times New Roman" w:ascii="Times New Roman"/>
              </w:rPr>
            </w:pPr>
          </w:p>
          <w:p w:rsidRDefault="00BC44FD" w:rsidP="00E65E16" w:rsidR="00BC44FD">
            <w:pPr>
              <w:rPr>
                <w:rFonts w:hAnsi="Times New Roman" w:ascii="Times New Roman"/>
              </w:rPr>
            </w:pPr>
          </w:p>
          <w:p w:rsidRDefault="00326865" w:rsidP="00E65E16" w:rsidR="0032686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326865" w:rsidP="00E65E16" w:rsidR="0034600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34.181,87</w:t>
            </w:r>
          </w:p>
          <w:p w:rsidRDefault="00326865" w:rsidP="00326865" w:rsidR="0032686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326865" w:rsidP="00E65E16" w:rsidR="0032686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E84D74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MALI HRAST društvo s ogr</w:t>
            </w:r>
            <w:r>
              <w:rPr>
                <w:rFonts w:hAnsi="Times New Roman" w:ascii="Times New Roman"/>
              </w:rPr>
              <w:t>a</w:t>
            </w:r>
            <w:r w:rsidRPr="009D44EB">
              <w:rPr>
                <w:rFonts w:hAnsi="Times New Roman" w:ascii="Times New Roman"/>
              </w:rPr>
              <w:t>ničenom odgovornošću za trgovinu i prijevoz robe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33849777424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F2215" w:rsidP="00E65E16" w:rsidR="00E84D74" w:rsidRPr="009D44EB">
            <w:pPr>
              <w:rPr>
                <w:rFonts w:hAnsi="Times New Roman" w:ascii="Times New Roman"/>
              </w:rPr>
            </w:pPr>
            <w:r w:rsidRPr="004F2215">
              <w:rPr>
                <w:rFonts w:hAnsi="Times New Roman" w:ascii="Times New Roman"/>
              </w:rPr>
              <w:t>Vukšić</w:t>
            </w:r>
            <w:r w:rsidR="00E84D74" w:rsidRPr="004F2215">
              <w:rPr>
                <w:rFonts w:hAnsi="Times New Roman" w:ascii="Times New Roman"/>
              </w:rPr>
              <w:t xml:space="preserve"> </w:t>
            </w:r>
            <w:r w:rsidR="00E84D74" w:rsidRPr="009D44EB">
              <w:rPr>
                <w:rFonts w:hAnsi="Times New Roman" w:ascii="Times New Roman"/>
              </w:rPr>
              <w:t>172, 23422 Vukšić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64.330,00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84D74" w:rsidP="004771B3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20.500,00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43.830,00</w:t>
            </w:r>
          </w:p>
          <w:p w:rsidRDefault="00E84D74" w:rsidP="00E84D74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E84D74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MALI PALIT društvo s ograničenom odgovornošću za trgovinu i turizam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81377394871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Banjol 165, 51280 Rab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12.029,37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15.282,56</w:t>
            </w: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12.029,37 i novo zaduženje 01.10.2017 – 18.05.2018. – 3.253,19)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STANKO MARAS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99816703339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MARASI 3, 22323 OSTROGAŠICA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1.809,00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84D74" w:rsidP="004771B3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1.809,00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E84D74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MARASKA dioničko društvo za proizvodnju i promet alkoholnih i bezalkoholnih pića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07602786563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Biogradska Cesta 64a, 23000 Zadar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22.698,75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22.698,75</w:t>
            </w:r>
          </w:p>
          <w:p w:rsidRDefault="00E84D74" w:rsidP="00E84D74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ANA MARETIĆ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37243925213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PIRAMATOVCI 70, 22223 PIRAMATOVCI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7.532</w:t>
            </w:r>
            <w:r>
              <w:rPr>
                <w:rFonts w:hAnsi="Times New Roman" w:ascii="Times New Roman"/>
              </w:rPr>
              <w:t>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7.532</w:t>
            </w:r>
            <w:r>
              <w:rPr>
                <w:rFonts w:hAnsi="Times New Roman" w:ascii="Times New Roman"/>
              </w:rPr>
              <w:t>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NIKO MARETIĆ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03729400200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PUDARICA 4, 22211 VODICE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540,00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540,00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NIKOLA MARETIĆ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57850559811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 xml:space="preserve">BANA IVANA MAŽURANIĆA 86, 22000 </w:t>
            </w:r>
            <w:r w:rsidRPr="009D44EB">
              <w:rPr>
                <w:rFonts w:hAnsi="Times New Roman" w:ascii="Times New Roman"/>
              </w:rPr>
              <w:lastRenderedPageBreak/>
              <w:t>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2.970,00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2.970,00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187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ANĐE MARINOV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89254582389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GORNJI VEZAC 4, 22204 VEZAC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19.677,00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19.677,00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BRANKO MARINOV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42614167398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GORNJI VEZAC 18, 22204 VEZAC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28.974,00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28.974,00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NEDJELJKO MARINOV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02162867277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GORNJI VEZAC 6, 22204 VEZAC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7.680,00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84D74" w:rsidP="004771B3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7.680,00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190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BRANKO MARJANICA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61760960460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MARIJANI 8, 21201 LJUBITOVICA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5.775,00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84D74" w:rsidP="004771B3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5.775,00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191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DUŠAN MATIĆ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67382816747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BANA JOSIPA JELAČIĆA 98,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2.431,00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2.431,00</w:t>
            </w:r>
          </w:p>
          <w:p w:rsidRDefault="00E84D74" w:rsidP="00E84D74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192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JANKO MATIĆ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73238718865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MATIĆI 7, 22222 SONKOVIĆ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4.816,80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84D74" w:rsidP="004771B3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4.816,80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193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VESELIN MATIĆ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92690573574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MATIĆI 7, 22222 SONKOVIĆ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2.295,00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84D74" w:rsidP="004771B3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2.295,00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E84D74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194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MATIJAŠEVIĆ-COMMERCE društvo s ograničenom odgovornošću za trgovinu i ugostiteljstvo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67457439962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Slobode 16A,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890,50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890,50</w:t>
            </w:r>
          </w:p>
          <w:p w:rsidRDefault="00E84D74" w:rsidP="00E84D74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E84D74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195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MEGAMARKETING društvo s ograničenom odgovornošću za reklamu i propagandu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66470344830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Bioca 2A,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15.094,00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AB433C" w:rsidP="00E65E16" w:rsidR="00AB433C">
            <w:pPr>
              <w:rPr>
                <w:rFonts w:hAnsi="Times New Roman" w:ascii="Times New Roman"/>
              </w:rPr>
            </w:pPr>
          </w:p>
          <w:p w:rsidRDefault="00AB433C" w:rsidP="00E65E16" w:rsidR="00AB433C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3.702,50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11.391,50</w:t>
            </w:r>
          </w:p>
          <w:p w:rsidRDefault="00E84D74" w:rsidP="00E84D74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E84D74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196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META GRUPA d.o.o. za trgovinu, proizvodnju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72530488515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Šubićeva 42,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1.926,50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84D74" w:rsidP="004771B3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859,85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1.066,65</w:t>
            </w:r>
          </w:p>
          <w:p w:rsidRDefault="00E84D74" w:rsidP="00E84D74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E84D74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197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METALIJA-TRANS društvo s ograničenom odgovornošću za proizvodnju, promet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00706058166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Industrijska 21, 34000 Požega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1.336,18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 w:rsidRPr="00A64926">
            <w:pPr>
              <w:rPr>
                <w:rFonts w:hAnsi="Times New Roman" w:ascii="Times New Roman"/>
              </w:rPr>
            </w:pPr>
            <w:r w:rsidRPr="00A64926">
              <w:rPr>
                <w:rFonts w:hAnsi="Times New Roman" w:ascii="Times New Roman"/>
              </w:rPr>
              <w:t>1.336,18</w:t>
            </w:r>
          </w:p>
          <w:p w:rsidRDefault="00E84D74" w:rsidP="00955272" w:rsidR="00E84D74" w:rsidRPr="00AB433C">
            <w:pPr>
              <w:rPr>
                <w:rFonts w:hAnsi="Times New Roman" w:ascii="Times New Roman"/>
                <w:color w:val="FF0000"/>
              </w:rPr>
            </w:pPr>
            <w:r w:rsidRPr="00A64926">
              <w:rPr>
                <w:rFonts w:hAnsi="Times New Roman" w:ascii="Times New Roman"/>
              </w:rPr>
              <w:t>dužnik i povjerenik (plaćeno</w:t>
            </w:r>
            <w:r w:rsidR="00955272">
              <w:rPr>
                <w:rFonts w:hAnsi="Times New Roman" w:ascii="Times New Roman"/>
              </w:rPr>
              <w:t>)</w:t>
            </w:r>
          </w:p>
        </w:tc>
      </w:tr>
      <w:tr w:rsidTr="006F215E" w:rsidR="00E84D74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198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METRO Cash &amp; Carry društvo s ograničenom odgovornošću za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38016445738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Jankomir 31,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62.099,16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 w:rsidRPr="00A64926">
            <w:pPr>
              <w:rPr>
                <w:rFonts w:hAnsi="Times New Roman" w:ascii="Times New Roman"/>
              </w:rPr>
            </w:pPr>
            <w:r w:rsidRPr="00A64926">
              <w:rPr>
                <w:rFonts w:hAnsi="Times New Roman" w:ascii="Times New Roman"/>
              </w:rPr>
              <w:t>62.099,16</w:t>
            </w:r>
          </w:p>
          <w:p w:rsidRDefault="00E84D74" w:rsidP="00E84D74" w:rsidR="00E84D74" w:rsidRPr="00A64926">
            <w:pPr>
              <w:rPr>
                <w:rFonts w:hAnsi="Times New Roman" w:ascii="Times New Roman"/>
              </w:rPr>
            </w:pPr>
            <w:r w:rsidRPr="00A64926">
              <w:rPr>
                <w:rFonts w:hAnsi="Times New Roman" w:ascii="Times New Roman"/>
              </w:rPr>
              <w:t>dužnik i povjerenik (plaćeno)</w:t>
            </w:r>
          </w:p>
          <w:p w:rsidRDefault="00E84D74" w:rsidP="00E65E16" w:rsidR="00E84D74" w:rsidRPr="00AB433C">
            <w:pPr>
              <w:rPr>
                <w:rFonts w:hAnsi="Times New Roman" w:ascii="Times New Roman"/>
                <w:color w:val="FF0000"/>
              </w:rPr>
            </w:pPr>
          </w:p>
        </w:tc>
      </w:tr>
      <w:tr w:rsidTr="006F215E" w:rsidR="00E84D74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199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 xml:space="preserve">MGK-pack dioničko društvo za proizvodnju </w:t>
            </w:r>
            <w:r w:rsidRPr="009D44EB">
              <w:rPr>
                <w:rFonts w:hAnsi="Times New Roman" w:ascii="Times New Roman"/>
              </w:rPr>
              <w:lastRenderedPageBreak/>
              <w:t>ambalaže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09381762740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Kukuljanovo 349, 51223 Kukuljanovo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29.118,58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AB433C" w:rsidP="00E65E16" w:rsidR="00AB433C" w:rsidRPr="00A64926">
            <w:pPr>
              <w:rPr>
                <w:rFonts w:hAnsi="Times New Roman" w:ascii="Times New Roman"/>
              </w:rPr>
            </w:pPr>
            <w:r w:rsidRPr="00A64926">
              <w:rPr>
                <w:rFonts w:hAnsi="Times New Roman" w:ascii="Times New Roman"/>
              </w:rPr>
              <w:t>29.118,58</w:t>
            </w:r>
          </w:p>
          <w:p w:rsidRDefault="00AB433C" w:rsidP="00AB433C" w:rsidR="00AB433C" w:rsidRPr="00A64926">
            <w:pPr>
              <w:rPr>
                <w:rFonts w:hAnsi="Times New Roman" w:ascii="Times New Roman"/>
              </w:rPr>
            </w:pPr>
            <w:r w:rsidRPr="00A64926">
              <w:rPr>
                <w:rFonts w:hAnsi="Times New Roman" w:ascii="Times New Roman"/>
              </w:rPr>
              <w:t xml:space="preserve">dužnik i povjerenik </w:t>
            </w:r>
            <w:r w:rsidRPr="00A64926">
              <w:rPr>
                <w:rFonts w:hAnsi="Times New Roman" w:ascii="Times New Roman"/>
              </w:rPr>
              <w:lastRenderedPageBreak/>
              <w:t>(plaćeno)</w:t>
            </w:r>
          </w:p>
          <w:p w:rsidRDefault="00AB433C" w:rsidP="00E65E16" w:rsidR="00AB433C" w:rsidRPr="00AB433C">
            <w:pPr>
              <w:rPr>
                <w:rFonts w:hAnsi="Times New Roman" w:ascii="Times New Roman"/>
                <w:color w:val="FF0000"/>
              </w:rPr>
            </w:pP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200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VLADE MIKULANDRA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69088496807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MIKULANDRE 17, 22000 BILICE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B433C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9.380,00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AB433C" w:rsidP="00E65E16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14.092,50</w:t>
            </w:r>
          </w:p>
          <w:p w:rsidRDefault="00AB433C" w:rsidP="00E65E16" w:rsidR="00AB433C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9.380,00 i novo zaduženje 01.10.2017 – 18.05.2018. – 4.712,50)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AB433C" w:rsidP="00E65E16" w:rsidR="00AB433C">
            <w:pPr>
              <w:rPr>
                <w:rFonts w:hAnsi="Times New Roman" w:ascii="Times New Roman"/>
              </w:rPr>
            </w:pPr>
          </w:p>
          <w:p w:rsidRDefault="00AB433C" w:rsidP="00E65E16" w:rsidR="00AB433C">
            <w:pPr>
              <w:rPr>
                <w:rFonts w:hAnsi="Times New Roman" w:ascii="Times New Roman"/>
              </w:rPr>
            </w:pPr>
          </w:p>
          <w:p w:rsidRDefault="00AB433C" w:rsidP="00E65E16" w:rsidR="00AB433C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E84D74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201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ZORAN MIKULANDRA,</w:t>
            </w:r>
            <w:r w:rsidR="00AB433C">
              <w:rPr>
                <w:rFonts w:hAnsi="Times New Roman" w:ascii="Times New Roman"/>
              </w:rPr>
              <w:t xml:space="preserve"> vl. </w:t>
            </w:r>
            <w:r w:rsidRPr="009D44EB">
              <w:rPr>
                <w:rFonts w:hAnsi="Times New Roman" w:ascii="Times New Roman"/>
              </w:rPr>
              <w:t>obrt za turizam i gospodarski prijevoz" NOA"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30020661218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SVETOG NIKOLE TAVELIĆA 6,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B433C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AB433C" w:rsidP="00E65E16" w:rsidR="00AB433C">
            <w:pPr>
              <w:rPr>
                <w:rFonts w:hAnsi="Times New Roman" w:ascii="Times New Roman"/>
              </w:rPr>
            </w:pPr>
          </w:p>
          <w:p w:rsidRDefault="00AB433C" w:rsidP="00E65E16" w:rsidR="00AB433C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AB433C" w:rsidP="00E65E16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20,00</w:t>
            </w:r>
          </w:p>
          <w:p w:rsidRDefault="00AB433C" w:rsidP="00AB433C" w:rsidR="00AB433C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AB433C" w:rsidP="00E65E16" w:rsidR="00AB433C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E84D74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202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MIKULIĆ društvo s ograničenom odgovornošću za trgovinu, ugostiteljstvo i turizam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49084046215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Vladimira Nazora 1a, 51211 Matulji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B433C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67.472,11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AB433C" w:rsidP="00E65E16" w:rsidR="00AB433C">
            <w:pPr>
              <w:rPr>
                <w:rFonts w:hAnsi="Times New Roman" w:ascii="Times New Roman"/>
              </w:rPr>
            </w:pPr>
          </w:p>
          <w:p w:rsidRDefault="00AB433C" w:rsidP="00E65E16" w:rsidR="00AB433C">
            <w:pPr>
              <w:rPr>
                <w:rFonts w:hAnsi="Times New Roman" w:ascii="Times New Roman"/>
              </w:rPr>
            </w:pPr>
          </w:p>
          <w:p w:rsidRDefault="00AB433C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37.947,59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AB433C" w:rsidP="00E65E16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29.524,52</w:t>
            </w:r>
          </w:p>
          <w:p w:rsidRDefault="00AB433C" w:rsidP="00AB433C" w:rsidR="00AB433C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AB433C" w:rsidP="00E65E16" w:rsidR="00AB433C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203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DAVOR MILETIĆ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29772587952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BILA VLAKA 55, 23422 BILA VLAKA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B433C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10.926,25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AB433C" w:rsidP="00E65E16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14.306,25</w:t>
            </w:r>
          </w:p>
          <w:p w:rsidRDefault="00AB433C" w:rsidP="00E65E16" w:rsidR="00AB433C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10.926,25 i novo zaduženje 01.10.2017 – 18.05.2018. – 3.380,00)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AB433C" w:rsidP="00E65E16" w:rsidR="00AB433C">
            <w:pPr>
              <w:rPr>
                <w:rFonts w:hAnsi="Times New Roman" w:ascii="Times New Roman"/>
              </w:rPr>
            </w:pPr>
          </w:p>
          <w:p w:rsidRDefault="00AB433C" w:rsidP="00E65E16" w:rsidR="00AB433C">
            <w:pPr>
              <w:rPr>
                <w:rFonts w:hAnsi="Times New Roman" w:ascii="Times New Roman"/>
              </w:rPr>
            </w:pPr>
          </w:p>
          <w:p w:rsidRDefault="00AB433C" w:rsidP="00E65E16" w:rsidR="00AB433C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204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DRAGAN MILETIĆ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09703707362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STANKOVCI 206, 23422 STANKOVCI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B433C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15.066,00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AB433C" w:rsidP="00E65E16" w:rsidR="00AB433C">
            <w:pPr>
              <w:rPr>
                <w:rFonts w:hAnsi="Times New Roman" w:ascii="Times New Roman"/>
              </w:rPr>
            </w:pPr>
          </w:p>
          <w:p w:rsidRDefault="00AB433C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15.066,00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AB433C" w:rsidP="00E65E16" w:rsidR="00AB433C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205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JOSIP MILETIĆ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53936501052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STANKOVCI 200, 23422 STANKOVCI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B433C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20.244,00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AB433C" w:rsidP="00E65E16" w:rsidR="00AB433C">
            <w:pPr>
              <w:rPr>
                <w:rFonts w:hAnsi="Times New Roman" w:ascii="Times New Roman"/>
              </w:rPr>
            </w:pPr>
          </w:p>
          <w:p w:rsidRDefault="00AB433C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17.199,00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AB433C" w:rsidP="00E65E16" w:rsidR="00E84D7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3.045,00</w:t>
            </w:r>
          </w:p>
          <w:p w:rsidRDefault="00AB433C" w:rsidP="00AB433C" w:rsidR="00AB433C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AB433C" w:rsidP="00E65E16" w:rsidR="00AB433C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206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VICA MILIŠA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85243659908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DONJA LOŽNICA 6, 22204 LOŽNICE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B433C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22.025,00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AB433C" w:rsidP="00E65E16" w:rsidR="00AB433C">
            <w:pPr>
              <w:rPr>
                <w:rFonts w:hAnsi="Times New Roman" w:ascii="Times New Roman"/>
              </w:rPr>
            </w:pPr>
          </w:p>
          <w:p w:rsidRDefault="00AB433C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22.025,00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AB433C" w:rsidP="00E65E16" w:rsidR="00AB433C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207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MILENKO MILOVIĆ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86724081625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MILOVIĆI 55, 22222 GRAČAC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B433C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5.842,00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AB433C" w:rsidP="00E65E16" w:rsidR="00AB433C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5.842,00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AB433C" w:rsidP="00E65E16" w:rsidR="00AB433C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E84D74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208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VINKO MILUTIN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31811532995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4D74" w:rsidP="00E65E16" w:rsidR="00E84D74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II 22, 22231 KRAPANJ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B433C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1.900,00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AB433C" w:rsidP="00E65E16" w:rsidR="00AB433C">
            <w:pPr>
              <w:rPr>
                <w:rFonts w:hAnsi="Times New Roman" w:ascii="Times New Roman"/>
              </w:rPr>
            </w:pPr>
          </w:p>
          <w:p w:rsidRDefault="00AB433C" w:rsidP="00E65E16" w:rsidR="00E84D74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1.900,00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E84D74" w:rsidP="00E65E16" w:rsidR="00E84D74">
            <w:pPr>
              <w:rPr>
                <w:rFonts w:hAnsi="Times New Roman" w:ascii="Times New Roman"/>
              </w:rPr>
            </w:pPr>
          </w:p>
          <w:p w:rsidRDefault="00AB433C" w:rsidP="00E65E16" w:rsidR="00AB433C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5D6E5B" w:rsidR="00BB0475" w:rsidRPr="009D44EB">
        <w:trPr>
          <w:trHeight w:val="660"/>
        </w:trPr>
        <w:tc>
          <w:tcPr>
            <w:tcW w:type="dxa" w:w="675"/>
            <w:vMerge w:val="restart"/>
            <w:tcBorders>
              <w:top w:val="nil"/>
              <w:left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209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BB0475" w:rsidR="00BB0475" w:rsidRPr="009D44EB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REPUBLIKA HRVATSKA, </w:t>
            </w:r>
            <w:r w:rsidRPr="009D44EB">
              <w:rPr>
                <w:rFonts w:hAnsi="Times New Roman" w:ascii="Times New Roman"/>
              </w:rPr>
              <w:t>MINISTARSTV</w:t>
            </w:r>
            <w:r>
              <w:rPr>
                <w:rFonts w:hAnsi="Times New Roman" w:ascii="Times New Roman"/>
              </w:rPr>
              <w:t>O FINANCIJA, POREZNA UPRAVA</w:t>
            </w:r>
            <w:r w:rsidR="001F7818">
              <w:rPr>
                <w:rFonts w:hAnsi="Times New Roman" w:ascii="Times New Roman"/>
              </w:rPr>
              <w:t>, Područni ured</w:t>
            </w:r>
            <w:r w:rsidR="001F7818" w:rsidRPr="005C6721">
              <w:rPr>
                <w:rFonts w:hAnsi="Times New Roman" w:ascii="Times New Roman"/>
              </w:rPr>
              <w:t xml:space="preserve"> Šibenik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18683136487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Katančićeva 5,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F7818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4.599.730,35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</w:tcPr>
          <w:p w:rsidRDefault="001F7818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5.185.728,46 (PDV za 4/2018 – 585.998,11)</w:t>
            </w:r>
            <w:r w:rsidR="00BB0475" w:rsidRPr="006272E3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5D6E5B" w:rsidR="00BB0475" w:rsidRPr="009D44EB">
        <w:trPr>
          <w:trHeight w:val="600"/>
        </w:trPr>
        <w:tc>
          <w:tcPr>
            <w:tcW w:type="dxa" w:w="675"/>
            <w:vMerge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HRVATSKA, MINISTARSTVO FINANCIJA, CARINSKA UPRAVA</w:t>
            </w:r>
            <w:r w:rsidR="001F7818">
              <w:rPr>
                <w:rFonts w:hAnsi="Times New Roman" w:ascii="Times New Roman"/>
              </w:rPr>
              <w:t>, Područni i carinski ured Split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BB0475" w:rsidP="00AF012F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18683136487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B0475" w:rsidP="00AF012F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Katančićeva 5, 10000 ZAGREB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1F7818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11.586.128,32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</w:tcPr>
          <w:p w:rsidRDefault="001F7818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11.586.128,32</w:t>
            </w:r>
          </w:p>
        </w:tc>
        <w:tc>
          <w:tcPr>
            <w:tcW w:type="dxa" w:w="119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</w:tcPr>
          <w:p w:rsidRDefault="001F7818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1F1EE6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4E2B6A">
            <w:pPr>
              <w:rPr>
                <w:rFonts w:hAnsi="Times New Roman" w:ascii="Times New Roman"/>
              </w:rPr>
            </w:pPr>
            <w:r w:rsidRPr="004E2B6A">
              <w:rPr>
                <w:rFonts w:hAnsi="Times New Roman" w:ascii="Times New Roman"/>
              </w:rPr>
              <w:t>210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4E2B6A">
            <w:pPr>
              <w:rPr>
                <w:rFonts w:hAnsi="Times New Roman" w:ascii="Times New Roman"/>
              </w:rPr>
            </w:pPr>
            <w:r w:rsidRPr="004E2B6A">
              <w:rPr>
                <w:rFonts w:hAnsi="Times New Roman" w:ascii="Times New Roman"/>
              </w:rPr>
              <w:t>REPUBLIKA HRVATSKA, MINISTARSTVO POLJOPRIVREDE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4E2B6A">
            <w:pPr>
              <w:rPr>
                <w:rFonts w:hAnsi="Times New Roman" w:ascii="Times New Roman"/>
              </w:rPr>
            </w:pPr>
            <w:r w:rsidRPr="004E2B6A">
              <w:rPr>
                <w:rFonts w:hAnsi="Times New Roman" w:ascii="Times New Roman"/>
              </w:rPr>
              <w:t>76767369197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4E2B6A">
            <w:pPr>
              <w:rPr>
                <w:rFonts w:hAnsi="Times New Roman" w:ascii="Times New Roman"/>
              </w:rPr>
            </w:pPr>
            <w:r w:rsidRPr="004E2B6A">
              <w:rPr>
                <w:rFonts w:hAnsi="Times New Roman" w:ascii="Times New Roman"/>
              </w:rPr>
              <w:t>Ulica grada Vukovara 78,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4E2B6A">
            <w:pPr>
              <w:rPr>
                <w:rFonts w:hAnsi="Times New Roman" w:ascii="Times New Roman"/>
              </w:rPr>
            </w:pPr>
            <w:r w:rsidRPr="004E2B6A">
              <w:rPr>
                <w:rFonts w:hAnsi="Times New Roman" w:ascii="Times New Roman"/>
              </w:rPr>
              <w:t>34.077,79</w:t>
            </w:r>
          </w:p>
          <w:p w:rsidRDefault="00BB0475" w:rsidP="00E65E16" w:rsidR="00BB0475" w:rsidRPr="004E2B6A">
            <w:pPr>
              <w:rPr>
                <w:rFonts w:hAnsi="Times New Roman" w:ascii="Times New Roman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 w:rsidRPr="004E2B6A">
            <w:pPr>
              <w:rPr>
                <w:rFonts w:hAnsi="Times New Roman" w:ascii="Times New Roman"/>
              </w:rPr>
            </w:pPr>
          </w:p>
          <w:p w:rsidRDefault="00BB0475" w:rsidP="00E65E16" w:rsidR="00BB0475" w:rsidRPr="004E2B6A">
            <w:pPr>
              <w:rPr>
                <w:rFonts w:hAnsi="Times New Roman" w:ascii="Times New Roman"/>
              </w:rPr>
            </w:pPr>
          </w:p>
          <w:p w:rsidRDefault="00BB0475" w:rsidP="00E65E16" w:rsidR="00BB0475" w:rsidRPr="004E2B6A">
            <w:pPr>
              <w:rPr>
                <w:rFonts w:hAnsi="Times New Roman" w:ascii="Times New Roman"/>
              </w:rPr>
            </w:pPr>
            <w:r w:rsidRPr="004E2B6A">
              <w:rPr>
                <w:rFonts w:hAnsi="Times New Roman" w:ascii="Times New Roman"/>
              </w:rPr>
              <w:t>34.077,79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 w:rsidRPr="004E2B6A">
            <w:pPr>
              <w:rPr>
                <w:rFonts w:hAnsi="Times New Roman" w:ascii="Times New Roman"/>
              </w:rPr>
            </w:pPr>
          </w:p>
          <w:p w:rsidRDefault="00BB0475" w:rsidP="004E2B6A" w:rsidR="00BB0475" w:rsidRPr="004E2B6A">
            <w:pPr>
              <w:rPr>
                <w:rFonts w:hAnsi="Times New Roman" w:ascii="Times New Roman"/>
              </w:rPr>
            </w:pPr>
          </w:p>
          <w:p w:rsidRDefault="00BB0475" w:rsidP="004E2B6A" w:rsidR="00BB0475" w:rsidRPr="004E2B6A">
            <w:pPr>
              <w:rPr>
                <w:rFonts w:hAnsi="Times New Roman" w:ascii="Times New Roman"/>
              </w:rPr>
            </w:pPr>
            <w:r w:rsidRPr="004E2B6A"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211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IVO MIŠURA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61006468804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MIŠURE 4A, 22323 DANILO KRALJICE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3.492,50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B0475" w:rsidP="004771B3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3.492,50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4771B3" w:rsidR="00BB0475">
            <w:pPr>
              <w:rPr>
                <w:rFonts w:hAnsi="Times New Roman" w:ascii="Times New Roman"/>
              </w:rPr>
            </w:pPr>
          </w:p>
          <w:p w:rsidRDefault="00BB0475" w:rsidP="004771B3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212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ZVONKO MIŠURA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17544306488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VRPOLJAČKA CESTA 8, 22000 DONJE POLJE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306.475,75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297.097,00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9.378,75</w:t>
            </w:r>
          </w:p>
          <w:p w:rsidRDefault="00BB0475" w:rsidP="00AB433C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213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MLADOST, društvo s ograničenom odgovornošću za trgovinu, proizvodnju i promet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94615700872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Andrije Hebranga 11C,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423.557,50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423.557,50</w:t>
            </w:r>
          </w:p>
          <w:p w:rsidRDefault="00BB0475" w:rsidP="00C11BFC" w:rsidR="00BB0475" w:rsidRPr="00A64926">
            <w:pPr>
              <w:rPr>
                <w:rFonts w:hAnsi="Times New Roman" w:ascii="Times New Roman"/>
              </w:rPr>
            </w:pPr>
            <w:r w:rsidRPr="00A64926">
              <w:rPr>
                <w:rFonts w:hAnsi="Times New Roman" w:ascii="Times New Roman"/>
              </w:rPr>
              <w:t>dužnik i povjerenik (plaćeno)</w:t>
            </w:r>
          </w:p>
          <w:p w:rsidRDefault="00BB0475" w:rsidP="00617A1C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214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MOBILITAS d.o.o. za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20819220092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Alojzija Stepinca 61,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833,36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833,36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215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Obrt za prijevoz i ugostiteljstvo "JELENA", vl. Katarina Morić, Velim, Velim 12, Stankovci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28317087619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STANKOVCI 242, 23422 STANKOVCI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12.250,00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B0475" w:rsidP="004771B3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12.250,00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4771B3" w:rsidR="00BB0475">
            <w:pPr>
              <w:rPr>
                <w:rFonts w:hAnsi="Times New Roman" w:ascii="Times New Roman"/>
              </w:rPr>
            </w:pPr>
          </w:p>
          <w:p w:rsidRDefault="00BB0475" w:rsidP="004771B3" w:rsidR="00BB0475">
            <w:pPr>
              <w:rPr>
                <w:rFonts w:hAnsi="Times New Roman" w:ascii="Times New Roman"/>
              </w:rPr>
            </w:pPr>
          </w:p>
          <w:p w:rsidRDefault="00BB0475" w:rsidP="004771B3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216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MARICA MORIĆ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18787673880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STANKOVCI 240, 23422 STANKOVCI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13.539,50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13.539,50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VINKO MORIĆ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79557312261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CRLJENIK 6, 23422 CRLJENIK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1.230,00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1.230,00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218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953965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Zdravko Morović</w:t>
            </w:r>
            <w:r>
              <w:rPr>
                <w:rFonts w:hAnsi="Times New Roman" w:ascii="Times New Roman"/>
              </w:rPr>
              <w:t>, vl. obrta</w:t>
            </w:r>
            <w:r w:rsidRPr="009D44EB">
              <w:rPr>
                <w:rFonts w:hAnsi="Times New Roman" w:ascii="Times New Roman"/>
              </w:rPr>
              <w:t xml:space="preserve"> "PRINTAL- GRAFIKA"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45184562262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OBALA MORINJE 7, 22231 JADRTOVAC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1.000,00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500,00 i novo zaduženje 01.10.2017 – 18.05.2018. – 500,00)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219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MORULA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88833097372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sv. Florijana 46, 21204 Dugopolje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1.897,48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3.255,00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(stari dug 1.879,48 i novo zaduženje </w:t>
            </w:r>
            <w:r>
              <w:rPr>
                <w:rFonts w:hAnsi="Times New Roman" w:ascii="Times New Roman"/>
              </w:rPr>
              <w:lastRenderedPageBreak/>
              <w:t>01.10.2017 – 18.05.2018. – 1.375,52)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220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MOZAIK KNJIGA društvo s ograničenom odgovornošću za nakladničku djelatnost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57010186553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Karlovačka cesta 24a,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1.500,00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1.500,00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221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JAGODA MUNJIZA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70920984996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KNEZA DOMAGOJA 75, 21218 SEGET DONJI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6.820,00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6.820,00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222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IVAN NAKIĆ,</w:t>
            </w:r>
            <w:r>
              <w:rPr>
                <w:rFonts w:hAnsi="Times New Roman" w:ascii="Times New Roman"/>
              </w:rPr>
              <w:t xml:space="preserve"> vl. obrta ''</w:t>
            </w:r>
            <w:r w:rsidRPr="009D44EB">
              <w:rPr>
                <w:rFonts w:hAnsi="Times New Roman" w:ascii="Times New Roman"/>
              </w:rPr>
              <w:t>Prijevoz robe (tereta) cestom, (unutarnji i međunarodni-javni)</w:t>
            </w:r>
            <w:r>
              <w:rPr>
                <w:rFonts w:hAnsi="Times New Roman" w:ascii="Times New Roman"/>
              </w:rPr>
              <w:t>''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40508782680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SVILAJSKA 26,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207.660,00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120.591,40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87.068,60</w:t>
            </w:r>
          </w:p>
          <w:p w:rsidRDefault="00BB0475" w:rsidP="00C11BFC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223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ŠIME NAKIĆ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89931829547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VUKŠIĆ 139, 23422 VUKŠIĆ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3.420,00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3.420,00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224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NARODNI TRGOVAČKI LANAC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78344221376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Soblinec, Soblinečka 55, 10360 Sesvete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4.197.23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4.197.23</w:t>
            </w:r>
          </w:p>
          <w:p w:rsidRDefault="00BB0475" w:rsidP="00C11BFC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225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NASTAVNI ZAVOD ZA JAVNO ZDRAVSTVO SPLITSKO-DALMATINSKE ŽUPANIJE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54948902275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Vukovarska Ulica 46,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968,75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968,75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226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TEREZA-ROŽA OMRČEN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05044098077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LAĐEVCI II 49, 22223 LAĐEVCI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880,00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880,00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227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OPĆINA PRIMOŠTEN-OPĆINSKO VIJEĆE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13609654349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TRG DON IVE ŠARIĆA 2, 22202 PRIMOŠTEN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6.492,30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11.250,90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6.492,30 i novo zaduženje 01.10.2017. – 18.05.2018. – 4.758,60)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228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OPTIKA Dr. MEDIĆ d.o.o. za izradu i promet optičkih pomagala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05691241585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Terzićeva 7,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16.250,00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16.250,00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229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BORE ORLOVIĆ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76415314111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BUDAK 72, 23422 BUDAK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16.977,50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8.002,50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8.975,00</w:t>
            </w:r>
          </w:p>
          <w:p w:rsidRDefault="00BB0475" w:rsidP="00F92A91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230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JANKO ORLOVIĆ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05551588286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BUDAK 78, 23422 BUDAK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6.390,00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4.390,00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2.000,00</w:t>
            </w:r>
          </w:p>
          <w:p w:rsidRDefault="00BB0475" w:rsidP="00F92A91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dužnik i </w:t>
            </w:r>
            <w:r>
              <w:rPr>
                <w:rFonts w:hAnsi="Times New Roman" w:ascii="Times New Roman"/>
              </w:rPr>
              <w:lastRenderedPageBreak/>
              <w:t>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231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MILE ORLOVIĆ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51982957434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BUDAK 92, 23422 BUDAK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9.517,50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9.517,50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232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P.B. POSLOVNI MEDIJI za proizvodnju računalnih programa i usluge društvo s ograničenom odgovornošću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75088759271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Mažuranićevo šetalište 19,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10.179,00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10.179,00</w:t>
            </w:r>
          </w:p>
          <w:p w:rsidRDefault="00BB0475" w:rsidP="00F92A91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233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PAIBEPO, društvo s ograničenom odgovornošću za trgovinu i prijevoz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38827098448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Relja-Junaković 75,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74.780,75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74.780,75</w:t>
            </w:r>
          </w:p>
          <w:p w:rsidRDefault="00BB0475" w:rsidP="00F92A91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234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EXCLUSIVE CENTAR BOŽO PAIĆ urarsko-zlatarski i trgovački obrt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38135956530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STJEPANA RADIĆA 4F,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34.646,44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34.646,44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235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ANTE PALINIĆ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49188889702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PALINIĆI 15, 22222 SONKOVIĆ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13.925,08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52.577,50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 13.925,08 i novo zaduženje 01.10.2017. – 18.05.2018. – 38.652,42)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236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VJEKOSLAV PELAIĆ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67004146407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STANKOVCI 94, 23422 STANKOVCI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4.155,00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4.155,00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237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DINKO PERAN,</w:t>
            </w:r>
            <w:r>
              <w:rPr>
                <w:rFonts w:hAnsi="Times New Roman" w:ascii="Times New Roman"/>
              </w:rPr>
              <w:t xml:space="preserve"> vl. </w:t>
            </w:r>
            <w:r w:rsidRPr="009D44EB">
              <w:rPr>
                <w:rFonts w:hAnsi="Times New Roman" w:ascii="Times New Roman"/>
              </w:rPr>
              <w:t>"AVANTI" Obrt za ugostiteljstvo i pranje automobila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96593261016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GREBAŠTICA DONJA 50, 22231 GREBAŠTICA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980,00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1.220,00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 980,00 i novo zaduženje 01.10.2017. – 18.05.2018. – 240,00)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238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ANKA PERICA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87874186299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BILA VLAKA 13, 23422 BILA VLAKA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2.340,00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2.340,00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239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TOMISLAV PERICA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13805077699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DONJI LEPURI 52, 23420 DONJI LEPURI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23.225,00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27.255,00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(stari dug  23.225,00 i novo zaduženje 01.10.2017. – 18.05.2018. </w:t>
            </w:r>
            <w:r>
              <w:rPr>
                <w:rFonts w:hAnsi="Times New Roman" w:ascii="Times New Roman"/>
              </w:rPr>
              <w:lastRenderedPageBreak/>
              <w:t>– 4.030,00)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240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LJILJANA PERIĆ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75623877027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IZNAD VETERINARSKE I 8, 22303 OKLAJ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31.741,87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31.741,87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241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ANĐELKO PERIŠA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98598211214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JURASA I 16,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540,00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B0475" w:rsidP="004771B3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540,00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242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DAVOR PERKOV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10151471322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TRG STJEPANA RADIĆA 7, 22202 PRIMOŠTEN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4.554,00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4771B3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4.554,00</w:t>
            </w:r>
          </w:p>
          <w:p w:rsidRDefault="00BB0475" w:rsidP="002176BC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4771B3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243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07665C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Ante Petrović</w:t>
            </w:r>
            <w:r>
              <w:rPr>
                <w:rFonts w:hAnsi="Times New Roman" w:ascii="Times New Roman"/>
              </w:rPr>
              <w:t>, vl.</w:t>
            </w:r>
            <w:r w:rsidRPr="009D44EB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ugostiteljskog</w:t>
            </w:r>
            <w:r w:rsidRPr="009D44EB">
              <w:rPr>
                <w:rFonts w:hAnsi="Times New Roman" w:ascii="Times New Roman"/>
              </w:rPr>
              <w:t xml:space="preserve"> obrt</w:t>
            </w:r>
            <w:r>
              <w:rPr>
                <w:rFonts w:hAnsi="Times New Roman" w:ascii="Times New Roman"/>
              </w:rPr>
              <w:t>a</w:t>
            </w:r>
            <w:r w:rsidRPr="009D44EB">
              <w:rPr>
                <w:rFonts w:hAnsi="Times New Roman" w:ascii="Times New Roman"/>
              </w:rPr>
              <w:t xml:space="preserve"> "ZLATNE ŠKOLJKE" </w:t>
            </w:r>
            <w:r>
              <w:rPr>
                <w:rFonts w:hAnsi="Times New Roman" w:ascii="Times New Roman"/>
              </w:rPr>
              <w:t xml:space="preserve">vl.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17108451140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GRGURA NINSKOG 24, 22222 SKRADIN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1.006,00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1.006,00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244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PIROVČANKA, poljoprivredna zadruga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14903327955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Trg Domovinskog rata 18, 22213 Pirovac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31.548,71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31.548,71</w:t>
            </w:r>
          </w:p>
          <w:p w:rsidRDefault="00BB0475" w:rsidP="004771B3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245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 xml:space="preserve">SVJEŽANA PIVAC </w:t>
            </w:r>
            <w:r>
              <w:rPr>
                <w:rFonts w:hAnsi="Times New Roman" w:ascii="Times New Roman"/>
              </w:rPr>
              <w:t xml:space="preserve">vl. obrta </w:t>
            </w:r>
            <w:r w:rsidRPr="009D44EB">
              <w:rPr>
                <w:rFonts w:hAnsi="Times New Roman" w:ascii="Times New Roman"/>
              </w:rPr>
              <w:t>(SVJEŽA TRG.OBR..mbo 91704286)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30287493961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VRPOLJAČKA CESTA 113, 22205 VRPOLJE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1.500,00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1.500,00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246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SAVA POPRATNJAK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51017287225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POLJE 18, 22300 UZDOLJE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2.160,00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2.160,00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247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POS, društvo s ograničenom odgovornošću za informatičke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84938865556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Tolstojeva 32I,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93.666,25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93.666,25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248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"PLEŠKA VG" AUTOMEHANIČARSKI OBRT VL. ZORAN POSTIĆ, VELIKA GORICA, PLEŠKA 14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93501915438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PLEŠKA 14, 10410 VELIKA GORICA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2.593,75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2.593,75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249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PREHRANA TRGOVINA dioničko društvo za obavljanje trgovinske djelatnosti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04402117922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Utinjska 48,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6.250,00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6.250,00</w:t>
            </w:r>
          </w:p>
          <w:p w:rsidRDefault="00BB0475" w:rsidP="002176BC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250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PRIMOŠTEN BURNI poljoprivredna zadruga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16299917224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Draga 6, 22202 Primošten Burnji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3.853,24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3.853,24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251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PRIVREDNI VJESNIK novinsko-</w:t>
            </w:r>
            <w:r w:rsidRPr="009D44EB">
              <w:rPr>
                <w:rFonts w:hAnsi="Times New Roman" w:ascii="Times New Roman"/>
              </w:rPr>
              <w:lastRenderedPageBreak/>
              <w:t>nakladnička djelatnost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50098378177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Kačićeva 9,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8.100,00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8.100,00</w:t>
            </w:r>
          </w:p>
          <w:p w:rsidRDefault="00BB0475" w:rsidP="002176BC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dužnik i povjerenik </w:t>
            </w:r>
            <w:r>
              <w:rPr>
                <w:rFonts w:hAnsi="Times New Roman" w:ascii="Times New Roman"/>
              </w:rPr>
              <w:lastRenderedPageBreak/>
              <w:t>(plaćeno)</w:t>
            </w: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252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PRO AUTOMATIKA d.o.o. za proizvodnju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87357644223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Kamenjaka 18,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762,50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B0475" w:rsidP="00876BA2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762,50</w:t>
            </w:r>
          </w:p>
          <w:p w:rsidRDefault="00BB0475" w:rsidP="002176BC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46243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253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PROMETNO-TEHNIČKA ŠKOLA ŠIBENIK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73076089234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Gimnazije 64,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4.200,00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4.200,00</w:t>
            </w:r>
          </w:p>
          <w:p w:rsidRDefault="00BB0475" w:rsidP="002176BC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254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 xml:space="preserve">ANTIN GUŠT, </w:t>
            </w:r>
            <w:r>
              <w:rPr>
                <w:rFonts w:hAnsi="Times New Roman" w:ascii="Times New Roman"/>
              </w:rPr>
              <w:t xml:space="preserve">vl. </w:t>
            </w:r>
            <w:r w:rsidRPr="009D44EB">
              <w:rPr>
                <w:rFonts w:hAnsi="Times New Roman" w:ascii="Times New Roman"/>
              </w:rPr>
              <w:t>OBRT ZA UGOSTITELJSTVO, VL. STANKO PULJIĆ, ŠIBENIK, VELIMIRA ŠKORPIKA 18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92881351384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DONJI EMOVCI 30E, 34000 DONJI EMOVCI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3.043,00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2.954,50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88,50</w:t>
            </w:r>
          </w:p>
          <w:p w:rsidRDefault="00BB0475" w:rsidP="00963FB3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255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MARA RADAN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71888637527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RADANI 6, 22323 OSTROGAŠICA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1.210,00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1.210,00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256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BRANKO RADETIĆ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06655223424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MAŽURICA 45,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70.698,09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48.690,00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22.008,09</w:t>
            </w:r>
          </w:p>
          <w:p w:rsidRDefault="00BB0475" w:rsidP="00963FB3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257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RADIO RITAM društvo s ograničenom odgovornošću za radijsku i televizijsku djelatnost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48385608825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Stjepana Radića 24,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6.347,11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11.677,58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 6.347,11 i novo zaduženje 01.10.2017. – 18.05.2018. – 5.330,47)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258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REGE-COMMERCE - Društvo za unutarnju i vanjsku trgovinu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26527179409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Adolfa Waldingera 4a, 31000 Osijek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494,00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B0475" w:rsidP="00876BA2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494,00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259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ANKA RELJA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38917916693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RELJE-JUNAKOVIĆI 74, 22000 DUBRAVA KOD ŠIBENIKA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3.375,00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3.375,00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260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5202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Ivo Relja</w:t>
            </w:r>
            <w:r>
              <w:rPr>
                <w:rFonts w:hAnsi="Times New Roman" w:ascii="Times New Roman"/>
              </w:rPr>
              <w:t xml:space="preserve"> vl. obrta ''</w:t>
            </w:r>
            <w:r w:rsidRPr="009D44EB">
              <w:rPr>
                <w:rFonts w:hAnsi="Times New Roman" w:ascii="Times New Roman"/>
              </w:rPr>
              <w:t xml:space="preserve"> RELJA, obrt za prijevoz robe</w:t>
            </w:r>
            <w:r>
              <w:rPr>
                <w:rFonts w:hAnsi="Times New Roman" w:ascii="Times New Roman"/>
              </w:rPr>
              <w:t xml:space="preserve">, </w:t>
            </w:r>
            <w:r w:rsidRPr="009D44EB">
              <w:rPr>
                <w:rFonts w:hAnsi="Times New Roman" w:ascii="Times New Roman"/>
              </w:rPr>
              <w:t>Dubrava kod Šibenika, Relje-</w:t>
            </w:r>
            <w:r w:rsidRPr="009D44EB">
              <w:rPr>
                <w:rFonts w:hAnsi="Times New Roman" w:ascii="Times New Roman"/>
              </w:rPr>
              <w:lastRenderedPageBreak/>
              <w:t>Junakovići 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24940130771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 xml:space="preserve">RELJE-JUNAKOVIĆI 75, 22000 DUBRAVA KOD </w:t>
            </w:r>
            <w:r w:rsidRPr="009D44EB">
              <w:rPr>
                <w:rFonts w:hAnsi="Times New Roman" w:ascii="Times New Roman"/>
              </w:rPr>
              <w:lastRenderedPageBreak/>
              <w:t>ŠIBENIKA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87.146,00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97.376,21</w:t>
            </w:r>
          </w:p>
          <w:p w:rsidRDefault="00BB0475" w:rsidP="002176BC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(stari dug 87.146,00 i novo zaduženje </w:t>
            </w:r>
            <w:r>
              <w:rPr>
                <w:rFonts w:hAnsi="Times New Roman" w:ascii="Times New Roman"/>
              </w:rPr>
              <w:lastRenderedPageBreak/>
              <w:t>01.10.2017. – 18.05.2018. –10.230,21)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261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RESTORAN TRNJANKA  d.o.o. za ugostiteljstvo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51095398279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Trnjanska cesta 31,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4.755,39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1.599,01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3.156,38</w:t>
            </w:r>
          </w:p>
          <w:p w:rsidRDefault="00BB0475" w:rsidP="00A419E0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262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RIBOLA, d.o.o. za trgovinu i promet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61395607720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Bardejovska 25, 21215 Kaštel Lukšić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18.750,00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18.750,00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263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ANITA RONČEVIĆ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80977987840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STABLINAC II 2, 22211 VODICE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4.446,00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4.446,00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D3388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D3388B">
            <w:pPr>
              <w:rPr>
                <w:rFonts w:hAnsi="Times New Roman" w:ascii="Times New Roman"/>
              </w:rPr>
            </w:pPr>
            <w:r w:rsidRPr="00D3388B">
              <w:rPr>
                <w:rFonts w:hAnsi="Times New Roman" w:ascii="Times New Roman"/>
              </w:rPr>
              <w:t>264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D3388B">
            <w:pPr>
              <w:rPr>
                <w:rFonts w:hAnsi="Times New Roman" w:ascii="Times New Roman"/>
              </w:rPr>
            </w:pPr>
            <w:r w:rsidRPr="00D3388B">
              <w:rPr>
                <w:rFonts w:hAnsi="Times New Roman" w:ascii="Times New Roman"/>
              </w:rPr>
              <w:t>MARA ROŠKO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D3388B">
            <w:pPr>
              <w:rPr>
                <w:rFonts w:hAnsi="Times New Roman" w:ascii="Times New Roman"/>
              </w:rPr>
            </w:pPr>
            <w:r w:rsidRPr="00D3388B">
              <w:rPr>
                <w:rFonts w:hAnsi="Times New Roman" w:ascii="Times New Roman"/>
              </w:rPr>
              <w:t>44961646849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D3388B">
            <w:pPr>
              <w:rPr>
                <w:rFonts w:hAnsi="Times New Roman" w:ascii="Times New Roman"/>
              </w:rPr>
            </w:pPr>
            <w:r w:rsidRPr="00D3388B">
              <w:rPr>
                <w:rFonts w:hAnsi="Times New Roman" w:ascii="Times New Roman"/>
              </w:rPr>
              <w:t>MATIĆI 69, 22222 SONKOVIĆ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D3388B">
            <w:pPr>
              <w:rPr>
                <w:rFonts w:hAnsi="Times New Roman" w:ascii="Times New Roman"/>
              </w:rPr>
            </w:pPr>
            <w:r w:rsidRPr="00D3388B">
              <w:rPr>
                <w:rFonts w:hAnsi="Times New Roman" w:ascii="Times New Roman"/>
              </w:rPr>
              <w:t>20.648,50</w:t>
            </w:r>
          </w:p>
          <w:p w:rsidRDefault="00BB0475" w:rsidP="00E65E16" w:rsidR="00BB0475" w:rsidRPr="00D3388B">
            <w:pPr>
              <w:rPr>
                <w:rFonts w:hAnsi="Times New Roman" w:ascii="Times New Roman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 w:rsidRPr="00D3388B">
            <w:pPr>
              <w:rPr>
                <w:rFonts w:hAnsi="Times New Roman" w:ascii="Times New Roman"/>
              </w:rPr>
            </w:pPr>
          </w:p>
          <w:p w:rsidRDefault="00BB0475" w:rsidP="00E65E16" w:rsidR="00BB0475" w:rsidRPr="00D3388B">
            <w:pPr>
              <w:rPr>
                <w:rFonts w:hAnsi="Times New Roman" w:ascii="Times New Roman"/>
              </w:rPr>
            </w:pPr>
            <w:r w:rsidRPr="00D3388B">
              <w:rPr>
                <w:rFonts w:hAnsi="Times New Roman" w:ascii="Times New Roman"/>
              </w:rPr>
              <w:t>20.648,50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 w:rsidRPr="00D3388B">
            <w:pPr>
              <w:rPr>
                <w:rFonts w:hAnsi="Times New Roman" w:ascii="Times New Roman"/>
              </w:rPr>
            </w:pPr>
          </w:p>
          <w:p w:rsidRDefault="00BB0475" w:rsidP="00E65E16" w:rsidR="00BB0475" w:rsidRPr="00D3388B">
            <w:pPr>
              <w:rPr>
                <w:rFonts w:hAnsi="Times New Roman" w:ascii="Times New Roman"/>
              </w:rPr>
            </w:pPr>
            <w:r w:rsidRPr="00D3388B"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265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JAVNI BILJEŽNIK JOZO ROTIM,Trg Johna Fitzgeralda Kennedyja 6b, 10000,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15618163660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TRNJANSKA CESTA 105,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2.690,00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2.690,00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6D0583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D02C66">
            <w:pPr>
              <w:rPr>
                <w:rFonts w:hAnsi="Times New Roman" w:ascii="Times New Roman"/>
              </w:rPr>
            </w:pPr>
            <w:r w:rsidRPr="00D02C66">
              <w:rPr>
                <w:rFonts w:hAnsi="Times New Roman" w:ascii="Times New Roman"/>
              </w:rPr>
              <w:t>266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D02C66">
            <w:pPr>
              <w:rPr>
                <w:rFonts w:hAnsi="Times New Roman" w:ascii="Times New Roman"/>
              </w:rPr>
            </w:pPr>
            <w:r w:rsidRPr="00D02C66">
              <w:rPr>
                <w:rFonts w:hAnsi="Times New Roman" w:ascii="Times New Roman"/>
              </w:rPr>
              <w:t>ROTO DINAMIC društvo s ograničenom odgovornošću za unutarnju i vanjsku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D02C66">
            <w:pPr>
              <w:rPr>
                <w:rFonts w:hAnsi="Times New Roman" w:ascii="Times New Roman"/>
              </w:rPr>
            </w:pPr>
            <w:r w:rsidRPr="00D02C66">
              <w:rPr>
                <w:rFonts w:hAnsi="Times New Roman" w:ascii="Times New Roman"/>
              </w:rPr>
              <w:t>24723122482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D02C66">
            <w:pPr>
              <w:rPr>
                <w:rFonts w:hAnsi="Times New Roman" w:ascii="Times New Roman"/>
              </w:rPr>
            </w:pPr>
            <w:r w:rsidRPr="00D02C66">
              <w:rPr>
                <w:rFonts w:hAnsi="Times New Roman" w:ascii="Times New Roman"/>
              </w:rPr>
              <w:t>Samoborska Cesta 102,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D02C66">
            <w:pPr>
              <w:rPr>
                <w:rFonts w:hAnsi="Times New Roman" w:ascii="Times New Roman"/>
              </w:rPr>
            </w:pPr>
            <w:r w:rsidRPr="00D02C66">
              <w:rPr>
                <w:rFonts w:hAnsi="Times New Roman" w:ascii="Times New Roman"/>
              </w:rPr>
              <w:t>66.737,37</w:t>
            </w:r>
          </w:p>
          <w:p w:rsidRDefault="00BB0475" w:rsidP="00E65E16" w:rsidR="00BB0475" w:rsidRPr="00D02C66">
            <w:pPr>
              <w:rPr>
                <w:rFonts w:hAnsi="Times New Roman" w:ascii="Times New Roman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 w:rsidRPr="00D02C66">
            <w:pPr>
              <w:rPr>
                <w:rFonts w:hAnsi="Times New Roman" w:ascii="Times New Roman"/>
              </w:rPr>
            </w:pPr>
            <w:r w:rsidRPr="00D02C66">
              <w:rPr>
                <w:rFonts w:hAnsi="Times New Roman" w:ascii="Times New Roman"/>
              </w:rPr>
              <w:t>51.764,56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 w:rsidRPr="00D02C66">
            <w:pPr>
              <w:rPr>
                <w:rFonts w:hAnsi="Times New Roman" w:ascii="Times New Roman"/>
              </w:rPr>
            </w:pPr>
            <w:r w:rsidRPr="00D02C66">
              <w:rPr>
                <w:rFonts w:hAnsi="Times New Roman" w:ascii="Times New Roman"/>
              </w:rPr>
              <w:t>14.972,81</w:t>
            </w:r>
          </w:p>
          <w:p w:rsidRDefault="00BB0475" w:rsidP="00A419E0" w:rsidR="00BB0475" w:rsidRPr="00D02C66">
            <w:pPr>
              <w:rPr>
                <w:rFonts w:hAnsi="Times New Roman" w:ascii="Times New Roman"/>
              </w:rPr>
            </w:pPr>
            <w:r w:rsidRPr="00D02C66"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D02C66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267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IVAN RUPIĆ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15858212642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MARIBORSKA 25,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7.362,50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7.362,50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268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MLADEN RUPIĆ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41415369215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NOVA V 7,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8.273,00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8.273,00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269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PETAR RUPIĆ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07338082039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RUPIĆI 5, 22000 DANILO BIRANJ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1.806,00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1.806,00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270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Saponia kemijska, prehrambena i farmaceutska industrija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37879152548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Matije Gupca 2, 31000 Osijek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1.244,99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1.244,99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271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SAJAM, društvo s ograničenom odgovornošću za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43279122828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Zoranićeva 61, 21210 Solin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5.380,61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5.380,61</w:t>
            </w:r>
          </w:p>
          <w:p w:rsidRDefault="00BB0475" w:rsidP="00A419E0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272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SAN društvo s ograničenom odgovornošću za poljoprivredu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91910685045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Stražnice 2, 22000 Jadrtovac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237.000,00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237.000,00</w:t>
            </w:r>
          </w:p>
          <w:p w:rsidRDefault="00BB0475" w:rsidP="00A419E0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153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273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SARTORIUS CROATIA-LIBRA ELEKTRONIK društvo s ograničenom odgovornošću za proizvodnju, trgovinu i usluge, popravak vaga i elektroničkih aparata i uređaja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23503746756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Savska 45a, 10290 Zaprešić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8.662,50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8.662,50</w:t>
            </w:r>
          </w:p>
          <w:p w:rsidRDefault="00BB0475" w:rsidP="00A419E0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274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VINKO SAŠA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98704917504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SAŠE 8, 21220 BLIZNA DONJA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5.952,00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5.952,00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275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SAVEZ ENERGETIČARA HRVATSKE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56822948795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Ilica 34/I,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1.575,00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1.900</w:t>
            </w:r>
            <w:r>
              <w:rPr>
                <w:rFonts w:hAnsi="Times New Roman" w:ascii="Times New Roman"/>
              </w:rPr>
              <w:t>,00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1.575,00 i novo zaduženje 01.10.2017. – 18.05.2018. –325,00)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276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SEIFERT I BOGOLIN društvo s ograničenom odgovornošću za unutarnju i vanjsku trgovinu, zastupanje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44566331436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Hegedušićeva 3, 51000 Rijeka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88.893,61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88.893,61</w:t>
            </w:r>
          </w:p>
          <w:p w:rsidRDefault="00BB0475" w:rsidP="008C446D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277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"AS" UGOSTITELJSKO TRGOVAČKI OBRT, vl. ZLATKO SKELIN, ZAGREB, ZELENGAJ 2/A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99415519065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KRALJEVEC 59,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1.173,28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896,00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277,28</w:t>
            </w:r>
          </w:p>
          <w:p w:rsidRDefault="00BB0475" w:rsidP="008C446D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278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MARKO SLAMIĆ,PRO-WEB obrt za računalne djelatnosti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75850679491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GIMNAZIJE 42,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279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SLOBODNA DALMACIJA izdavačka i tiskarska djelatnost, dioničko društvo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35075764438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Hrvatske Mornarice 4,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1.125,00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3.875,00</w:t>
            </w:r>
          </w:p>
          <w:p w:rsidRDefault="00BB0475" w:rsidP="008C446D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280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SLOGA PUKA d.o.o. za komunalne djelatnosti i turizam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78708335394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IX br. 37, 22233 Prvić Luka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1.116,57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1.116,57</w:t>
            </w:r>
          </w:p>
          <w:p w:rsidRDefault="00BB0475" w:rsidP="008C446D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BF177D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281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UGOSTITELJSKI OBRT "ZLATNI TULP "- JOSO SMOLIĆ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18000109617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STJEPANA RADIĆA 56A,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1.250,00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1.250,00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282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MARKO SMOLIĆ,</w:t>
            </w:r>
            <w:r>
              <w:rPr>
                <w:rFonts w:hAnsi="Times New Roman" w:ascii="Times New Roman"/>
              </w:rPr>
              <w:t xml:space="preserve"> vl. </w:t>
            </w:r>
            <w:r w:rsidRPr="009D44EB">
              <w:rPr>
                <w:rFonts w:hAnsi="Times New Roman" w:ascii="Times New Roman"/>
              </w:rPr>
              <w:t>SMOLIĆ GRAFIKA obrt za reklame i tisak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64796748545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113.ŠIBENSKE BRIGADE HV-A 1,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375,00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375,00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283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SENKA SMOLIĆ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93902133208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PUTIČANJE 27, 22213 PUTIČANJE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30.181,50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30.181,50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284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SPAR Hrvatska, društvo s ograničenom odgovornošću za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46108893754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Slavonska avenija 50,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3C753D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16.255,35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16.255,35</w:t>
            </w:r>
          </w:p>
          <w:p w:rsidRDefault="00BB0475" w:rsidP="008C446D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285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SPLENDID ugostiteljstvo, društvo s ograničenom odgovornošću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31618014301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Mlinovi 28,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1.329,00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3.031,23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1.329,00 i novo zaduženje 01.10.2017. – 18.05.2018. –1.702,23)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286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SPV ZA SANACIJU d.o.o. za poslovne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37066802433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Jurišićeva 1,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690215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45.044.565,65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45.020.760,17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23.805,48</w:t>
            </w:r>
          </w:p>
          <w:p w:rsidRDefault="00BB0475" w:rsidP="00690215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(naplaćeno po ovršnoj ispravi Ovr-609/16)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SREDIŠNJE KLIRINŠKO DEPOZITARNO DRUŠTVO, dioničko društvo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64406809162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Heinzelova 62a,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9.316,38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9.316,38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288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NEVENKA STANČIĆ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32385556054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STJEPANA RADIĆA 60,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440,00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440,00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289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STELLAR EVOLUTION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73402514284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Trondheimska 3,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4.900,00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4.900,00</w:t>
            </w:r>
          </w:p>
          <w:p w:rsidRDefault="00BB0475" w:rsidP="000A02DA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290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STRIDON-PROMET, društvo s ograničenom odgovornošću za uvoz-izvoz, trgovina na veliko i malo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50403201385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Zagrebačka 108, 10370 Dugo Selo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906.245,70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906.245,70</w:t>
            </w:r>
          </w:p>
          <w:p w:rsidRDefault="00BB0475" w:rsidP="000A02DA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882C6E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291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DINKO SULJE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29239787532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NORILJ 26, 22205 DANILO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3.250,00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B0475" w:rsidP="007B000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3.250,00</w:t>
            </w:r>
          </w:p>
          <w:p w:rsidRDefault="00BB0475" w:rsidP="000A02DA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7B000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292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Sveučilište u Zagrebu, Prehrambeno-biotehnološki fakultet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47824453867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Pierottijeva 6,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3.605,00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3.605,00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293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IVAN ŠAKIĆ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53138995288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BILO STANOVI 1, 22223 PIRAMATOVCI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6.486,00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4.586,01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1.899,99</w:t>
            </w:r>
          </w:p>
          <w:p w:rsidRDefault="00BB0475" w:rsidP="000A02DA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294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ŠI-ŠPED d.o.o za domaću i međunarodnu špediciju, turizam i trgovinu u stečaju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04261888013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Obala hrvatske mornarice 1,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4.025,00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4.025,00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295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ŠIBENSKI LIST, društvo za javno priopćavanje,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94202251484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Petra Grubišića 3/3,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2.541,00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20</w:t>
            </w:r>
            <w:r>
              <w:rPr>
                <w:rFonts w:hAnsi="Times New Roman" w:ascii="Times New Roman"/>
              </w:rPr>
              <w:t>.602,00</w:t>
            </w:r>
          </w:p>
          <w:p w:rsidRDefault="00BB0475" w:rsidP="000A02DA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2.541,00 i novo zaduženje 01.10.2017. – 18.05.2018. –18.061,00)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296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ŠIBENSKI REVICON d.o.o. za reviziju i poslovne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52321849300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Stjepana Radića 44,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57.500,00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57.500,00</w:t>
            </w:r>
          </w:p>
          <w:p w:rsidRDefault="00BB0475" w:rsidP="000A02DA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297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TRGOVAČKI OBRT "P &amp; J", VL. VLADIMIR ŠKEVIN, KLANA, PREDBORŠT 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89638066723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FRANCA PREŠERNA 26, 51000 RIJEKA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0A02DA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B0475" w:rsidP="007B000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500,00</w:t>
            </w:r>
          </w:p>
          <w:p w:rsidRDefault="00BB0475" w:rsidP="000A02DA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7B000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298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ŽELJKO ŠKUGOR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08729629194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ŠKUGORI 59, 22000 DUBRAVA KOD ŠIBENIKA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8.153,00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8.153,00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299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ANTE ŠODA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85237939766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SAŠE 2, 21220 BLIZNA DONJA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5.856,00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5.856,00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FRANE ŠODA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32076309728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GAĆELEZI 20, 22215 GAĆELEZI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3.600,00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3.600,00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301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IVAN ŠPADINA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84626049044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ŠPADINA 1, 22240 DAZLINA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5.872,50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5.872,50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302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ŠPICA SUSTAVI za automatsku identifikaciju, društvo s ograničenom odgovornošću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08747661196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Radoslava Cimermana 64a,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4.036,25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4.223,75</w:t>
            </w:r>
          </w:p>
          <w:p w:rsidRDefault="00BB0475" w:rsidP="00F40534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4.036,25 i novo zaduženje 01.10.2017. – 18.05.2018. –187,50)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303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DIANA ŠUPERBA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57965137347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DONJE POLJE 15, 22000 DONJE POLJE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1.900,00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1.900,00</w:t>
            </w:r>
          </w:p>
          <w:p w:rsidRDefault="00BB0475" w:rsidP="00F40534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304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882C6E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Šuperba Jere</w:t>
            </w:r>
            <w:r>
              <w:rPr>
                <w:rFonts w:hAnsi="Times New Roman" w:ascii="Times New Roman"/>
              </w:rPr>
              <w:t>, vl. ugostiteljskog</w:t>
            </w:r>
            <w:r w:rsidRPr="009D44EB">
              <w:rPr>
                <w:rFonts w:hAnsi="Times New Roman" w:ascii="Times New Roman"/>
              </w:rPr>
              <w:t xml:space="preserve"> obrt</w:t>
            </w:r>
            <w:r>
              <w:rPr>
                <w:rFonts w:hAnsi="Times New Roman" w:ascii="Times New Roman"/>
              </w:rPr>
              <w:t>a</w:t>
            </w:r>
            <w:r w:rsidRPr="009D44EB">
              <w:rPr>
                <w:rFonts w:hAnsi="Times New Roman" w:ascii="Times New Roman"/>
              </w:rPr>
              <w:t xml:space="preserve"> " TORCIDA" Donje Polje,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37712913310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DONJE POLJE 70, 22000 DONJE POLJE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12.982,89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8.335,94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4.646,95</w:t>
            </w:r>
          </w:p>
          <w:p w:rsidRDefault="00BB0475" w:rsidP="00F40534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305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DUŠAN TABULA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06513564730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GAĆELEZI 47, 22215 GAĆELEZI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3.220,00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3.220,00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306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MOMO TABULA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88971205532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GAĆELEZI 141, 22215 GAĆELEZI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3.495,0</w:t>
            </w:r>
            <w:r>
              <w:rPr>
                <w:rFonts w:hAnsi="Times New Roman" w:ascii="Times New Roman"/>
              </w:rPr>
              <w:t xml:space="preserve">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3.495,0</w:t>
            </w:r>
            <w:r>
              <w:rPr>
                <w:rFonts w:hAnsi="Times New Roman" w:ascii="Times New Roman"/>
              </w:rPr>
              <w:t>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307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NIKO TARLE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07753816584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ANTUNA BRANKA ŠIMIĆA 2, 22320 DRNIŠ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5.275,00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5.275,00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308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TERI-TRGOVINA d.o.o. za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67230050585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Čulinečka cesta 152,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7.839,48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7.839,48</w:t>
            </w:r>
          </w:p>
          <w:p w:rsidRDefault="00BB0475" w:rsidP="00F6670C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309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TIM KING društvo s ograničenom odgovornošću za projektiranje i inženjering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28777680011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Greberanec 25, 48260 Križevci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3.637,50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3.637,50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310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TISKARA MALENICA d.o.o. u stečaju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21268596817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113. Šibenske brigade HV-a 193,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6.443,75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B0475" w:rsidP="007B000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6.443,75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311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TLOS LABORATORIJSKO STAKLO d.o.o. za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31421355633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Petra Svačića 10, 10450 Donja Zdenčina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4.890,01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4.890,01</w:t>
            </w:r>
          </w:p>
          <w:p w:rsidRDefault="00BB0475" w:rsidP="00F6670C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312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TOMMY društvo s ograničenom odgovornošću za trgovinu, turizam i ugostiteljstvo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00278260010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Domovinskog rata 93,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4.419,61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4.419,61</w:t>
            </w:r>
          </w:p>
          <w:p w:rsidRDefault="00BB0475" w:rsidP="00F6670C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D371B2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313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TONER d.o.o. za proizvodnju,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36236455696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Ul. Lastovska  23,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1.647,00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1.647,00</w:t>
            </w:r>
          </w:p>
          <w:p w:rsidRDefault="00BB0475" w:rsidP="00D371B2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dužnik i povjerenik </w:t>
            </w:r>
            <w:r>
              <w:rPr>
                <w:rFonts w:hAnsi="Times New Roman" w:ascii="Times New Roman"/>
              </w:rPr>
              <w:lastRenderedPageBreak/>
              <w:t>(plaćeno)</w:t>
            </w: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314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OPG TVRTKO TOPIĆ, SIVERIĆ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15832739048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OD LOTOSA UZ CESTU 37A, 22321 SIVERIĆ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89.906,25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69.906,25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F6670C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20.000,00</w:t>
            </w:r>
          </w:p>
          <w:p w:rsidRDefault="00BB0475" w:rsidP="00F6670C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315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TRAST OTPREMNIŠTVO društvo s ograničenom odgovornošću za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24839920900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Vojvodići 11, 10431 Novaki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1.025,00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1.025,00</w:t>
            </w:r>
          </w:p>
          <w:p w:rsidRDefault="00BB0475" w:rsidP="00F6670C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316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TRGOVINA DRAMALJ društvo s ograničenom odgovornošću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15118782876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Milovana Muževića 84, 51265 Dramalj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2.347,86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2.347,86</w:t>
            </w:r>
          </w:p>
          <w:p w:rsidRDefault="00BB0475" w:rsidP="00F6670C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TRI IZVORA, d.o.o. za trgovinu, turizam, ugostiteljstvo i poljoprivredu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03438713074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630993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Sonković,</w:t>
            </w:r>
            <w:r w:rsidRPr="009D44EB">
              <w:rPr>
                <w:rFonts w:hAnsi="Times New Roman" w:ascii="Times New Roman"/>
              </w:rPr>
              <w:t xml:space="preserve"> 22222 Sonković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62.940,31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62.940,31</w:t>
            </w:r>
          </w:p>
          <w:p w:rsidRDefault="00BB0475" w:rsidP="00F6670C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318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FF0E0A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Srđan Trojan</w:t>
            </w:r>
            <w:r>
              <w:rPr>
                <w:rFonts w:hAnsi="Times New Roman" w:ascii="Times New Roman"/>
              </w:rPr>
              <w:t xml:space="preserve">, vl. obrta </w:t>
            </w:r>
            <w:r w:rsidRPr="009D44EB">
              <w:rPr>
                <w:rFonts w:hAnsi="Times New Roman" w:ascii="Times New Roman"/>
              </w:rPr>
              <w:t xml:space="preserve">Elektro radiona "Trojan" Šibenik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22074958126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KRALJA ZVONIMIRA 92,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2.350,00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2.450,00</w:t>
            </w:r>
          </w:p>
          <w:p w:rsidRDefault="00BB0475" w:rsidP="00F6670C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2.350,00 i novo zaduženje 01.10.2017. – 18.05.2018. –100,00)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319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TUDIĆ, društvo s ograničenom odgovornošću za ugostiteljstvo, turizam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07272711360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Krapljanskih spužvara 46,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1.709,00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1.709,00</w:t>
            </w:r>
          </w:p>
          <w:p w:rsidRDefault="00BB0475" w:rsidP="00B13885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320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UDRUGA RAČUNOVOĐA I FINANCIJSKIH DJELATNIKA ŠIBENIK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33318869542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Bosanska 5,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800,00</w:t>
            </w:r>
          </w:p>
          <w:p w:rsidRDefault="00BB0475" w:rsidP="00B13885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321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UGOCER za trgovinu, usluge, izvoz i uvoz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63629609201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Trg kralja Tomislava 26, 10410 Velika Gorica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1.355,47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B0475" w:rsidP="007B000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2.752,47</w:t>
            </w:r>
          </w:p>
          <w:p w:rsidRDefault="00BB0475" w:rsidP="00B13885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1.355,47 i novo zaduženje 01.10.2017. – 18.05.2018. –1.397,00)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322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EVA UGRINA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39683558403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VJEKOSLAVA PARAĆA 78,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2.460,00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2.460,00</w:t>
            </w:r>
          </w:p>
          <w:p w:rsidRDefault="00BB0475" w:rsidP="00B13885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323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ULTRA GROS društvo s ograničenom odgovornošću za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50266527938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Rudeška cesta 14,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36.966,42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15.311,14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21.655,28</w:t>
            </w:r>
          </w:p>
          <w:p w:rsidRDefault="00BB0475" w:rsidP="00B13885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324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UNION d.d. za trgovinu na veliko i malo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00716582732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Rapska 33,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11.837,69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11.837,69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325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 xml:space="preserve">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SLOVENIJA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12.813,45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B0475" w:rsidP="007B000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11.535,50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1.277,95</w:t>
            </w:r>
          </w:p>
          <w:p w:rsidRDefault="00BB0475" w:rsidP="0080162E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127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326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AUTOPRIJEVOZ VASILIĆ, obrt za prijevoz i usluge, vlasnik Darko Vasilić, Slavonski Brod, Vjekoslava Karasa 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18278296740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VJEKOSLAVA KARASA 12, 35000 SLAVONSKI BROD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1.875,00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1.875,00</w:t>
            </w:r>
          </w:p>
          <w:p w:rsidRDefault="00BB0475" w:rsidP="0080162E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327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Vetropack Straža tvornica stakla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74210066591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Hum na Sutl</w:t>
            </w:r>
            <w:r>
              <w:rPr>
                <w:rFonts w:hAnsi="Times New Roman" w:ascii="Times New Roman"/>
              </w:rPr>
              <w:t>i, Hum na Sutli 203, 49231 Hum n</w:t>
            </w:r>
            <w:r w:rsidRPr="009D44EB">
              <w:rPr>
                <w:rFonts w:hAnsi="Times New Roman" w:ascii="Times New Roman"/>
              </w:rPr>
              <w:t>a Sutli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40.650,44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40.650,44</w:t>
            </w:r>
          </w:p>
          <w:p w:rsidRDefault="00BB0475" w:rsidP="0080162E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80162E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328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ANA VIDOVIĆ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99124063285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CRKVE 10, 22322 GRADAC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2.060,00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2.060,00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329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VILSTROJ društvo s ograničenom odgovornošću za usluge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14411754953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Mažinjica 77, 52420 Buzet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5.525,10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8.</w:t>
            </w:r>
            <w:r>
              <w:rPr>
                <w:rFonts w:hAnsi="Times New Roman" w:ascii="Times New Roman"/>
              </w:rPr>
              <w:t>251,95</w:t>
            </w:r>
          </w:p>
          <w:p w:rsidRDefault="00BB0475" w:rsidP="00A72480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5.525,10 i novo zaduženje 01.10.2017. – 18.05.2018. –2.726,85)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330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VINKO TRGOVINA d.o.o. za ugostiteljstvo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83803022560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Koledovčina 4,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831,50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1.646,20</w:t>
            </w:r>
          </w:p>
          <w:p w:rsidRDefault="00BB0475" w:rsidP="005455DD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831,50 i novo zaduženje 01.10.2017. – 18.05.2018. –814,70)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331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VIPnet, društvo s ograničenom odgovornošću za usluge javnih telekomunikacija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29524210204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Vrtni put 1,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239,80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239,80</w:t>
            </w:r>
          </w:p>
          <w:p w:rsidRDefault="00BB0475" w:rsidP="005455DD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332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VIŠIĆ i PARTNERI j.t.d. za pružanje odvjetničkih usluga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81742785904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Stjepana Radića 53,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35.549,09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35.549,09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51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333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Prijevoz robe tereta cestom Autoprijevoznik Željko Višnjić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62348846329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DRAGUTINA DOMJANIĆA 5, 10410 VELIKA GORICA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198.071,25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173.737,82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24.333,43</w:t>
            </w:r>
          </w:p>
          <w:p w:rsidRDefault="00BB0475" w:rsidP="005455DD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334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VODOVOD I ODVODNJA društvo s ograničenom odgovornošću za vodoopskrbu, te odvodnju i pročišćavanje otpadnih voda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26251326399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Kralja Zvonimira 50,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39.731,39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37.730,17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2.001,22</w:t>
            </w:r>
          </w:p>
          <w:p w:rsidRDefault="00BB0475" w:rsidP="005455DD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(zastara kamata 2013. – 62,33; 2014. -1.007,38 i 2015. 931,51 kn)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335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MILENA VUKIČEVIĆ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49455915200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DONJA GREBAŠTICA 118, 22231 GREBAŠTICA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1.472,5</w:t>
            </w:r>
            <w:r>
              <w:rPr>
                <w:rFonts w:hAnsi="Times New Roman" w:ascii="Times New Roman"/>
              </w:rPr>
              <w:t>0</w:t>
            </w:r>
          </w:p>
          <w:p w:rsidRDefault="00BB0475" w:rsidP="005455DD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1.050,00 i novo zaduženje 01.10.2017. – 18.05.2018. –422,50)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336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IVAN VUKŠIĆ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49370413387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NORILJ 2, 22205 DANILO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2.150,00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2.150,00</w:t>
            </w:r>
          </w:p>
          <w:p w:rsidRDefault="00BB0475" w:rsidP="005455DD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337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ZADRUŽNI SAVEZ DALMACIJE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97059868731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Ulica Kamila Tončića 4, 21000 Split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1.950,00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1.950,00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338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ZAGORA PROMET društvo s ograničenom odgovornošću za unutarnju i vanjsku trgovinu, ugostiteljstvo i turizam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27828072282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Krbana 1, 21220 Trogir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137.475,00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137.475,00</w:t>
            </w:r>
          </w:p>
          <w:p w:rsidRDefault="00BB0475" w:rsidP="005455DD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339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ZAVOD ZA JAVNO ZDRAVSTVO ŠIBENSKO-KNINSKE ŽUPANIJE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84082732674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Matije Gupca 74,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5.523,75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10.418,75</w:t>
            </w:r>
          </w:p>
          <w:p w:rsidRDefault="00BB0475" w:rsidP="005455DD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5.523,75 i novo zaduženje 01.10.2017. – 18.05.2018. –4.895,00)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340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ZELENI GRAD ŠIBENIK društvo s ograničenom odgovornošću za komunalne djelatnosti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54873130289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Stjepana Radića 100,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8.249,51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8.249,51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lastRenderedPageBreak/>
              <w:t>341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ZELENILO društvo s ograničenom odgovornošću za održavanje zelenih površina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64313434346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Eugena Kvaternika 7,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1.448,66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1.448,66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342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ZLATAN OTOK društvo s ograničenom odgovornošću za proizvodnju vina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46934345825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Put Stjepana Radića 3, 21465 Sveta Nedjelja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41.518,75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B0475" w:rsidP="007B000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41.518,75 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343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ANTE ŽAJA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37367091008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KRUŠEVO 32, 22204 KRUŠEVO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20.180,00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21.140,00</w:t>
            </w:r>
          </w:p>
          <w:p w:rsidRDefault="00BB0475" w:rsidP="00641FA2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(stari dug 20.180,00 i novo zaduženje 01.10.2017. – 18.05.2018. – 960,00)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344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ANTE ŽAJA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96846558702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ŽAJE 35, 21228 VINOVAC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16.752,00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16.752,00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499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345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MARIJAN ŽAJA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93174410632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PURIĆI 4, 21220 BLIZNA GORNJA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2.184,00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2.184,00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  <w:tr w:rsidTr="006F215E" w:rsidR="00BB0475" w:rsidRPr="009D44EB">
        <w:trPr>
          <w:trHeight w:val="127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346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ŽUPAN PROMET društvo s ograničenom odgovornošću za trgovinu, uvoz-izvoz, zastupanje, ugostiteljstvo i turizam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01797246359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Lučko      Rožmanka 17b, 10000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2.364,00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2.364,00</w:t>
            </w:r>
          </w:p>
          <w:p w:rsidRDefault="00BB0475" w:rsidP="00641FA2" w:rsidR="00BB047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dužnik i povjerenik (plaćeno)</w:t>
            </w: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</w:p>
        </w:tc>
      </w:tr>
      <w:tr w:rsidTr="006F215E" w:rsidR="00BB0475" w:rsidRPr="009D44EB">
        <w:trPr>
          <w:trHeight w:val="1020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347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ŽUPANIJSKI RADIO ŠIBENIK društvo s ograničenom odgovornošću za radijsku djelatnost u stečaju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50868563028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 w:rsidRPr="009D44EB">
              <w:rPr>
                <w:rFonts w:hAnsi="Times New Roman" w:ascii="Times New Roman"/>
              </w:rPr>
              <w:t>Obala palih omladinaca 4, 22000 Šibenik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1.286,25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1.286,25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>
            <w:pPr>
              <w:rPr>
                <w:rFonts w:hAnsi="Times New Roman" w:ascii="Times New Roman"/>
              </w:rPr>
            </w:pPr>
          </w:p>
          <w:p w:rsidRDefault="00BB0475" w:rsidP="00E65E16" w:rsidR="00BB0475" w:rsidRPr="009D44E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</w:tr>
    </w:tbl>
    <w:p w:rsidRDefault="00E939CC" w:rsidP="00B15FEB" w:rsidR="00E939CC">
      <w:pPr>
        <w:jc w:val="both"/>
        <w:rPr>
          <w:rFonts w:hAnsi="Times New Roman" w:ascii="Times New Roman"/>
        </w:rPr>
      </w:pPr>
    </w:p>
    <w:p w:rsidRDefault="00995692" w:rsidP="00B15FEB" w:rsidR="0039006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Konstatira se da z</w:t>
      </w:r>
      <w:r w:rsidR="00390063">
        <w:rPr>
          <w:rFonts w:hAnsi="Times New Roman" w:ascii="Times New Roman"/>
        </w:rPr>
        <w:t>amjenik punomoćnika vjerovnika SPV ZA SANACIJU d.o.o., Zagreb, Zlatko Jurlina napušta sudnicu u 9,50 sati.</w:t>
      </w:r>
    </w:p>
    <w:p w:rsidRDefault="00995692" w:rsidP="00B15FEB" w:rsidR="00995692">
      <w:pPr>
        <w:jc w:val="both"/>
        <w:rPr>
          <w:rFonts w:hAnsi="Times New Roman" w:ascii="Times New Roman"/>
        </w:rPr>
      </w:pPr>
    </w:p>
    <w:p w:rsidRDefault="00995692" w:rsidP="00B15FEB" w:rsidR="009956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Konstatira se da zamjenik punomoćnika vjerovnika </w:t>
      </w:r>
      <w:r w:rsidRPr="009D44EB">
        <w:rPr>
          <w:rFonts w:hAnsi="Times New Roman" w:ascii="Times New Roman"/>
        </w:rPr>
        <w:t>INA-INDUSTRIJA NAFTE, d.d.</w:t>
      </w:r>
      <w:r>
        <w:rPr>
          <w:rFonts w:hAnsi="Times New Roman" w:ascii="Times New Roman"/>
        </w:rPr>
        <w:t xml:space="preserve"> Šime Lukačić napušta sudnica u 10,10 sati.</w:t>
      </w:r>
    </w:p>
    <w:p w:rsidRDefault="00E939CC" w:rsidP="00E939CC" w:rsidR="00E939CC">
      <w:pPr>
        <w:jc w:val="both"/>
        <w:rPr>
          <w:rFonts w:hAnsi="Times New Roman" w:ascii="Times New Roman"/>
        </w:rPr>
      </w:pPr>
    </w:p>
    <w:p w:rsidRDefault="00F73F38" w:rsidP="00F73F38" w:rsidR="00F73F38" w:rsidRPr="009D44EB">
      <w:pPr>
        <w:jc w:val="both"/>
        <w:rPr>
          <w:rFonts w:hAnsi="Times New Roman" w:ascii="Times New Roman"/>
        </w:rPr>
      </w:pPr>
      <w:r w:rsidRPr="009D44EB">
        <w:rPr>
          <w:rFonts w:hAnsi="Times New Roman" w:ascii="Times New Roman"/>
        </w:rPr>
        <w:t>Sukladno odredbi čl. 46. st. 4. Stečajnog zakona raspravit će se osporene tražbine od strane dužnika i povjerenika.</w:t>
      </w:r>
    </w:p>
    <w:p w:rsidRDefault="00F73F38" w:rsidP="00F73F38" w:rsidR="00F73F38" w:rsidRPr="009D44EB">
      <w:pPr>
        <w:jc w:val="both"/>
        <w:rPr>
          <w:rFonts w:hAnsi="Times New Roman" w:ascii="Times New Roman"/>
        </w:rPr>
      </w:pPr>
    </w:p>
    <w:p w:rsidRDefault="00F73F38" w:rsidP="00F73F38" w:rsidR="00F73F38" w:rsidRPr="009D44EB">
      <w:pPr>
        <w:jc w:val="both"/>
        <w:rPr>
          <w:rFonts w:hAnsi="Times New Roman" w:ascii="Times New Roman"/>
        </w:rPr>
      </w:pPr>
      <w:r w:rsidRPr="009D44EB">
        <w:rPr>
          <w:rFonts w:hAnsi="Times New Roman" w:ascii="Times New Roman"/>
        </w:rPr>
        <w:t xml:space="preserve">Vjerovnici osporenih tražbina </w:t>
      </w:r>
      <w:r>
        <w:rPr>
          <w:rFonts w:hAnsi="Times New Roman" w:ascii="Times New Roman"/>
        </w:rPr>
        <w:t xml:space="preserve">i djelomično osporenih tražbina </w:t>
      </w:r>
      <w:r w:rsidRPr="009D44EB">
        <w:rPr>
          <w:rFonts w:hAnsi="Times New Roman" w:ascii="Times New Roman"/>
        </w:rPr>
        <w:t>pozivaju se da otklone osporavanje.</w:t>
      </w:r>
    </w:p>
    <w:p w:rsidRDefault="00F73F38" w:rsidP="00F73F38" w:rsidR="00F73F38" w:rsidRPr="009D44EB">
      <w:pPr>
        <w:jc w:val="both"/>
        <w:rPr>
          <w:rFonts w:hAnsi="Times New Roman" w:ascii="Times New Roman"/>
        </w:rPr>
      </w:pPr>
    </w:p>
    <w:p w:rsidRDefault="00F73F38" w:rsidP="00F73F38" w:rsidR="00F73F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Konstatira se da su na ročištu vjerovnici čije su tražbine djelomično osporene i to: vjerovnik SLAVKA DŽAPE, JOSIPA FURČIĆA, vl. ''AUTOPRIJEVOZNIK JOSIP FURČIĆ'' i VODOVOD I ODVODNJA d.o.o., Šibenik, dok ostali vjerovnici čije su tražbine osporene u cijelosti ili djelomično nisu prisutni na današnjem ročištu.</w:t>
      </w:r>
    </w:p>
    <w:p w:rsidRDefault="00F73F38" w:rsidP="00F73F38" w:rsidR="00F73F38">
      <w:pPr>
        <w:jc w:val="both"/>
        <w:rPr>
          <w:rFonts w:hAnsi="Times New Roman" w:ascii="Times New Roman"/>
        </w:rPr>
      </w:pPr>
    </w:p>
    <w:p w:rsidRDefault="00F73F38" w:rsidP="00F73F38" w:rsidR="00F73F38">
      <w:pPr>
        <w:rPr>
          <w:rFonts w:hAnsi="Times New Roman" w:ascii="Times New Roman"/>
        </w:rPr>
      </w:pPr>
      <w:r>
        <w:rPr>
          <w:rFonts w:hAnsi="Times New Roman" w:ascii="Times New Roman"/>
        </w:rPr>
        <w:t>Zamjenik punomoćnika vjerovnika SLAVKA DŽAPE u odnosu na osporeni dio od strane dužnika i povjerenika navodi kako je nesporno da je iznos od 19.062,50 kn plaćen o</w:t>
      </w:r>
      <w:r w:rsidR="00C15194">
        <w:rPr>
          <w:rFonts w:hAnsi="Times New Roman" w:ascii="Times New Roman"/>
        </w:rPr>
        <w:t>d strane dužnika</w:t>
      </w:r>
      <w:r>
        <w:rPr>
          <w:rFonts w:hAnsi="Times New Roman" w:ascii="Times New Roman"/>
        </w:rPr>
        <w:t xml:space="preserve"> na dan 24. studenog 2017.</w:t>
      </w:r>
      <w:r w:rsidR="00C15194">
        <w:rPr>
          <w:rFonts w:hAnsi="Times New Roman" w:ascii="Times New Roman"/>
        </w:rPr>
        <w:t xml:space="preserve"> slijedom čega sada tražbina ovog vjerovnika sada iznosi 57.187,50 kn.</w:t>
      </w:r>
    </w:p>
    <w:p w:rsidRDefault="00F73F38" w:rsidP="00F73F38" w:rsidR="00F73F38">
      <w:pPr>
        <w:jc w:val="both"/>
        <w:rPr>
          <w:rFonts w:hAnsi="Times New Roman" w:ascii="Times New Roman"/>
        </w:rPr>
      </w:pPr>
    </w:p>
    <w:p w:rsidRDefault="00C15194" w:rsidP="008C07D1" w:rsidR="00C1519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Zamjenik punomoćnika vjerovnika JOSIPA FURČIĆA u odnosu na osporeni dio od strane dužnika i</w:t>
      </w:r>
    </w:p>
    <w:p w:rsidRDefault="00C15194" w:rsidP="008C07D1" w:rsidR="00AE474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povjerenika navodi kako </w:t>
      </w:r>
      <w:r w:rsidR="00AE474D">
        <w:rPr>
          <w:rFonts w:hAnsi="Times New Roman" w:ascii="Times New Roman"/>
        </w:rPr>
        <w:t>osporava da bi iznos od</w:t>
      </w:r>
      <w:r>
        <w:rPr>
          <w:rFonts w:hAnsi="Times New Roman" w:ascii="Times New Roman"/>
        </w:rPr>
        <w:t xml:space="preserve"> 106.853,75 kn </w:t>
      </w:r>
      <w:r w:rsidR="00AE474D">
        <w:rPr>
          <w:rFonts w:hAnsi="Times New Roman" w:ascii="Times New Roman"/>
        </w:rPr>
        <w:t xml:space="preserve">bio </w:t>
      </w:r>
      <w:r>
        <w:rPr>
          <w:rFonts w:hAnsi="Times New Roman" w:ascii="Times New Roman"/>
        </w:rPr>
        <w:t>plaćen od strane dužnika</w:t>
      </w:r>
      <w:r w:rsidR="00AE474D">
        <w:rPr>
          <w:rFonts w:hAnsi="Times New Roman" w:ascii="Times New Roman"/>
        </w:rPr>
        <w:t>. Vjerovnik posjeduje 2 ovršne isprave i to 2 rješenja o ovrsi na temelju vjerodostojne isprave po javnom bilježniku Vojislavu Vuletinu iz Šibenika, posl. br. Ovrv-4</w:t>
      </w:r>
      <w:r w:rsidR="008C07D1">
        <w:rPr>
          <w:rFonts w:hAnsi="Times New Roman" w:ascii="Times New Roman"/>
        </w:rPr>
        <w:t>25/2017 i Ovrv-2602/2017.</w:t>
      </w:r>
    </w:p>
    <w:p w:rsidRDefault="008C07D1" w:rsidP="008C07D1" w:rsidR="008C07D1">
      <w:pPr>
        <w:jc w:val="both"/>
        <w:rPr>
          <w:rFonts w:hAnsi="Times New Roman" w:ascii="Times New Roman"/>
        </w:rPr>
      </w:pPr>
    </w:p>
    <w:p w:rsidRDefault="008C07D1" w:rsidP="008C07D1" w:rsidR="008C07D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Povjerenik i dužnik u odnosu na prednje navode zamj. pun. vjerovnika JOSIPA FURČIĆA izjavljuju da ustraju kod djelomičnog osporavanja ovog vjerovnika i to za iznos od 106.853,75 kn jer da je taj iznos plaćen. </w:t>
      </w:r>
    </w:p>
    <w:p w:rsidRDefault="008C07D1" w:rsidP="008C07D1" w:rsidR="008C07D1">
      <w:pPr>
        <w:jc w:val="both"/>
        <w:rPr>
          <w:rFonts w:hAnsi="Times New Roman" w:ascii="Times New Roman"/>
        </w:rPr>
      </w:pPr>
    </w:p>
    <w:p w:rsidRDefault="008C07D1" w:rsidP="008C07D1" w:rsidR="008C07D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Osporavanje nije otklonjeno.</w:t>
      </w:r>
    </w:p>
    <w:p w:rsidRDefault="008C07D1" w:rsidP="008C07D1" w:rsidR="008C07D1">
      <w:pPr>
        <w:jc w:val="both"/>
        <w:rPr>
          <w:rFonts w:hAnsi="Times New Roman" w:ascii="Times New Roman"/>
        </w:rPr>
      </w:pPr>
    </w:p>
    <w:p w:rsidRDefault="008C07D1" w:rsidP="008C07D1" w:rsidR="003C40F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Punomoćnik vjerovnika VODOVOD I ODVODNJA d.o.o., Šibenik u odnosu na osporeni dio tražbine od strane dužnika i povjerenika, a koji iznosi 2.001,22 kn  iz razloga jer da je zastara kamate 2013. – 62,33 kn; 2014. -1.007,38 kn i 2015. 931,51 kn, osporavanje je dijelom osnovano, a dijelom nije. </w:t>
      </w:r>
    </w:p>
    <w:p w:rsidRDefault="003C40F2" w:rsidP="008C07D1" w:rsidR="003C40F2">
      <w:pPr>
        <w:rPr>
          <w:rFonts w:hAnsi="Times New Roman" w:ascii="Times New Roman"/>
        </w:rPr>
      </w:pPr>
    </w:p>
    <w:p w:rsidRDefault="008C07D1" w:rsidP="008C07D1" w:rsidR="008C07D1">
      <w:pPr>
        <w:rPr>
          <w:rFonts w:hAnsi="Times New Roman" w:ascii="Times New Roman"/>
        </w:rPr>
      </w:pPr>
      <w:r>
        <w:rPr>
          <w:rFonts w:hAnsi="Times New Roman" w:ascii="Times New Roman"/>
        </w:rPr>
        <w:t>Osnovano je u dijelu osporene kamate za 2013. u iznosu od 29,22 kn, te je također osnovano u dijelu osporene kamate za 2014. u cjelokupnom iznosu od 1.007,38 kn</w:t>
      </w:r>
      <w:r w:rsidR="00BA4359">
        <w:rPr>
          <w:rFonts w:hAnsi="Times New Roman" w:ascii="Times New Roman"/>
        </w:rPr>
        <w:t xml:space="preserve"> što ukupno iznosi 1.056,60 kn dakle taj iznos je nesporno u zastari</w:t>
      </w:r>
      <w:r>
        <w:rPr>
          <w:rFonts w:hAnsi="Times New Roman" w:ascii="Times New Roman"/>
        </w:rPr>
        <w:t xml:space="preserve">. </w:t>
      </w:r>
    </w:p>
    <w:p w:rsidRDefault="003C40F2" w:rsidP="008C07D1" w:rsidR="003C40F2">
      <w:pPr>
        <w:rPr>
          <w:rFonts w:hAnsi="Times New Roman" w:ascii="Times New Roman"/>
        </w:rPr>
      </w:pPr>
    </w:p>
    <w:p w:rsidRDefault="008C07D1" w:rsidP="00BA4359" w:rsidR="008C07D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Međutim, nije osnovano </w:t>
      </w:r>
      <w:r w:rsidR="00BA4359">
        <w:rPr>
          <w:rFonts w:hAnsi="Times New Roman" w:ascii="Times New Roman"/>
        </w:rPr>
        <w:t xml:space="preserve">osporavanje </w:t>
      </w:r>
      <w:r>
        <w:rPr>
          <w:rFonts w:hAnsi="Times New Roman" w:ascii="Times New Roman"/>
        </w:rPr>
        <w:t>u dij</w:t>
      </w:r>
      <w:r w:rsidR="00FD63B3">
        <w:rPr>
          <w:rFonts w:hAnsi="Times New Roman" w:ascii="Times New Roman"/>
        </w:rPr>
        <w:t>elu u kojem je osporena kamata za</w:t>
      </w:r>
      <w:r>
        <w:rPr>
          <w:rFonts w:hAnsi="Times New Roman" w:ascii="Times New Roman"/>
        </w:rPr>
        <w:t xml:space="preserve"> </w:t>
      </w:r>
      <w:r w:rsidR="00FD63B3">
        <w:rPr>
          <w:rFonts w:hAnsi="Times New Roman" w:ascii="Times New Roman"/>
        </w:rPr>
        <w:t xml:space="preserve">2015. godinu u iznosu od 931,51 kn i u iznosu od 33,11 kn za 2015. </w:t>
      </w:r>
      <w:r w:rsidR="00BA4359">
        <w:rPr>
          <w:rFonts w:hAnsi="Times New Roman" w:ascii="Times New Roman"/>
        </w:rPr>
        <w:t xml:space="preserve">dakle radi se o iznosu od ukupno 944,62 kn, </w:t>
      </w:r>
      <w:r w:rsidR="00FD63B3">
        <w:rPr>
          <w:rFonts w:hAnsi="Times New Roman" w:ascii="Times New Roman"/>
        </w:rPr>
        <w:t>budući da taj dio nije u zastari jer se na predmetni odnos treba primjenjivati zastarni rok od 3 godine sukladno odredbama ZOO-a.</w:t>
      </w:r>
    </w:p>
    <w:p w:rsidRDefault="00BA4359" w:rsidP="00BA4359" w:rsidR="00BA4359">
      <w:pPr>
        <w:jc w:val="both"/>
        <w:rPr>
          <w:rFonts w:hAnsi="Times New Roman" w:ascii="Times New Roman"/>
        </w:rPr>
      </w:pPr>
    </w:p>
    <w:p w:rsidRDefault="00BA4359" w:rsidP="00F73F38" w:rsidR="00C317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Povjerenik i dužnik suglasno navode kako su točni naprijed navedeni navodi punomoćnika vjerovnika VODOVOD I ODVODNJA d.o.o., Šibenik slijedom čega dužnik više ne osporava iznos ovom vjerovniku za 944,62 kn slijedom čega priznaje tražbinu istome u iznosu od 38.674,79 kn.</w:t>
      </w:r>
    </w:p>
    <w:p w:rsidRDefault="00430C7E" w:rsidP="00F73F38" w:rsidR="00430C7E">
      <w:pPr>
        <w:jc w:val="both"/>
        <w:rPr>
          <w:rFonts w:hAnsi="Times New Roman" w:ascii="Times New Roman"/>
        </w:rPr>
      </w:pPr>
    </w:p>
    <w:p w:rsidRDefault="00C31789" w:rsidP="00F73F38" w:rsidR="00C317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Konstatira se da je u 11,40 sati u sudnicu pristupio zamjenik zamjenika pun. vjerovnika SPV ZA SANACIJU d.o.o. Zagreb, Ante Galešić, odvjetnički vježbenik kod Zlatka Jurline, odvjetnika u Zadru. </w:t>
      </w:r>
    </w:p>
    <w:p w:rsidRDefault="00C31789" w:rsidP="00F73F38" w:rsidR="00C31789">
      <w:pPr>
        <w:jc w:val="both"/>
        <w:rPr>
          <w:rFonts w:hAnsi="Times New Roman" w:ascii="Times New Roman"/>
        </w:rPr>
      </w:pPr>
    </w:p>
    <w:p w:rsidRDefault="00C31789" w:rsidP="00787414" w:rsidR="0078741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Zamj. zamj. punomoćnika vjerovnika SPV ZA SANACIJU d.o.o. Zagreb u odnosu na osporeni dio tražbine od strane dužnika i povjerenika, a koji iznosi </w:t>
      </w:r>
      <w:r w:rsidR="00787414">
        <w:rPr>
          <w:rFonts w:hAnsi="Times New Roman" w:ascii="Times New Roman"/>
        </w:rPr>
        <w:t xml:space="preserve">23.805,48 kn, a koji su dužnik i povjerenik osporili iz razloga jer da je ovaj iznos naplaćen po Ovr-609/16, zamjenik zamj. punomoćnika navodi da ovaj iznos nije plaćen, slijedom čega ne može otkloniti osporavanje. </w:t>
      </w:r>
    </w:p>
    <w:p w:rsidRDefault="00787414" w:rsidP="00787414" w:rsidR="00787414">
      <w:pPr>
        <w:jc w:val="both"/>
        <w:rPr>
          <w:rFonts w:hAnsi="Times New Roman" w:ascii="Times New Roman"/>
        </w:rPr>
      </w:pPr>
    </w:p>
    <w:p w:rsidRDefault="00787414" w:rsidP="00787414" w:rsidR="0078741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Povjerenik i dužnik suglasno navode da ustraju i dalje kod osporavanja predmetnog iznosa od 23.805,48 kn predmetnom </w:t>
      </w:r>
      <w:r w:rsidR="00430C7E">
        <w:rPr>
          <w:rFonts w:hAnsi="Times New Roman" w:ascii="Times New Roman"/>
        </w:rPr>
        <w:t xml:space="preserve">vjerovniku jer da je to plaćeno po ovršnoj ispravi poslovni broj: Ovr-609/16. </w:t>
      </w:r>
    </w:p>
    <w:p w:rsidRDefault="00787414" w:rsidP="00C31789" w:rsidR="00787414">
      <w:pPr>
        <w:rPr>
          <w:rFonts w:hAnsi="Times New Roman" w:ascii="Times New Roman"/>
        </w:rPr>
      </w:pPr>
    </w:p>
    <w:p w:rsidRDefault="00430C7E" w:rsidP="00C31789" w:rsidR="00787414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Osporavanje nije otklonjeno. </w:t>
      </w:r>
    </w:p>
    <w:p w:rsidRDefault="00430C7E" w:rsidP="00C31789" w:rsidR="00430C7E">
      <w:pPr>
        <w:rPr>
          <w:rFonts w:hAnsi="Times New Roman" w:ascii="Times New Roman"/>
        </w:rPr>
      </w:pPr>
    </w:p>
    <w:p w:rsidRDefault="00430C7E" w:rsidP="00C31789" w:rsidR="00430C7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Povjerenik i dužnik suglasno navode da i dalje ustraju kod osporavanja tražbina u cijelosti odnosno djelomično vjerovnicima čije su tražbine prethodno osporili, a koji nisu prisutni na današnjem ročištu. </w:t>
      </w:r>
    </w:p>
    <w:p w:rsidRDefault="00F73F38" w:rsidP="00F73F38" w:rsidR="00F73F38" w:rsidRPr="009D44EB">
      <w:pPr>
        <w:jc w:val="both"/>
        <w:rPr>
          <w:rFonts w:hAnsi="Times New Roman" w:ascii="Times New Roman"/>
        </w:rPr>
      </w:pPr>
    </w:p>
    <w:p w:rsidRDefault="00F73F38" w:rsidP="00F73F38" w:rsidR="00F73F38" w:rsidRPr="00AF2A73">
      <w:pPr>
        <w:jc w:val="both"/>
        <w:rPr>
          <w:rFonts w:hAnsi="Times New Roman" w:ascii="Times New Roman"/>
        </w:rPr>
      </w:pPr>
      <w:r w:rsidRPr="00AF2A73">
        <w:rPr>
          <w:rFonts w:hAnsi="Times New Roman" w:ascii="Times New Roman"/>
        </w:rPr>
        <w:t>Utvrđuje se da nitko od vjerovnika nije osporio tražbinu drugog vjerovnika, a sukladno odredbi čl. 42. st. 1.  Stečajnog zakona.</w:t>
      </w:r>
    </w:p>
    <w:p w:rsidRDefault="00F73F38" w:rsidP="00E939CC" w:rsidR="00F73F38">
      <w:pPr>
        <w:jc w:val="both"/>
        <w:rPr>
          <w:rFonts w:hAnsi="Times New Roman" w:ascii="Times New Roman"/>
        </w:rPr>
      </w:pPr>
    </w:p>
    <w:p w:rsidRDefault="00430C7E" w:rsidP="00E939CC" w:rsidR="00430C7E">
      <w:pPr>
        <w:jc w:val="both"/>
        <w:rPr>
          <w:rFonts w:hAnsi="Times New Roman" w:ascii="Times New Roman"/>
        </w:rPr>
      </w:pPr>
    </w:p>
    <w:p w:rsidRDefault="00430C7E" w:rsidP="00E939CC" w:rsidR="00430C7E">
      <w:pPr>
        <w:jc w:val="both"/>
        <w:rPr>
          <w:rFonts w:hAnsi="Times New Roman" w:ascii="Times New Roman"/>
        </w:rPr>
      </w:pPr>
    </w:p>
    <w:p w:rsidRDefault="00430C7E" w:rsidP="00E939CC" w:rsidR="00430C7E">
      <w:pPr>
        <w:jc w:val="both"/>
        <w:rPr>
          <w:rFonts w:hAnsi="Times New Roman" w:ascii="Times New Roman"/>
        </w:rPr>
      </w:pPr>
    </w:p>
    <w:p w:rsidRDefault="00430C7E" w:rsidP="00E939CC" w:rsidR="00430C7E">
      <w:pPr>
        <w:jc w:val="both"/>
        <w:rPr>
          <w:rFonts w:hAnsi="Times New Roman" w:ascii="Times New Roman"/>
        </w:rPr>
      </w:pPr>
    </w:p>
    <w:p w:rsidRDefault="00430C7E" w:rsidP="00E939CC" w:rsidR="00430C7E">
      <w:pPr>
        <w:jc w:val="both"/>
        <w:rPr>
          <w:rFonts w:hAnsi="Times New Roman" w:ascii="Times New Roman"/>
        </w:rPr>
      </w:pPr>
    </w:p>
    <w:p w:rsidRDefault="00E939CC" w:rsidP="00E939CC" w:rsidR="00E939CC" w:rsidRPr="005C6721">
      <w:pPr>
        <w:jc w:val="both"/>
        <w:rPr>
          <w:rFonts w:hAnsi="Times New Roman" w:ascii="Times New Roman"/>
          <w:sz w:val="24"/>
          <w:szCs w:val="24"/>
        </w:rPr>
      </w:pPr>
      <w:r w:rsidRPr="005C6721">
        <w:rPr>
          <w:rFonts w:hAnsi="Times New Roman" w:ascii="Times New Roman"/>
          <w:sz w:val="24"/>
          <w:szCs w:val="24"/>
        </w:rPr>
        <w:t xml:space="preserve">Povjerenik  dalje navodi da su pristigle prijave razlučnih prava i to: </w:t>
      </w:r>
    </w:p>
    <w:p w:rsidRDefault="00E939CC" w:rsidP="00E939CC" w:rsidR="00E939CC" w:rsidRPr="005C6721">
      <w:pPr>
        <w:rPr>
          <w:rFonts w:hAnsi="Times New Roman" w:ascii="Times New Roman"/>
          <w:bCs/>
          <w:color w:val="000000"/>
          <w:sz w:val="24"/>
          <w:szCs w:val="24"/>
        </w:rPr>
      </w:pPr>
    </w:p>
    <w:p w:rsidRDefault="00E939CC" w:rsidP="00E939CC" w:rsidR="00E939CC" w:rsidRPr="005C6721">
      <w:pPr>
        <w:rPr>
          <w:rFonts w:hAnsi="Times New Roman" w:ascii="Times New Roman"/>
          <w:bCs/>
          <w:color w:val="000000"/>
          <w:sz w:val="24"/>
          <w:szCs w:val="24"/>
        </w:rPr>
      </w:pPr>
      <w:r w:rsidRPr="005C6721">
        <w:rPr>
          <w:rFonts w:hAnsi="Times New Roman" w:ascii="Times New Roman"/>
          <w:bCs/>
          <w:color w:val="000000"/>
          <w:sz w:val="24"/>
          <w:szCs w:val="24"/>
        </w:rPr>
        <w:t>Prijava razlučnog prava:</w:t>
      </w:r>
    </w:p>
    <w:p w:rsidRDefault="00E939CC" w:rsidP="00E939CC" w:rsidR="00E939CC">
      <w:pPr>
        <w:jc w:val="both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53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2"/>
        <w:gridCol w:w="1007"/>
        <w:gridCol w:w="927"/>
        <w:gridCol w:w="912"/>
        <w:gridCol w:w="1027"/>
        <w:gridCol w:w="1373"/>
        <w:gridCol w:w="1855"/>
        <w:gridCol w:w="2458"/>
      </w:tblGrid>
      <w:tr w:rsidTr="0086206E" w:rsidR="0086206E" w:rsidRPr="00C35F40">
        <w:trPr>
          <w:jc w:val="center"/>
        </w:trPr>
        <w:tc>
          <w:tcPr>
            <w:tcW w:type="pct" w:w="197"/>
            <w:vAlign w:val="center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  <w:b/>
              </w:rPr>
            </w:pPr>
            <w:r w:rsidRPr="005C6721">
              <w:rPr>
                <w:rFonts w:hAnsi="Times New Roman" w:ascii="Times New Roman"/>
                <w:b/>
              </w:rPr>
              <w:t xml:space="preserve">Redni broj </w:t>
            </w:r>
          </w:p>
          <w:p w:rsidRDefault="0086206E" w:rsidP="00E939CC" w:rsidR="0086206E" w:rsidRPr="005C6721">
            <w:pPr>
              <w:jc w:val="both"/>
              <w:rPr>
                <w:rFonts w:hAnsi="Times New Roman" w:ascii="Times New Roman"/>
                <w:b/>
              </w:rPr>
            </w:pPr>
          </w:p>
        </w:tc>
        <w:tc>
          <w:tcPr>
            <w:tcW w:type="pct" w:w="506"/>
            <w:vAlign w:val="center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  <w:b/>
              </w:rPr>
            </w:pPr>
            <w:r w:rsidRPr="005C6721">
              <w:rPr>
                <w:rFonts w:hAnsi="Times New Roman" w:ascii="Times New Roman"/>
                <w:b/>
              </w:rPr>
              <w:t>Ime i prezime /  tvrtka ili naziv razlučnog vjerovnika</w:t>
            </w:r>
          </w:p>
        </w:tc>
        <w:tc>
          <w:tcPr>
            <w:tcW w:type="pct" w:w="466"/>
            <w:vAlign w:val="center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  <w:b/>
              </w:rPr>
            </w:pPr>
            <w:r w:rsidRPr="005C6721">
              <w:rPr>
                <w:rFonts w:hAnsi="Times New Roman" w:ascii="Times New Roman"/>
                <w:b/>
              </w:rPr>
              <w:t xml:space="preserve">OIB razlučnog vjerovnika </w:t>
            </w:r>
          </w:p>
        </w:tc>
        <w:tc>
          <w:tcPr>
            <w:tcW w:type="pct" w:w="458"/>
            <w:vAlign w:val="center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  <w:b/>
              </w:rPr>
            </w:pPr>
            <w:r w:rsidRPr="005C6721">
              <w:rPr>
                <w:rFonts w:hAnsi="Times New Roman" w:ascii="Times New Roman"/>
                <w:b/>
              </w:rPr>
              <w:t>Adresa / sjedište razlučnog vjerovnika</w:t>
            </w:r>
          </w:p>
        </w:tc>
        <w:tc>
          <w:tcPr>
            <w:tcW w:type="pct" w:w="516"/>
            <w:vAlign w:val="center"/>
          </w:tcPr>
          <w:p w:rsidRDefault="0086206E" w:rsidP="0086206E" w:rsidR="0086206E" w:rsidRPr="005C6721">
            <w:pPr>
              <w:jc w:val="both"/>
              <w:rPr>
                <w:rFonts w:hAnsi="Times New Roman" w:ascii="Times New Roman"/>
                <w:b/>
              </w:rPr>
            </w:pPr>
            <w:r w:rsidRPr="005C6721">
              <w:rPr>
                <w:rFonts w:hAnsi="Times New Roman" w:ascii="Times New Roman"/>
                <w:b/>
              </w:rPr>
              <w:t>Iznos tražbine ako plan restrukturiranja zadire u njihova prava</w:t>
            </w:r>
          </w:p>
        </w:tc>
        <w:tc>
          <w:tcPr>
            <w:tcW w:type="pct" w:w="690"/>
            <w:vAlign w:val="center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  <w:b/>
              </w:rPr>
            </w:pPr>
            <w:r w:rsidRPr="005C6721">
              <w:rPr>
                <w:rFonts w:hAnsi="Times New Roman" w:ascii="Times New Roman"/>
                <w:b/>
              </w:rPr>
              <w:t>Pravnu osnovu tražbine osigurane razlučnim pravom</w:t>
            </w:r>
          </w:p>
        </w:tc>
        <w:tc>
          <w:tcPr>
            <w:tcW w:type="pct" w:w="932"/>
            <w:vAlign w:val="center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  <w:b/>
              </w:rPr>
            </w:pPr>
            <w:r w:rsidRPr="005C6721">
              <w:rPr>
                <w:rFonts w:hAnsi="Times New Roman" w:ascii="Times New Roman"/>
                <w:b/>
              </w:rPr>
              <w:t>Dio imovine na koji se odnosi razlučno pravo</w:t>
            </w:r>
          </w:p>
        </w:tc>
        <w:tc>
          <w:tcPr>
            <w:tcW w:type="pct" w:w="1235"/>
          </w:tcPr>
          <w:p w:rsidRDefault="0086206E" w:rsidP="0086206E" w:rsidR="0086206E" w:rsidRPr="005C6721">
            <w:pPr>
              <w:jc w:val="both"/>
              <w:rPr>
                <w:rFonts w:hAnsi="Times New Roman" w:ascii="Times New Roman"/>
                <w:b/>
              </w:rPr>
            </w:pPr>
            <w:r w:rsidRPr="005C6721">
              <w:rPr>
                <w:rFonts w:hAnsi="Times New Roman" w:ascii="Times New Roman"/>
                <w:b/>
              </w:rPr>
              <w:t>Izjava razlučnog vjerovnika o odricanju ili ne odricanju prava na odvojeno namirenje/izjava o pristanku ili uskrati pristanka odgode namirenja iz predmeta na koji se odnosi njihovo razlučno pravo</w:t>
            </w:r>
          </w:p>
        </w:tc>
      </w:tr>
      <w:tr w:rsidTr="0086206E" w:rsidR="0086206E" w:rsidRPr="00C35F40">
        <w:trPr>
          <w:trHeight w:val="782"/>
          <w:jc w:val="center"/>
        </w:trPr>
        <w:tc>
          <w:tcPr>
            <w:tcW w:type="pct" w:w="197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1.</w:t>
            </w:r>
          </w:p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506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SPV ZA SANACIJU d.o.o.</w:t>
            </w:r>
          </w:p>
        </w:tc>
        <w:tc>
          <w:tcPr>
            <w:tcW w:type="pct" w:w="466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37066802433</w:t>
            </w:r>
          </w:p>
        </w:tc>
        <w:tc>
          <w:tcPr>
            <w:tcW w:type="pct" w:w="458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Zagreb, Jurišićeva 1</w:t>
            </w:r>
          </w:p>
        </w:tc>
        <w:tc>
          <w:tcPr>
            <w:tcW w:type="pct" w:w="516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45.044.565,65 kn</w:t>
            </w:r>
          </w:p>
        </w:tc>
        <w:tc>
          <w:tcPr>
            <w:tcW w:type="pct" w:w="690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-Sporazum radi osiguranja novčane tražbine prijenosom vlasništva i zasnivanjem lebdećeg založnog prava od 30. rujna 2016., javnobilježnički potvrđen po javnom bilježniku Alisi Kale 7. listopada 2016. pod poslovnim brojem OV-6777/16,</w:t>
            </w:r>
          </w:p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-Sporazum radi osiguranja novčane tražbine prijenosom vlasništva od 15. srpnja 2013., potvr</w:t>
            </w:r>
            <w:r w:rsidR="00430C7E">
              <w:rPr>
                <w:rFonts w:hAnsi="Times New Roman" w:ascii="Times New Roman"/>
              </w:rPr>
              <w:t>đen po javnom bilježniku Vinku B</w:t>
            </w:r>
            <w:r w:rsidRPr="005C6721">
              <w:rPr>
                <w:rFonts w:hAnsi="Times New Roman" w:ascii="Times New Roman"/>
              </w:rPr>
              <w:t>ukviću 4. rujna 2013. pod poslovnim brojem OV-5643/13</w:t>
            </w:r>
          </w:p>
        </w:tc>
        <w:tc>
          <w:tcPr>
            <w:tcW w:type="pct" w:w="932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nekretnine:zk.ul.br.7620.k.o.Šibenik,k.č.br.3475/1, u naravi Vinarija i Dvor, površine 21494 m2, Općinski sud u Šibeniku, ZKO Šibenik</w:t>
            </w:r>
          </w:p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-pokretnine: zalihe vina ukupne vrijednosti 11.482.575,50kn prema Lager listi na dan 15.06.2016. od dana 30.09.2016. koje zalihe se u naravi sas</w:t>
            </w:r>
            <w:r w:rsidR="00430C7E">
              <w:rPr>
                <w:rFonts w:hAnsi="Times New Roman" w:ascii="Times New Roman"/>
              </w:rPr>
              <w:t>t</w:t>
            </w:r>
            <w:r w:rsidRPr="005C6721">
              <w:rPr>
                <w:rFonts w:hAnsi="Times New Roman" w:ascii="Times New Roman"/>
              </w:rPr>
              <w:t xml:space="preserve">oje od zaliha vina u količini i po kvaliteti prema Lager listi na dan 15.06.2016. od dana 30.09.2016., artikli s količinom na stanju skladišta:41201 skladište sirovine podrum, vlastita roba, za grupu artikla 1,1-52,4 koje se nalazi i ubuduće će se nalaziti u skladištu koje se nalazi u zgradi sagrađenoj na čest.zgr.347571, k.o. Šibenik, na adresi Šibenik, </w:t>
            </w:r>
            <w:r w:rsidRPr="005C6721">
              <w:rPr>
                <w:rFonts w:hAnsi="Times New Roman" w:ascii="Times New Roman"/>
              </w:rPr>
              <w:lastRenderedPageBreak/>
              <w:t>Velimira Škorpika 2</w:t>
            </w:r>
          </w:p>
        </w:tc>
        <w:tc>
          <w:tcPr>
            <w:tcW w:type="pct" w:w="1235"/>
          </w:tcPr>
          <w:p w:rsidRDefault="0086206E" w:rsidP="0086206E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lastRenderedPageBreak/>
              <w:t>predmetni vjerovnik ne odriče se prava na odvojeno namirenje, te ne pristaje da se odgodi namirenje iz predmeta na koji se odnosi njegovo razlučno pravo radi provedbe plana restrukturiranja</w:t>
            </w:r>
          </w:p>
        </w:tc>
      </w:tr>
      <w:tr w:rsidTr="0086206E" w:rsidR="0086206E" w:rsidRPr="00C35F40">
        <w:trPr>
          <w:trHeight w:val="782"/>
          <w:jc w:val="center"/>
        </w:trPr>
        <w:tc>
          <w:tcPr>
            <w:tcW w:type="pct" w:w="197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lastRenderedPageBreak/>
              <w:t>2.</w:t>
            </w:r>
          </w:p>
        </w:tc>
        <w:tc>
          <w:tcPr>
            <w:tcW w:type="pct" w:w="506"/>
          </w:tcPr>
          <w:p w:rsidRDefault="00430C7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Hrvatska, Ministarstvo financija, Porezna uprava, Područni ured</w:t>
            </w:r>
            <w:r w:rsidR="0086206E" w:rsidRPr="005C6721">
              <w:rPr>
                <w:rFonts w:hAnsi="Times New Roman" w:ascii="Times New Roman"/>
              </w:rPr>
              <w:t xml:space="preserve"> Šibenik</w:t>
            </w:r>
          </w:p>
        </w:tc>
        <w:tc>
          <w:tcPr>
            <w:tcW w:type="pct" w:w="466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OIB:18683136487</w:t>
            </w:r>
          </w:p>
        </w:tc>
        <w:tc>
          <w:tcPr>
            <w:tcW w:type="pct" w:w="458"/>
          </w:tcPr>
          <w:p w:rsidRDefault="0086206E" w:rsidP="0086206E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Obala hrvatske mornarice 3, Šibenik</w:t>
            </w:r>
          </w:p>
        </w:tc>
        <w:tc>
          <w:tcPr>
            <w:tcW w:type="pct" w:w="516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4.599.730,35 kn</w:t>
            </w:r>
          </w:p>
        </w:tc>
        <w:tc>
          <w:tcPr>
            <w:tcW w:type="pct" w:w="690"/>
          </w:tcPr>
          <w:p w:rsidRDefault="0086206E" w:rsidP="0086206E" w:rsidR="0086206E" w:rsidRPr="005C6721">
            <w:pPr>
              <w:rPr>
                <w:rFonts w:eastAsia="Times New Roman" w:hAnsi="Times New Roman" w:ascii="Times New Roman"/>
                <w:lang w:eastAsia="hr-HR"/>
              </w:rPr>
            </w:pPr>
            <w:r w:rsidRPr="005C6721">
              <w:rPr>
                <w:rFonts w:eastAsia="Times New Roman" w:hAnsi="Times New Roman" w:ascii="Times New Roman"/>
                <w:lang w:eastAsia="hr-HR"/>
              </w:rPr>
              <w:t>Upravni ugovor Klasa: 415-02/16-10/31, Ur.broj: 513-07-21-06/17-08, od 27.01.2017.</w:t>
            </w:r>
          </w:p>
          <w:p w:rsidRDefault="0086206E" w:rsidP="0086206E" w:rsidR="0086206E" w:rsidRPr="005C6721">
            <w:pPr>
              <w:rPr>
                <w:rFonts w:hAnsi="Times New Roman" w:ascii="Times New Roman"/>
              </w:rPr>
            </w:pPr>
          </w:p>
        </w:tc>
        <w:tc>
          <w:tcPr>
            <w:tcW w:type="pct" w:w="932"/>
          </w:tcPr>
          <w:p w:rsidRDefault="0086206E" w:rsidP="0086206E" w:rsidR="0086206E" w:rsidRPr="005C6721">
            <w:pPr>
              <w:rPr>
                <w:rFonts w:eastAsia="Times New Roman" w:hAnsi="Times New Roman" w:ascii="Times New Roman"/>
                <w:lang w:eastAsia="hr-HR"/>
              </w:rPr>
            </w:pPr>
            <w:r w:rsidRPr="005C6721">
              <w:rPr>
                <w:rFonts w:eastAsia="Times New Roman" w:hAnsi="Times New Roman" w:ascii="Times New Roman"/>
                <w:lang w:eastAsia="hr-HR"/>
              </w:rPr>
              <w:t xml:space="preserve">- zalihe robe na skladištu: - 3 2 101 i to: skladište gotove robe Šibenik, skladište  3 2 103 Zagreb, </w:t>
            </w:r>
            <w:r w:rsidRPr="005C6721">
              <w:rPr>
                <w:rFonts w:eastAsia="Times New Roman" w:hAnsi="Times New Roman" w:ascii="Times New Roman"/>
                <w:lang w:eastAsia="hr-HR"/>
              </w:rPr>
              <w:br/>
              <w:t>- zalihe robe na skladištu: - 3 2 332 i to: skladište distribucije Mikulić</w:t>
            </w:r>
          </w:p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1235"/>
          </w:tcPr>
          <w:p w:rsidRDefault="0086206E" w:rsidP="00430C7E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predmetni vjerovnik se odriče prava na odvojeno namirenje, te pristaje da se odgodi namirenje iz predmeta na koji se odnosi njegovo razlučno pravo radi pr</w:t>
            </w:r>
            <w:r w:rsidR="00430C7E">
              <w:rPr>
                <w:rFonts w:hAnsi="Times New Roman" w:ascii="Times New Roman"/>
              </w:rPr>
              <w:t>ovedbe plana restrukturiranja</w:t>
            </w:r>
          </w:p>
        </w:tc>
      </w:tr>
      <w:tr w:rsidTr="0086206E" w:rsidR="0086206E" w:rsidRPr="00C35F40">
        <w:trPr>
          <w:trHeight w:val="782"/>
          <w:jc w:val="center"/>
        </w:trPr>
        <w:tc>
          <w:tcPr>
            <w:tcW w:type="pct" w:w="197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3.</w:t>
            </w:r>
          </w:p>
        </w:tc>
        <w:tc>
          <w:tcPr>
            <w:tcW w:type="pct" w:w="506"/>
          </w:tcPr>
          <w:p w:rsidRDefault="00430C7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Hrvatska, Ministarstvo</w:t>
            </w:r>
            <w:r w:rsidR="0086206E" w:rsidRPr="005C6721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 xml:space="preserve">financija, Carinska uprava, Područni carinski ured </w:t>
            </w:r>
            <w:r w:rsidR="0086206E" w:rsidRPr="005C6721">
              <w:rPr>
                <w:rFonts w:hAnsi="Times New Roman" w:ascii="Times New Roman"/>
              </w:rPr>
              <w:t>Split</w:t>
            </w:r>
          </w:p>
        </w:tc>
        <w:tc>
          <w:tcPr>
            <w:tcW w:type="pct" w:w="466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OIB:18683136487</w:t>
            </w:r>
          </w:p>
        </w:tc>
        <w:tc>
          <w:tcPr>
            <w:tcW w:type="pct" w:w="458"/>
          </w:tcPr>
          <w:p w:rsidRDefault="0086206E" w:rsidP="0086206E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 xml:space="preserve">Zrinsko-Frankopanska 60, Split, </w:t>
            </w:r>
          </w:p>
        </w:tc>
        <w:tc>
          <w:tcPr>
            <w:tcW w:type="pct" w:w="516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10.529.719,62 kn</w:t>
            </w:r>
          </w:p>
        </w:tc>
        <w:tc>
          <w:tcPr>
            <w:tcW w:type="pct" w:w="690"/>
          </w:tcPr>
          <w:p w:rsidRDefault="0086206E" w:rsidP="0086206E" w:rsidR="0086206E" w:rsidRPr="005C6721">
            <w:pPr>
              <w:rPr>
                <w:rFonts w:eastAsia="Times New Roman" w:hAnsi="Times New Roman" w:ascii="Times New Roman"/>
                <w:lang w:eastAsia="hr-HR"/>
              </w:rPr>
            </w:pPr>
            <w:r w:rsidRPr="005C6721">
              <w:rPr>
                <w:rFonts w:eastAsia="Times New Roman" w:hAnsi="Times New Roman" w:ascii="Times New Roman"/>
                <w:lang w:eastAsia="hr-HR"/>
              </w:rPr>
              <w:t>Ugovor o založnom pravu sa Zapisnikom o popisu zaliha sirovina OV-1895/17 od 07.04.2017.</w:t>
            </w:r>
          </w:p>
          <w:p w:rsidRDefault="0086206E" w:rsidP="0086206E" w:rsidR="0086206E" w:rsidRPr="005C6721">
            <w:pPr>
              <w:rPr>
                <w:rFonts w:eastAsia="Times New Roman" w:hAnsi="Times New Roman" w:ascii="Times New Roman"/>
                <w:lang w:eastAsia="hr-HR"/>
              </w:rPr>
            </w:pPr>
            <w:r w:rsidRPr="005C6721">
              <w:rPr>
                <w:rFonts w:eastAsia="Times New Roman" w:hAnsi="Times New Roman" w:ascii="Times New Roman"/>
                <w:lang w:eastAsia="hr-HR"/>
              </w:rPr>
              <w:t>-Upravni ugovor o namirenju poreznog duga KL:415-02/17-01/22, Ur.br:513-02-1451/3-17-6 od 18.04.2017.</w:t>
            </w:r>
          </w:p>
          <w:p w:rsidRDefault="0086206E" w:rsidP="0086206E" w:rsidR="0086206E" w:rsidRPr="005C6721">
            <w:pPr>
              <w:rPr>
                <w:rFonts w:eastAsia="Times New Roman" w:hAnsi="Times New Roman" w:ascii="Times New Roman"/>
                <w:lang w:eastAsia="hr-HR"/>
              </w:rPr>
            </w:pPr>
            <w:r w:rsidRPr="005C6721">
              <w:rPr>
                <w:rFonts w:eastAsia="Times New Roman" w:hAnsi="Times New Roman" w:ascii="Times New Roman"/>
                <w:lang w:eastAsia="hr-HR"/>
              </w:rPr>
              <w:t>-Ugovor o založnom pravu sa Zapisnikom o popisu zaliha sirovina OV-7000/17 od 23.11.2017.</w:t>
            </w:r>
          </w:p>
          <w:p w:rsidRDefault="0086206E" w:rsidP="0086206E" w:rsidR="0086206E" w:rsidRPr="005C6721">
            <w:pPr>
              <w:rPr>
                <w:rFonts w:eastAsia="Times New Roman" w:hAnsi="Times New Roman" w:ascii="Times New Roman"/>
                <w:lang w:eastAsia="hr-HR"/>
              </w:rPr>
            </w:pPr>
            <w:r w:rsidRPr="005C6721">
              <w:rPr>
                <w:rFonts w:eastAsia="Times New Roman" w:hAnsi="Times New Roman" w:ascii="Times New Roman"/>
                <w:lang w:eastAsia="hr-HR"/>
              </w:rPr>
              <w:t>-Upravni ugovor o namirenju poreznog duga KL:415-02/17-01/54,Ur.broj:513-02-1451/3-17-6 od 27.12.2017.</w:t>
            </w:r>
          </w:p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932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eastAsia="Times New Roman" w:hAnsi="Times New Roman" w:ascii="Times New Roman"/>
                <w:lang w:eastAsia="hr-HR"/>
              </w:rPr>
              <w:lastRenderedPageBreak/>
              <w:t xml:space="preserve">roba na skladištu prema ovjerenim Zapisnicima Carinske uprave, Područnog ureda Split, Carinski ured Šibenik KLASA:415-02/17-01/20,Ur.broj:513-02-8024/10-17-3 </w:t>
            </w:r>
            <w:r w:rsidR="00FE7677">
              <w:rPr>
                <w:rFonts w:eastAsia="Times New Roman" w:hAnsi="Times New Roman" w:ascii="Times New Roman"/>
                <w:lang w:eastAsia="hr-HR"/>
              </w:rPr>
              <w:t>od 16.2.2017.i KLASA:415-02/17-</w:t>
            </w:r>
            <w:r w:rsidRPr="005C6721">
              <w:rPr>
                <w:rFonts w:eastAsia="Times New Roman" w:hAnsi="Times New Roman" w:ascii="Times New Roman"/>
                <w:lang w:eastAsia="hr-HR"/>
              </w:rPr>
              <w:t>01/49,Ur.broj:513-02-8023/31-17-2 od 22.09.2017.</w:t>
            </w:r>
          </w:p>
        </w:tc>
        <w:tc>
          <w:tcPr>
            <w:tcW w:type="pct" w:w="1235"/>
          </w:tcPr>
          <w:p w:rsidRDefault="0086206E" w:rsidP="00FE7677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 xml:space="preserve">predmetni vjerovnik </w:t>
            </w:r>
            <w:r w:rsidR="00FE7677">
              <w:rPr>
                <w:rFonts w:hAnsi="Times New Roman" w:ascii="Times New Roman"/>
              </w:rPr>
              <w:t xml:space="preserve">ne </w:t>
            </w:r>
            <w:r w:rsidRPr="005C6721">
              <w:rPr>
                <w:rFonts w:hAnsi="Times New Roman" w:ascii="Times New Roman"/>
              </w:rPr>
              <w:t xml:space="preserve">odriče </w:t>
            </w:r>
            <w:r w:rsidR="00FE7677">
              <w:rPr>
                <w:rFonts w:hAnsi="Times New Roman" w:ascii="Times New Roman"/>
              </w:rPr>
              <w:t xml:space="preserve">se </w:t>
            </w:r>
            <w:r w:rsidRPr="005C6721">
              <w:rPr>
                <w:rFonts w:hAnsi="Times New Roman" w:ascii="Times New Roman"/>
              </w:rPr>
              <w:t>prava na odv</w:t>
            </w:r>
            <w:r w:rsidR="00FE7677">
              <w:rPr>
                <w:rFonts w:hAnsi="Times New Roman" w:ascii="Times New Roman"/>
              </w:rPr>
              <w:t xml:space="preserve">ojeno namirenje, te </w:t>
            </w:r>
            <w:r w:rsidRPr="005C6721">
              <w:rPr>
                <w:rFonts w:hAnsi="Times New Roman" w:ascii="Times New Roman"/>
              </w:rPr>
              <w:t xml:space="preserve">ne pristaje da se odgodi namirenje iz predmeta na koji se odnosi njegovo razlučno pravo radi </w:t>
            </w:r>
            <w:r w:rsidR="00FE7677">
              <w:rPr>
                <w:rFonts w:hAnsi="Times New Roman" w:ascii="Times New Roman"/>
              </w:rPr>
              <w:t>provedbe plana restrukturiranja</w:t>
            </w:r>
          </w:p>
        </w:tc>
      </w:tr>
      <w:tr w:rsidTr="0086206E" w:rsidR="0086206E" w:rsidRPr="00C35F40">
        <w:trPr>
          <w:trHeight w:val="782"/>
          <w:jc w:val="center"/>
        </w:trPr>
        <w:tc>
          <w:tcPr>
            <w:tcW w:type="pct" w:w="197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lastRenderedPageBreak/>
              <w:t>4.</w:t>
            </w:r>
          </w:p>
        </w:tc>
        <w:tc>
          <w:tcPr>
            <w:tcW w:type="pct" w:w="506"/>
          </w:tcPr>
          <w:p w:rsidRDefault="00A659E7" w:rsidP="00E939CC" w:rsidR="0086206E" w:rsidRPr="005C6721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JADRANSKA BANKA</w:t>
            </w:r>
            <w:r w:rsidR="0086206E" w:rsidRPr="005C6721">
              <w:rPr>
                <w:rFonts w:hAnsi="Times New Roman" w:ascii="Times New Roman"/>
              </w:rPr>
              <w:t xml:space="preserve"> d.d., Šibenik</w:t>
            </w:r>
          </w:p>
        </w:tc>
        <w:tc>
          <w:tcPr>
            <w:tcW w:type="pct" w:w="466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OIB:02899494784</w:t>
            </w:r>
          </w:p>
        </w:tc>
        <w:tc>
          <w:tcPr>
            <w:tcW w:type="pct" w:w="458"/>
          </w:tcPr>
          <w:p w:rsidRDefault="0086206E" w:rsidP="0086206E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Šibenik, Ante Starčevića 4</w:t>
            </w:r>
          </w:p>
        </w:tc>
        <w:tc>
          <w:tcPr>
            <w:tcW w:type="pct" w:w="516"/>
          </w:tcPr>
          <w:p w:rsidRDefault="00A659E7" w:rsidP="00E939CC" w:rsidR="0086206E" w:rsidRPr="005C6721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1.224.475,00 kn</w:t>
            </w:r>
          </w:p>
        </w:tc>
        <w:tc>
          <w:tcPr>
            <w:tcW w:type="pct" w:w="690"/>
          </w:tcPr>
          <w:p w:rsidRDefault="0086206E" w:rsidP="0086206E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Ugovor o namjenskom oročavanju sredstava na određeno vrijeme (1220002818) od 01.02.2017.</w:t>
            </w:r>
          </w:p>
          <w:p w:rsidRDefault="0086206E" w:rsidP="0086206E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>- Dodatak I od 06.03.2017.,Dodatak II od 10.05.2017., Dodatak III od 19.05.2017., Dodatak IV od 05.07.2017.,Dodatak V od 08.12.2017., Dodatak VI od 13.12.2017., te Dodatak VII od 22.12.2017.</w:t>
            </w:r>
          </w:p>
        </w:tc>
        <w:tc>
          <w:tcPr>
            <w:tcW w:type="pct" w:w="932"/>
          </w:tcPr>
          <w:p w:rsidRDefault="0086206E" w:rsidP="00E939CC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eastAsia="Times New Roman" w:hAnsi="Times New Roman" w:ascii="Times New Roman"/>
                <w:lang w:eastAsia="hr-HR"/>
              </w:rPr>
              <w:t>namjenski oročena sredstva na  određeno vrijeme (1220002818) po Ugovoru broj 58/13 od 08.07.2013. sa svim pripadajućim i budućim dodacima Ugovora u iznosu od 1.050.000,00 kn.</w:t>
            </w:r>
          </w:p>
        </w:tc>
        <w:tc>
          <w:tcPr>
            <w:tcW w:type="pct" w:w="1235"/>
          </w:tcPr>
          <w:p w:rsidRDefault="0086206E" w:rsidP="00A659E7" w:rsidR="0086206E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t xml:space="preserve">predmetni vjerovnik ne odriče </w:t>
            </w:r>
            <w:r w:rsidR="00A659E7">
              <w:rPr>
                <w:rFonts w:hAnsi="Times New Roman" w:ascii="Times New Roman"/>
              </w:rPr>
              <w:t xml:space="preserve">se </w:t>
            </w:r>
            <w:r w:rsidRPr="005C6721">
              <w:rPr>
                <w:rFonts w:hAnsi="Times New Roman" w:ascii="Times New Roman"/>
              </w:rPr>
              <w:t>pra</w:t>
            </w:r>
            <w:r w:rsidR="00A659E7">
              <w:rPr>
                <w:rFonts w:hAnsi="Times New Roman" w:ascii="Times New Roman"/>
              </w:rPr>
              <w:t xml:space="preserve">va na odvojeno namirenje, te </w:t>
            </w:r>
            <w:r w:rsidRPr="005C6721">
              <w:rPr>
                <w:rFonts w:hAnsi="Times New Roman" w:ascii="Times New Roman"/>
              </w:rPr>
              <w:t>ne pristaje da se odgodi namirenje iz predmeta na koji se odnosi njegovo razlučno pravo radi provedbe plana restrukturiranja</w:t>
            </w:r>
          </w:p>
        </w:tc>
      </w:tr>
    </w:tbl>
    <w:p w:rsidRDefault="00E939CC" w:rsidP="00E939CC" w:rsidR="00E939CC">
      <w:pPr>
        <w:jc w:val="both"/>
        <w:rPr>
          <w:rFonts w:hAnsi="Times New Roman" w:ascii="Times New Roman"/>
        </w:rPr>
      </w:pPr>
    </w:p>
    <w:p w:rsidRDefault="00D72610" w:rsidP="00B15FEB" w:rsidR="00D72610">
      <w:pPr>
        <w:jc w:val="both"/>
        <w:rPr>
          <w:rFonts w:hAnsi="Times New Roman" w:ascii="Times New Roman"/>
        </w:rPr>
      </w:pPr>
    </w:p>
    <w:p w:rsidRDefault="00D72610" w:rsidP="00B15FEB" w:rsidR="00D726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Konstatira s</w:t>
      </w:r>
      <w:r w:rsidR="0007598D">
        <w:rPr>
          <w:rFonts w:hAnsi="Times New Roman" w:ascii="Times New Roman"/>
        </w:rPr>
        <w:t xml:space="preserve">e da je </w:t>
      </w:r>
      <w:r w:rsidR="007D1A15">
        <w:rPr>
          <w:rFonts w:hAnsi="Times New Roman" w:ascii="Times New Roman"/>
        </w:rPr>
        <w:t>16. kolovoza 2018.</w:t>
      </w:r>
      <w:r w:rsidR="0007598D">
        <w:rPr>
          <w:rFonts w:hAnsi="Times New Roman" w:ascii="Times New Roman"/>
        </w:rPr>
        <w:t xml:space="preserve">, </w:t>
      </w:r>
      <w:r w:rsidR="007D1A15">
        <w:rPr>
          <w:rFonts w:hAnsi="Times New Roman" w:ascii="Times New Roman"/>
        </w:rPr>
        <w:t xml:space="preserve">izvan roka za prijavu tražbina </w:t>
      </w:r>
      <w:r>
        <w:rPr>
          <w:rFonts w:hAnsi="Times New Roman" w:ascii="Times New Roman"/>
        </w:rPr>
        <w:t>Financijska agencija zaprimila prijavu o izlučnom pravu vjerovnika PORSCHE LEASING d.o.o., Zagreb, Velimira Škorpika 21, OIB:90275854576</w:t>
      </w:r>
      <w:r w:rsidR="00FF5AAE">
        <w:rPr>
          <w:rFonts w:hAnsi="Times New Roman" w:ascii="Times New Roman"/>
        </w:rPr>
        <w:t xml:space="preserve">, pravna osnova kojeg izlučnog prava je Ugovor o financijskom leasingu broj 92397, 92398, 92399, a dio imovine na koji se odnosi izlučno pravo su: ŠKODA OCTAVIA 1.6. TDI, broj šasije </w:t>
      </w:r>
      <w:r w:rsidR="007D1A15">
        <w:rPr>
          <w:rFonts w:hAnsi="Times New Roman" w:ascii="Times New Roman"/>
        </w:rPr>
        <w:t>TMBAG7NE4F0235703, OPEL COMBO 1.7. CDTI, broj šasije:WOLOXCF2584121656 i OPEL COMBO 1.7. CDTI, broj šasije:WOLOXCF2584142464</w:t>
      </w:r>
      <w:r w:rsidR="0007598D">
        <w:rPr>
          <w:rFonts w:hAnsi="Times New Roman" w:ascii="Times New Roman"/>
        </w:rPr>
        <w:t>, predmetni vjerovnik dao je izjavu da ne pristaje da se izdvoji predmet na koji se odnosi njegovo izlučno pravo radi provedbe plana restrukturiranja.</w:t>
      </w:r>
    </w:p>
    <w:p w:rsidRDefault="004846F1" w:rsidP="00B15FEB" w:rsidR="004846F1" w:rsidRPr="009D44EB">
      <w:pPr>
        <w:jc w:val="both"/>
        <w:rPr>
          <w:rFonts w:hAnsi="Times New Roman" w:ascii="Times New Roman"/>
        </w:rPr>
      </w:pPr>
    </w:p>
    <w:p w:rsidRDefault="0022135D" w:rsidP="00B15FEB" w:rsidR="006D7F5D">
      <w:pPr>
        <w:jc w:val="both"/>
        <w:rPr>
          <w:rFonts w:hAnsi="Times New Roman" w:ascii="Times New Roman"/>
        </w:rPr>
      </w:pPr>
      <w:r w:rsidRPr="009D44EB">
        <w:rPr>
          <w:rFonts w:hAnsi="Times New Roman" w:ascii="Times New Roman"/>
        </w:rPr>
        <w:t xml:space="preserve">Uzimajući u obzir prijavljene tražbine </w:t>
      </w:r>
      <w:r w:rsidR="00080033" w:rsidRPr="009D44EB">
        <w:rPr>
          <w:rFonts w:hAnsi="Times New Roman" w:ascii="Times New Roman"/>
        </w:rPr>
        <w:t xml:space="preserve">iz prijedloga dužnika, prijavljene tražbine </w:t>
      </w:r>
      <w:r w:rsidRPr="009D44EB">
        <w:rPr>
          <w:rFonts w:hAnsi="Times New Roman" w:ascii="Times New Roman"/>
        </w:rPr>
        <w:t xml:space="preserve">vjerovnika, očitovanja dužnika i povjerenika o prijavljenim tražbinama vjerovnika, te navode zakonskog zastupnika dužnika i povjerenika sa današnjeg ročišta </w:t>
      </w:r>
      <w:r w:rsidR="00850B77">
        <w:rPr>
          <w:rFonts w:hAnsi="Times New Roman" w:ascii="Times New Roman"/>
        </w:rPr>
        <w:t>s</w:t>
      </w:r>
      <w:r w:rsidR="00805590" w:rsidRPr="009D44EB">
        <w:rPr>
          <w:rFonts w:hAnsi="Times New Roman" w:ascii="Times New Roman"/>
        </w:rPr>
        <w:t xml:space="preserve">ud </w:t>
      </w:r>
      <w:r w:rsidR="006D7F5D">
        <w:rPr>
          <w:rFonts w:hAnsi="Times New Roman" w:ascii="Times New Roman"/>
        </w:rPr>
        <w:t xml:space="preserve">će sukladno odredbi čl. 50. st. 1. </w:t>
      </w:r>
      <w:r w:rsidR="00FB4FD2">
        <w:rPr>
          <w:rFonts w:hAnsi="Times New Roman" w:ascii="Times New Roman"/>
        </w:rPr>
        <w:t xml:space="preserve">Stečajnog zakona </w:t>
      </w:r>
      <w:r w:rsidR="006D7F5D">
        <w:rPr>
          <w:rFonts w:hAnsi="Times New Roman" w:ascii="Times New Roman"/>
        </w:rPr>
        <w:t xml:space="preserve">u zakonom propisanom roku donijeti rješenje o utvrđenim i osporenim tražbinama. </w:t>
      </w:r>
    </w:p>
    <w:p w:rsidRDefault="00BB0475" w:rsidP="00B15FEB" w:rsidR="00BB0475">
      <w:pPr>
        <w:jc w:val="both"/>
        <w:rPr>
          <w:rFonts w:hAnsi="Times New Roman" w:ascii="Times New Roman"/>
        </w:rPr>
      </w:pPr>
    </w:p>
    <w:p w:rsidRDefault="00BB0475" w:rsidP="00B15FEB" w:rsidR="00BB04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Stranke su čule diktiranje zapisnika, nemaju primjedbi na isti.</w:t>
      </w:r>
    </w:p>
    <w:p w:rsidRDefault="006D7F5D" w:rsidP="00B15FEB" w:rsidR="006D7F5D">
      <w:pPr>
        <w:jc w:val="both"/>
        <w:rPr>
          <w:rFonts w:hAnsi="Times New Roman" w:ascii="Times New Roman"/>
        </w:rPr>
      </w:pPr>
    </w:p>
    <w:p w:rsidRDefault="006D7F5D" w:rsidP="006D7F5D" w:rsidR="006D7F5D">
      <w:pPr>
        <w:ind w:firstLine="708"/>
        <w:jc w:val="center"/>
        <w:rPr>
          <w:rFonts w:hAnsi="Times New Roman" w:ascii="Times New Roman"/>
          <w:lang w:eastAsia="hr-HR"/>
        </w:rPr>
      </w:pPr>
      <w:r w:rsidRPr="009D44EB">
        <w:rPr>
          <w:rFonts w:hAnsi="Times New Roman" w:ascii="Times New Roman"/>
          <w:lang w:eastAsia="hr-HR"/>
        </w:rPr>
        <w:t xml:space="preserve">Dovršeno u  </w:t>
      </w:r>
      <w:r>
        <w:rPr>
          <w:rFonts w:hAnsi="Times New Roman" w:ascii="Times New Roman"/>
          <w:lang w:eastAsia="hr-HR"/>
        </w:rPr>
        <w:t xml:space="preserve">12,30 </w:t>
      </w:r>
      <w:r w:rsidRPr="009D44EB">
        <w:rPr>
          <w:rFonts w:hAnsi="Times New Roman" w:ascii="Times New Roman"/>
          <w:lang w:eastAsia="hr-HR"/>
        </w:rPr>
        <w:t>sati.</w:t>
      </w:r>
    </w:p>
    <w:p w:rsidRDefault="006D7F5D" w:rsidP="006D7F5D" w:rsidR="006D7F5D" w:rsidRPr="009D44EB">
      <w:pPr>
        <w:jc w:val="both"/>
        <w:rPr>
          <w:rFonts w:hAnsi="Times New Roman" w:ascii="Times New Roman"/>
          <w:lang w:eastAsia="hr-HR"/>
        </w:rPr>
      </w:pPr>
    </w:p>
    <w:p w:rsidRDefault="006D7F5D" w:rsidP="006D7F5D" w:rsidR="006D7F5D" w:rsidRPr="009D44EB">
      <w:pPr>
        <w:ind w:firstLine="708" w:left="2124"/>
        <w:jc w:val="both"/>
        <w:rPr>
          <w:rFonts w:hAnsi="Times New Roman" w:ascii="Times New Roman"/>
          <w:lang w:eastAsia="hr-HR"/>
        </w:rPr>
      </w:pPr>
      <w:r w:rsidRPr="009D44EB">
        <w:rPr>
          <w:rFonts w:hAnsi="Times New Roman" w:ascii="Times New Roman"/>
          <w:bCs/>
          <w:lang w:eastAsia="hr-HR"/>
        </w:rPr>
        <w:t>SUTKINJA</w:t>
      </w:r>
      <w:r w:rsidRPr="009D44EB">
        <w:rPr>
          <w:rFonts w:hAnsi="Times New Roman" w:ascii="Times New Roman"/>
          <w:lang w:eastAsia="hr-HR"/>
        </w:rPr>
        <w:t xml:space="preserve"> </w:t>
      </w:r>
      <w:r w:rsidRPr="009D44EB">
        <w:rPr>
          <w:rFonts w:hAnsi="Times New Roman" w:ascii="Times New Roman"/>
          <w:lang w:eastAsia="hr-HR"/>
        </w:rPr>
        <w:tab/>
      </w:r>
      <w:r w:rsidRPr="009D44EB">
        <w:rPr>
          <w:rFonts w:hAnsi="Times New Roman" w:ascii="Times New Roman"/>
          <w:lang w:eastAsia="hr-HR"/>
        </w:rPr>
        <w:tab/>
      </w:r>
      <w:r w:rsidRPr="009D44EB">
        <w:rPr>
          <w:rFonts w:hAnsi="Times New Roman" w:ascii="Times New Roman"/>
          <w:lang w:eastAsia="hr-HR"/>
        </w:rPr>
        <w:tab/>
      </w:r>
      <w:r w:rsidRPr="009D44EB">
        <w:rPr>
          <w:rFonts w:hAnsi="Times New Roman" w:ascii="Times New Roman"/>
          <w:lang w:eastAsia="hr-HR"/>
        </w:rPr>
        <w:tab/>
        <w:t>DUŽNIK</w:t>
      </w:r>
    </w:p>
    <w:p w:rsidRDefault="006D7F5D" w:rsidP="006D7F5D" w:rsidR="006D7F5D" w:rsidRPr="009D44EB">
      <w:pPr>
        <w:jc w:val="both"/>
        <w:rPr>
          <w:rFonts w:hAnsi="Times New Roman" w:ascii="Times New Roman"/>
          <w:lang w:eastAsia="hr-HR"/>
        </w:rPr>
      </w:pPr>
    </w:p>
    <w:p w:rsidRDefault="006D7F5D" w:rsidP="006D7F5D" w:rsidR="006D7F5D" w:rsidRPr="009D44EB">
      <w:pPr>
        <w:ind w:firstLine="708" w:left="1416"/>
        <w:jc w:val="both"/>
        <w:rPr>
          <w:rFonts w:hAnsi="Times New Roman" w:ascii="Times New Roman"/>
          <w:lang w:eastAsia="hr-HR"/>
        </w:rPr>
      </w:pPr>
    </w:p>
    <w:p w:rsidRDefault="006D7F5D" w:rsidP="006D7F5D" w:rsidR="006D7F5D" w:rsidRPr="009D44EB">
      <w:pPr>
        <w:ind w:firstLine="708" w:left="2124"/>
        <w:jc w:val="both"/>
        <w:rPr>
          <w:rFonts w:hAnsi="Times New Roman" w:ascii="Times New Roman"/>
          <w:bCs/>
          <w:lang w:eastAsia="hr-HR"/>
        </w:rPr>
      </w:pPr>
      <w:r w:rsidRPr="009D44EB">
        <w:rPr>
          <w:rFonts w:hAnsi="Times New Roman" w:ascii="Times New Roman"/>
          <w:lang w:eastAsia="hr-HR"/>
        </w:rPr>
        <w:t>ZAPISNIČAR</w:t>
      </w:r>
      <w:r>
        <w:rPr>
          <w:rFonts w:hAnsi="Times New Roman" w:ascii="Times New Roman"/>
          <w:lang w:eastAsia="hr-HR"/>
        </w:rPr>
        <w:t>KA</w:t>
      </w:r>
      <w:r w:rsidRPr="009D44EB">
        <w:rPr>
          <w:rFonts w:hAnsi="Times New Roman" w:ascii="Times New Roman"/>
          <w:bCs/>
          <w:lang w:eastAsia="hr-HR"/>
        </w:rPr>
        <w:tab/>
      </w:r>
      <w:r w:rsidRPr="009D44EB">
        <w:rPr>
          <w:rFonts w:hAnsi="Times New Roman" w:ascii="Times New Roman"/>
          <w:bCs/>
          <w:lang w:eastAsia="hr-HR"/>
        </w:rPr>
        <w:tab/>
      </w:r>
      <w:r>
        <w:rPr>
          <w:rFonts w:hAnsi="Times New Roman" w:ascii="Times New Roman"/>
          <w:bCs/>
          <w:lang w:eastAsia="hr-HR"/>
        </w:rPr>
        <w:tab/>
      </w:r>
      <w:r w:rsidRPr="009D44EB">
        <w:rPr>
          <w:rFonts w:hAnsi="Times New Roman" w:ascii="Times New Roman"/>
          <w:bCs/>
          <w:lang w:eastAsia="hr-HR"/>
        </w:rPr>
        <w:t xml:space="preserve">POVJERNIK </w:t>
      </w:r>
    </w:p>
    <w:p w:rsidRDefault="006D7F5D" w:rsidP="006D7F5D" w:rsidR="006D7F5D" w:rsidRPr="009D44EB">
      <w:pPr>
        <w:jc w:val="both"/>
        <w:rPr>
          <w:rFonts w:hAnsi="Times New Roman" w:ascii="Times New Roman"/>
          <w:bCs/>
          <w:lang w:eastAsia="hr-HR"/>
        </w:rPr>
      </w:pPr>
    </w:p>
    <w:p w:rsidRDefault="006D7F5D" w:rsidP="006D7F5D" w:rsidR="006D7F5D" w:rsidRPr="009D44EB">
      <w:pPr>
        <w:ind w:left="2832"/>
        <w:jc w:val="both"/>
        <w:rPr>
          <w:rFonts w:hAnsi="Times New Roman" w:ascii="Times New Roman"/>
          <w:bCs/>
          <w:lang w:eastAsia="hr-HR"/>
        </w:rPr>
      </w:pPr>
      <w:r w:rsidRPr="009D44EB">
        <w:rPr>
          <w:rFonts w:hAnsi="Times New Roman" w:ascii="Times New Roman"/>
          <w:bCs/>
          <w:lang w:eastAsia="hr-HR"/>
        </w:rPr>
        <w:tab/>
      </w:r>
    </w:p>
    <w:p w:rsidRDefault="006D7F5D" w:rsidP="006D7F5D" w:rsidR="006D7F5D" w:rsidRPr="009D44EB">
      <w:pPr>
        <w:ind w:firstLine="708" w:left="5664"/>
        <w:jc w:val="both"/>
        <w:rPr>
          <w:rFonts w:hAnsi="Times New Roman" w:ascii="Times New Roman"/>
          <w:bCs/>
          <w:lang w:eastAsia="hr-HR"/>
        </w:rPr>
      </w:pPr>
      <w:r w:rsidRPr="009D44EB">
        <w:rPr>
          <w:rFonts w:hAnsi="Times New Roman" w:ascii="Times New Roman"/>
          <w:bCs/>
          <w:lang w:eastAsia="hr-HR"/>
        </w:rPr>
        <w:t>ZA VJEROVNIKE</w:t>
      </w:r>
      <w:r w:rsidRPr="009D44EB">
        <w:rPr>
          <w:rFonts w:hAnsi="Times New Roman" w:ascii="Times New Roman"/>
          <w:bCs/>
          <w:lang w:eastAsia="hr-HR"/>
        </w:rPr>
        <w:tab/>
      </w:r>
    </w:p>
    <w:p w:rsidRDefault="006D7F5D" w:rsidP="006D7F5D" w:rsidR="006D7F5D" w:rsidRPr="009D44EB">
      <w:pPr>
        <w:ind w:left="2832"/>
        <w:jc w:val="both"/>
        <w:rPr>
          <w:rFonts w:hAnsi="Times New Roman" w:ascii="Times New Roman"/>
          <w:bCs/>
          <w:lang w:eastAsia="hr-HR"/>
        </w:rPr>
      </w:pPr>
      <w:r w:rsidRPr="009D44EB">
        <w:rPr>
          <w:rFonts w:hAnsi="Times New Roman" w:ascii="Times New Roman"/>
        </w:rPr>
        <w:t xml:space="preserve">                                                 </w:t>
      </w:r>
    </w:p>
    <w:p w:rsidRDefault="006D7F5D" w:rsidP="00B15FEB" w:rsidR="006D7F5D">
      <w:pPr>
        <w:jc w:val="both"/>
        <w:rPr>
          <w:rFonts w:hAnsi="Times New Roman" w:ascii="Times New Roman"/>
        </w:rPr>
      </w:pPr>
    </w:p>
    <w:p w:rsidRDefault="006D7F5D" w:rsidP="00B15FEB" w:rsidR="006D7F5D">
      <w:pPr>
        <w:jc w:val="both"/>
        <w:rPr>
          <w:rFonts w:hAnsi="Times New Roman" w:ascii="Times New Roman"/>
        </w:rPr>
      </w:pPr>
    </w:p>
    <w:p w:rsidRDefault="006D7F5D" w:rsidP="00B15FEB" w:rsidR="006D7F5D">
      <w:pPr>
        <w:jc w:val="both"/>
        <w:rPr>
          <w:rFonts w:hAnsi="Times New Roman" w:ascii="Times New Roman"/>
        </w:rPr>
      </w:pPr>
    </w:p>
    <w:p w:rsidRDefault="006D7F5D" w:rsidP="00B15FEB" w:rsidR="006D7F5D">
      <w:pPr>
        <w:jc w:val="both"/>
        <w:rPr>
          <w:rFonts w:hAnsi="Times New Roman" w:ascii="Times New Roman"/>
        </w:rPr>
      </w:pPr>
    </w:p>
    <w:p w:rsidRDefault="006D7F5D" w:rsidP="00B15FEB" w:rsidR="006D7F5D">
      <w:pPr>
        <w:jc w:val="both"/>
        <w:rPr>
          <w:rFonts w:hAnsi="Times New Roman" w:ascii="Times New Roman"/>
        </w:rPr>
      </w:pPr>
    </w:p>
    <w:p w:rsidRDefault="006D7F5D" w:rsidP="00B15FEB" w:rsidR="006D7F5D">
      <w:pPr>
        <w:jc w:val="both"/>
        <w:rPr>
          <w:rFonts w:hAnsi="Times New Roman" w:ascii="Times New Roman"/>
        </w:rPr>
      </w:pPr>
    </w:p>
    <w:p w:rsidRDefault="006D7F5D" w:rsidP="00B15FEB" w:rsidR="006D7F5D">
      <w:pPr>
        <w:jc w:val="both"/>
        <w:rPr>
          <w:rFonts w:hAnsi="Times New Roman" w:ascii="Times New Roman"/>
        </w:rPr>
      </w:pPr>
    </w:p>
    <w:p w:rsidRDefault="006D7F5D" w:rsidP="00B15FEB" w:rsidR="006D7F5D">
      <w:pPr>
        <w:jc w:val="both"/>
        <w:rPr>
          <w:rFonts w:hAnsi="Times New Roman" w:ascii="Times New Roman"/>
        </w:rPr>
      </w:pPr>
    </w:p>
    <w:p w:rsidRDefault="006D7F5D" w:rsidP="00B15FEB" w:rsidR="006D7F5D">
      <w:pPr>
        <w:jc w:val="both"/>
        <w:rPr>
          <w:rFonts w:hAnsi="Times New Roman" w:ascii="Times New Roman"/>
        </w:rPr>
      </w:pPr>
    </w:p>
    <w:p w:rsidRDefault="006D7F5D" w:rsidP="00B15FEB" w:rsidR="006D7F5D">
      <w:pPr>
        <w:jc w:val="both"/>
        <w:rPr>
          <w:rFonts w:hAnsi="Times New Roman" w:ascii="Times New Roman"/>
        </w:rPr>
      </w:pPr>
    </w:p>
    <w:p w:rsidRDefault="006D7F5D" w:rsidP="00B15FEB" w:rsidR="006D7F5D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FB4FD2" w:rsidP="00B15FEB" w:rsidR="00FB4FD2">
      <w:pPr>
        <w:jc w:val="both"/>
        <w:rPr>
          <w:rFonts w:hAnsi="Times New Roman" w:ascii="Times New Roman"/>
        </w:rPr>
      </w:pPr>
    </w:p>
    <w:p w:rsidRDefault="00C92E49" w:rsidP="00FF5721" w:rsidR="006379F5" w:rsidRPr="009D44EB">
      <w:pPr>
        <w:jc w:val="both"/>
        <w:rPr>
          <w:rFonts w:hAnsi="Times New Roman" w:ascii="Times New Roman"/>
          <w:bCs/>
          <w:lang w:eastAsia="hr-HR"/>
        </w:rPr>
      </w:pPr>
      <w:r w:rsidRPr="009D44EB">
        <w:rPr>
          <w:rFonts w:hAnsi="Times New Roman" w:ascii="Times New Roman"/>
        </w:rPr>
        <w:t xml:space="preserve">                                  </w:t>
      </w:r>
    </w:p>
    <w:sectPr w:rsidSect="004E7F8E" w:rsidR="006379F5" w:rsidRPr="009D44EB">
      <w:headerReference w:type="default" r:id="rId10"/>
      <w:headerReference w:type="first" r:id="rId11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4" w:rsidP="00954CC2" w:rsidR="00C15194">
      <w:r>
        <w:separator/>
      </w:r>
    </w:p>
  </w:endnote>
  <w:endnote w:id="0" w:type="continuationSeparator">
    <w:p w:rsidRDefault="00C15194" w:rsidP="00954CC2" w:rsidR="00C15194">
      <w:r>
        <w:continuationSeparator/>
      </w:r>
    </w:p>
  </w:endnote>
  <w:endnote w:id="1" w:type="continuationNotice">
    <w:p w:rsidRDefault="00C15194" w:rsidR="00C15194"/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4" w:rsidP="00954CC2" w:rsidR="00C15194">
      <w:r>
        <w:separator/>
      </w:r>
    </w:p>
  </w:footnote>
  <w:footnote w:id="0" w:type="continuationSeparator">
    <w:p w:rsidRDefault="00C15194" w:rsidP="00954CC2" w:rsidR="00C15194">
      <w:r>
        <w:continuationSeparator/>
      </w:r>
    </w:p>
  </w:footnote>
  <w:footnote w:id="1" w:type="continuationNotice">
    <w:p w:rsidRDefault="00C15194" w:rsidR="00C15194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194" w:rsidP="00977A9E" w:rsidR="00C15194" w:rsidRPr="006550FF">
    <w:pPr>
      <w:pStyle w:val="Zaglavlje"/>
      <w:jc w:val="right"/>
      <w:rPr>
        <w:rFonts w:hAnsi="Times New Roman" w:ascii="Times New Roman"/>
        <w:sz w:val="22"/>
        <w:szCs w:val="22"/>
      </w:rPr>
    </w:pPr>
    <w:r>
      <w:rPr>
        <w:rFonts w:hAnsi="Times New Roman" w:ascii="Times New Roman"/>
        <w:sz w:val="24"/>
        <w:szCs w:val="24"/>
      </w:rPr>
      <w:t xml:space="preserve">                   </w:t>
    </w:r>
    <w:r w:rsidRPr="00D17E4A">
      <w:rPr>
        <w:rFonts w:hAnsi="Times New Roman" w:ascii="Times New Roman"/>
        <w:sz w:val="22"/>
        <w:szCs w:val="22"/>
      </w:rPr>
      <w:fldChar w:fldCharType="begin"/>
    </w:r>
    <w:r w:rsidRPr="00D17E4A">
      <w:rPr>
        <w:rFonts w:hAnsi="Times New Roman" w:ascii="Times New Roman"/>
        <w:sz w:val="22"/>
        <w:szCs w:val="22"/>
      </w:rPr>
      <w:instrText>PAGE   \* MERGEFORMAT</w:instrText>
    </w:r>
    <w:r w:rsidRPr="00D17E4A">
      <w:rPr>
        <w:rFonts w:hAnsi="Times New Roman" w:ascii="Times New Roman"/>
        <w:sz w:val="22"/>
        <w:szCs w:val="22"/>
      </w:rPr>
      <w:fldChar w:fldCharType="separate"/>
    </w:r>
    <w:r w:rsidR="00FF5721">
      <w:rPr>
        <w:rFonts w:hAnsi="Times New Roman" w:ascii="Times New Roman"/>
        <w:noProof/>
        <w:sz w:val="22"/>
        <w:szCs w:val="22"/>
      </w:rPr>
      <w:t>39</w:t>
    </w:r>
    <w:r w:rsidRPr="00D17E4A">
      <w:rPr>
        <w:rFonts w:hAnsi="Times New Roman" w:ascii="Times New Roman"/>
        <w:sz w:val="22"/>
        <w:szCs w:val="22"/>
      </w:rPr>
      <w:fldChar w:fldCharType="end"/>
    </w:r>
    <w:r>
      <w:rPr>
        <w:rFonts w:hAnsi="Times New Roman" w:ascii="Times New Roman"/>
        <w:sz w:val="24"/>
        <w:szCs w:val="24"/>
      </w:rPr>
      <w:tab/>
      <w:t xml:space="preserve">     </w:t>
    </w:r>
    <w:r w:rsidRPr="004D267A">
      <w:rPr>
        <w:rFonts w:hAnsi="Times New Roman" w:ascii="Times New Roman"/>
        <w:sz w:val="22"/>
        <w:szCs w:val="22"/>
      </w:rPr>
      <w:t>Poslovni</w:t>
    </w:r>
    <w:r>
      <w:rPr>
        <w:rFonts w:hAnsi="Times New Roman" w:ascii="Times New Roman"/>
        <w:sz w:val="22"/>
        <w:szCs w:val="22"/>
      </w:rPr>
      <w:t xml:space="preserve"> broj: 2 St-118/2018-21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194" w:rsidP="004D267A" w:rsidR="00C15194" w:rsidRPr="004D267A">
    <w:pPr>
      <w:pStyle w:val="Zaglavlje"/>
      <w:jc w:val="right"/>
      <w:rPr>
        <w:rFonts w:hAnsi="Times New Roman" w:ascii="Times New Roman"/>
        <w:sz w:val="22"/>
        <w:szCs w:val="22"/>
      </w:rPr>
    </w:pPr>
    <w:r w:rsidRPr="004D267A">
      <w:rPr>
        <w:rFonts w:hAnsi="Times New Roman" w:ascii="Times New Roman"/>
        <w:sz w:val="22"/>
        <w:szCs w:val="22"/>
      </w:rPr>
      <w:t>Poslovni</w:t>
    </w:r>
    <w:r>
      <w:rPr>
        <w:rFonts w:hAnsi="Times New Roman" w:ascii="Times New Roman"/>
        <w:sz w:val="22"/>
        <w:szCs w:val="22"/>
      </w:rPr>
      <w:t xml:space="preserve"> broj: 2 St-118/2018-21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1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2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584F16FA"/>
    <w:multiLevelType w:val="hybridMultilevel"/>
    <w:tmpl w:val="BE3237B0"/>
    <w:lvl w:tplc="F3C68B7C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6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0967DF6"/>
    <w:multiLevelType w:val="hybridMultilevel"/>
    <w:tmpl w:val="9FC4D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7"/>
  </w:num>
  <w:num w:numId="2">
    <w:abstractNumId w:val="13"/>
  </w:num>
  <w:num w:numId="3">
    <w:abstractNumId w:val="15"/>
  </w:num>
  <w:num w:numId="4">
    <w:abstractNumId w:val="19"/>
  </w:num>
  <w:num w:numId="5">
    <w:abstractNumId w:val="10"/>
  </w:num>
  <w:num w:numId="6">
    <w:abstractNumId w:val="11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6"/>
  </w:num>
  <w:num w:numId="18">
    <w:abstractNumId w:val="18"/>
  </w:num>
  <w:num w:numId="19">
    <w:abstractNumId w:val="12"/>
  </w:num>
  <w:num w:numId="20">
    <w:abstractNumId w:val="14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06F0"/>
    <w:rsid w:val="0000247C"/>
    <w:rsid w:val="00004704"/>
    <w:rsid w:val="00012164"/>
    <w:rsid w:val="0001320C"/>
    <w:rsid w:val="00020036"/>
    <w:rsid w:val="00020374"/>
    <w:rsid w:val="000307B4"/>
    <w:rsid w:val="00033633"/>
    <w:rsid w:val="00033CB1"/>
    <w:rsid w:val="00035D1B"/>
    <w:rsid w:val="00036DB2"/>
    <w:rsid w:val="000423DB"/>
    <w:rsid w:val="00052B67"/>
    <w:rsid w:val="0006631E"/>
    <w:rsid w:val="00074304"/>
    <w:rsid w:val="0007598D"/>
    <w:rsid w:val="0007665C"/>
    <w:rsid w:val="0007797B"/>
    <w:rsid w:val="00080033"/>
    <w:rsid w:val="000804FC"/>
    <w:rsid w:val="00083A31"/>
    <w:rsid w:val="00091AEA"/>
    <w:rsid w:val="0009356E"/>
    <w:rsid w:val="0009467A"/>
    <w:rsid w:val="000A02DA"/>
    <w:rsid w:val="000A317C"/>
    <w:rsid w:val="000A41AF"/>
    <w:rsid w:val="000B6917"/>
    <w:rsid w:val="000C6064"/>
    <w:rsid w:val="000C6804"/>
    <w:rsid w:val="000C7F50"/>
    <w:rsid w:val="000D02F4"/>
    <w:rsid w:val="000D0A15"/>
    <w:rsid w:val="000D1501"/>
    <w:rsid w:val="000D206C"/>
    <w:rsid w:val="000D3F02"/>
    <w:rsid w:val="000D406A"/>
    <w:rsid w:val="000D6A2D"/>
    <w:rsid w:val="000E75AE"/>
    <w:rsid w:val="000F0649"/>
    <w:rsid w:val="000F5D24"/>
    <w:rsid w:val="000F61B6"/>
    <w:rsid w:val="0010012A"/>
    <w:rsid w:val="0011170E"/>
    <w:rsid w:val="00113686"/>
    <w:rsid w:val="001143FF"/>
    <w:rsid w:val="00117BF6"/>
    <w:rsid w:val="001344CA"/>
    <w:rsid w:val="001351DA"/>
    <w:rsid w:val="001418E7"/>
    <w:rsid w:val="00144C71"/>
    <w:rsid w:val="00152490"/>
    <w:rsid w:val="00153C0A"/>
    <w:rsid w:val="001551EE"/>
    <w:rsid w:val="001720DE"/>
    <w:rsid w:val="00173C5F"/>
    <w:rsid w:val="00176DE2"/>
    <w:rsid w:val="00184912"/>
    <w:rsid w:val="0018682A"/>
    <w:rsid w:val="001A28DA"/>
    <w:rsid w:val="001B28D0"/>
    <w:rsid w:val="001B3926"/>
    <w:rsid w:val="001B4F09"/>
    <w:rsid w:val="001B7996"/>
    <w:rsid w:val="001C198C"/>
    <w:rsid w:val="001C2C5A"/>
    <w:rsid w:val="001C5365"/>
    <w:rsid w:val="001C658E"/>
    <w:rsid w:val="001D478A"/>
    <w:rsid w:val="001D5A37"/>
    <w:rsid w:val="001D6479"/>
    <w:rsid w:val="001E5102"/>
    <w:rsid w:val="001F1EE6"/>
    <w:rsid w:val="001F49D1"/>
    <w:rsid w:val="001F7818"/>
    <w:rsid w:val="00201E9A"/>
    <w:rsid w:val="00210340"/>
    <w:rsid w:val="00210D65"/>
    <w:rsid w:val="00212837"/>
    <w:rsid w:val="002176BC"/>
    <w:rsid w:val="0022135D"/>
    <w:rsid w:val="00221964"/>
    <w:rsid w:val="00222211"/>
    <w:rsid w:val="00223E27"/>
    <w:rsid w:val="00224B9D"/>
    <w:rsid w:val="0023003F"/>
    <w:rsid w:val="00231666"/>
    <w:rsid w:val="00232675"/>
    <w:rsid w:val="00232F82"/>
    <w:rsid w:val="002539CB"/>
    <w:rsid w:val="00253C31"/>
    <w:rsid w:val="00256374"/>
    <w:rsid w:val="00256C1C"/>
    <w:rsid w:val="00260A7A"/>
    <w:rsid w:val="00266C60"/>
    <w:rsid w:val="00270602"/>
    <w:rsid w:val="00283C68"/>
    <w:rsid w:val="002906F0"/>
    <w:rsid w:val="00291DBD"/>
    <w:rsid w:val="002923D3"/>
    <w:rsid w:val="00294250"/>
    <w:rsid w:val="002A1FEA"/>
    <w:rsid w:val="002C1677"/>
    <w:rsid w:val="002C2FEC"/>
    <w:rsid w:val="002C7F2E"/>
    <w:rsid w:val="002D0D43"/>
    <w:rsid w:val="002F2D45"/>
    <w:rsid w:val="002F2F3C"/>
    <w:rsid w:val="0030038E"/>
    <w:rsid w:val="00302956"/>
    <w:rsid w:val="0031184C"/>
    <w:rsid w:val="00315DB3"/>
    <w:rsid w:val="0032258B"/>
    <w:rsid w:val="003234A0"/>
    <w:rsid w:val="00326865"/>
    <w:rsid w:val="00335AB0"/>
    <w:rsid w:val="0034093B"/>
    <w:rsid w:val="00340FF5"/>
    <w:rsid w:val="003420CE"/>
    <w:rsid w:val="00342FA0"/>
    <w:rsid w:val="00343092"/>
    <w:rsid w:val="0034487A"/>
    <w:rsid w:val="0034598C"/>
    <w:rsid w:val="00345C8B"/>
    <w:rsid w:val="00346003"/>
    <w:rsid w:val="0034669F"/>
    <w:rsid w:val="00360139"/>
    <w:rsid w:val="003631C7"/>
    <w:rsid w:val="00367408"/>
    <w:rsid w:val="003744CC"/>
    <w:rsid w:val="003773FE"/>
    <w:rsid w:val="00383571"/>
    <w:rsid w:val="00384EB5"/>
    <w:rsid w:val="00390063"/>
    <w:rsid w:val="0039452B"/>
    <w:rsid w:val="00395EBD"/>
    <w:rsid w:val="00397093"/>
    <w:rsid w:val="003A2231"/>
    <w:rsid w:val="003A32A1"/>
    <w:rsid w:val="003A3C7A"/>
    <w:rsid w:val="003A46E7"/>
    <w:rsid w:val="003B0508"/>
    <w:rsid w:val="003B5599"/>
    <w:rsid w:val="003B65E4"/>
    <w:rsid w:val="003C2E80"/>
    <w:rsid w:val="003C40F2"/>
    <w:rsid w:val="003C753D"/>
    <w:rsid w:val="003C7C06"/>
    <w:rsid w:val="003D21B8"/>
    <w:rsid w:val="003D303B"/>
    <w:rsid w:val="003D76A4"/>
    <w:rsid w:val="003E33D5"/>
    <w:rsid w:val="003E6DD3"/>
    <w:rsid w:val="003F1AD1"/>
    <w:rsid w:val="003F2277"/>
    <w:rsid w:val="003F2FE8"/>
    <w:rsid w:val="003F65CD"/>
    <w:rsid w:val="004064EF"/>
    <w:rsid w:val="00406594"/>
    <w:rsid w:val="00412B95"/>
    <w:rsid w:val="00430C7E"/>
    <w:rsid w:val="00440869"/>
    <w:rsid w:val="0044198C"/>
    <w:rsid w:val="0044241C"/>
    <w:rsid w:val="00447704"/>
    <w:rsid w:val="00452214"/>
    <w:rsid w:val="004579BF"/>
    <w:rsid w:val="004609C1"/>
    <w:rsid w:val="0046175A"/>
    <w:rsid w:val="00461D83"/>
    <w:rsid w:val="00462752"/>
    <w:rsid w:val="00472173"/>
    <w:rsid w:val="004771B3"/>
    <w:rsid w:val="00480BE1"/>
    <w:rsid w:val="004832BA"/>
    <w:rsid w:val="004846F1"/>
    <w:rsid w:val="00485B94"/>
    <w:rsid w:val="0049000A"/>
    <w:rsid w:val="00493E39"/>
    <w:rsid w:val="004A1E3B"/>
    <w:rsid w:val="004A2CE4"/>
    <w:rsid w:val="004A4B2D"/>
    <w:rsid w:val="004B2D04"/>
    <w:rsid w:val="004B6D95"/>
    <w:rsid w:val="004B6DBF"/>
    <w:rsid w:val="004C35FC"/>
    <w:rsid w:val="004C58D0"/>
    <w:rsid w:val="004D1092"/>
    <w:rsid w:val="004D21BE"/>
    <w:rsid w:val="004D267A"/>
    <w:rsid w:val="004D2BE1"/>
    <w:rsid w:val="004D7508"/>
    <w:rsid w:val="004E2197"/>
    <w:rsid w:val="004E2B6A"/>
    <w:rsid w:val="004E541E"/>
    <w:rsid w:val="004E7F8E"/>
    <w:rsid w:val="004F0925"/>
    <w:rsid w:val="004F2215"/>
    <w:rsid w:val="004F4086"/>
    <w:rsid w:val="004F7BEE"/>
    <w:rsid w:val="00502988"/>
    <w:rsid w:val="005072C2"/>
    <w:rsid w:val="005178E3"/>
    <w:rsid w:val="00530745"/>
    <w:rsid w:val="005329A7"/>
    <w:rsid w:val="0053359C"/>
    <w:rsid w:val="00534178"/>
    <w:rsid w:val="005403C7"/>
    <w:rsid w:val="00540789"/>
    <w:rsid w:val="00540A50"/>
    <w:rsid w:val="00540BCF"/>
    <w:rsid w:val="005410AD"/>
    <w:rsid w:val="00543A60"/>
    <w:rsid w:val="005455DD"/>
    <w:rsid w:val="00550B3E"/>
    <w:rsid w:val="00551B5A"/>
    <w:rsid w:val="0055632C"/>
    <w:rsid w:val="005621F7"/>
    <w:rsid w:val="005657A5"/>
    <w:rsid w:val="00566AE8"/>
    <w:rsid w:val="00573E57"/>
    <w:rsid w:val="005742CB"/>
    <w:rsid w:val="00583621"/>
    <w:rsid w:val="00584A44"/>
    <w:rsid w:val="005854B6"/>
    <w:rsid w:val="0059405F"/>
    <w:rsid w:val="005B1BA7"/>
    <w:rsid w:val="005B419C"/>
    <w:rsid w:val="005C2ABB"/>
    <w:rsid w:val="005C2ED1"/>
    <w:rsid w:val="005C6721"/>
    <w:rsid w:val="005E348E"/>
    <w:rsid w:val="005E3B08"/>
    <w:rsid w:val="005E575D"/>
    <w:rsid w:val="005E5C8B"/>
    <w:rsid w:val="005E6D82"/>
    <w:rsid w:val="005F4F0F"/>
    <w:rsid w:val="00601441"/>
    <w:rsid w:val="00611EA5"/>
    <w:rsid w:val="00617A1C"/>
    <w:rsid w:val="0062010E"/>
    <w:rsid w:val="00625F49"/>
    <w:rsid w:val="006272E3"/>
    <w:rsid w:val="00630993"/>
    <w:rsid w:val="00636DAD"/>
    <w:rsid w:val="006379F5"/>
    <w:rsid w:val="00637B94"/>
    <w:rsid w:val="00641A26"/>
    <w:rsid w:val="00641FA2"/>
    <w:rsid w:val="0064357D"/>
    <w:rsid w:val="00644DD7"/>
    <w:rsid w:val="00651517"/>
    <w:rsid w:val="00654D7D"/>
    <w:rsid w:val="006550FF"/>
    <w:rsid w:val="0065637C"/>
    <w:rsid w:val="0065698E"/>
    <w:rsid w:val="00662D14"/>
    <w:rsid w:val="0066395C"/>
    <w:rsid w:val="0066469D"/>
    <w:rsid w:val="00674D70"/>
    <w:rsid w:val="00677595"/>
    <w:rsid w:val="00680166"/>
    <w:rsid w:val="00680DC5"/>
    <w:rsid w:val="006812CA"/>
    <w:rsid w:val="006813F0"/>
    <w:rsid w:val="0068370E"/>
    <w:rsid w:val="0068439D"/>
    <w:rsid w:val="00685A8D"/>
    <w:rsid w:val="00690215"/>
    <w:rsid w:val="006955B9"/>
    <w:rsid w:val="006A0B78"/>
    <w:rsid w:val="006A4D6F"/>
    <w:rsid w:val="006A4F17"/>
    <w:rsid w:val="006A5411"/>
    <w:rsid w:val="006B33A6"/>
    <w:rsid w:val="006B5F77"/>
    <w:rsid w:val="006C699C"/>
    <w:rsid w:val="006D0583"/>
    <w:rsid w:val="006D7B66"/>
    <w:rsid w:val="006D7F5D"/>
    <w:rsid w:val="006E0150"/>
    <w:rsid w:val="006E7C47"/>
    <w:rsid w:val="006F215E"/>
    <w:rsid w:val="006F2ADD"/>
    <w:rsid w:val="006F3656"/>
    <w:rsid w:val="00702FF8"/>
    <w:rsid w:val="0070394B"/>
    <w:rsid w:val="0070415C"/>
    <w:rsid w:val="00704B39"/>
    <w:rsid w:val="007077D6"/>
    <w:rsid w:val="00711630"/>
    <w:rsid w:val="00727DC1"/>
    <w:rsid w:val="00733085"/>
    <w:rsid w:val="007333E5"/>
    <w:rsid w:val="00740799"/>
    <w:rsid w:val="0074097E"/>
    <w:rsid w:val="00740FFF"/>
    <w:rsid w:val="007467B8"/>
    <w:rsid w:val="007477E1"/>
    <w:rsid w:val="007630CA"/>
    <w:rsid w:val="00764D6A"/>
    <w:rsid w:val="007660F8"/>
    <w:rsid w:val="00766AB2"/>
    <w:rsid w:val="007706F9"/>
    <w:rsid w:val="007772BD"/>
    <w:rsid w:val="00787414"/>
    <w:rsid w:val="00787C06"/>
    <w:rsid w:val="00790CBD"/>
    <w:rsid w:val="0079191A"/>
    <w:rsid w:val="00792264"/>
    <w:rsid w:val="00795239"/>
    <w:rsid w:val="00797FA4"/>
    <w:rsid w:val="007A230E"/>
    <w:rsid w:val="007A5E5A"/>
    <w:rsid w:val="007B0006"/>
    <w:rsid w:val="007B3C00"/>
    <w:rsid w:val="007B4535"/>
    <w:rsid w:val="007B4E38"/>
    <w:rsid w:val="007C7C74"/>
    <w:rsid w:val="007D1A15"/>
    <w:rsid w:val="007D2AC9"/>
    <w:rsid w:val="007D6A73"/>
    <w:rsid w:val="007E25D4"/>
    <w:rsid w:val="007E42C3"/>
    <w:rsid w:val="008003CB"/>
    <w:rsid w:val="00800E64"/>
    <w:rsid w:val="00800FB3"/>
    <w:rsid w:val="0080162E"/>
    <w:rsid w:val="00804474"/>
    <w:rsid w:val="008051A3"/>
    <w:rsid w:val="00805590"/>
    <w:rsid w:val="00807874"/>
    <w:rsid w:val="0081509D"/>
    <w:rsid w:val="008232B5"/>
    <w:rsid w:val="00826842"/>
    <w:rsid w:val="00833198"/>
    <w:rsid w:val="00834ED4"/>
    <w:rsid w:val="00837EBB"/>
    <w:rsid w:val="00844D66"/>
    <w:rsid w:val="00847F14"/>
    <w:rsid w:val="00850B77"/>
    <w:rsid w:val="00854EE1"/>
    <w:rsid w:val="00860509"/>
    <w:rsid w:val="00860AFB"/>
    <w:rsid w:val="0086206E"/>
    <w:rsid w:val="00864E18"/>
    <w:rsid w:val="0087099E"/>
    <w:rsid w:val="00876BA2"/>
    <w:rsid w:val="00877AFA"/>
    <w:rsid w:val="00882C6E"/>
    <w:rsid w:val="008835B9"/>
    <w:rsid w:val="0089193C"/>
    <w:rsid w:val="008A21FB"/>
    <w:rsid w:val="008B3221"/>
    <w:rsid w:val="008B614D"/>
    <w:rsid w:val="008C07D1"/>
    <w:rsid w:val="008C3EF2"/>
    <w:rsid w:val="008C446D"/>
    <w:rsid w:val="008C5C92"/>
    <w:rsid w:val="008C6BFD"/>
    <w:rsid w:val="008C74D3"/>
    <w:rsid w:val="008D1593"/>
    <w:rsid w:val="008D20E8"/>
    <w:rsid w:val="008D633E"/>
    <w:rsid w:val="008E0497"/>
    <w:rsid w:val="008E07BD"/>
    <w:rsid w:val="008F6C3F"/>
    <w:rsid w:val="008F7196"/>
    <w:rsid w:val="008F7560"/>
    <w:rsid w:val="008F7C7E"/>
    <w:rsid w:val="00905681"/>
    <w:rsid w:val="00905F68"/>
    <w:rsid w:val="0091319B"/>
    <w:rsid w:val="00914D92"/>
    <w:rsid w:val="009160A2"/>
    <w:rsid w:val="00916DB8"/>
    <w:rsid w:val="0091753E"/>
    <w:rsid w:val="0092064B"/>
    <w:rsid w:val="00923DDC"/>
    <w:rsid w:val="00924637"/>
    <w:rsid w:val="009306C3"/>
    <w:rsid w:val="009337C3"/>
    <w:rsid w:val="009340FA"/>
    <w:rsid w:val="009475F5"/>
    <w:rsid w:val="00953965"/>
    <w:rsid w:val="00954CC2"/>
    <w:rsid w:val="00955272"/>
    <w:rsid w:val="00963FB3"/>
    <w:rsid w:val="00965C0E"/>
    <w:rsid w:val="00966A42"/>
    <w:rsid w:val="00966ED4"/>
    <w:rsid w:val="00967C38"/>
    <w:rsid w:val="00970EC1"/>
    <w:rsid w:val="009744DA"/>
    <w:rsid w:val="00975C7E"/>
    <w:rsid w:val="00976ED6"/>
    <w:rsid w:val="00977A9E"/>
    <w:rsid w:val="00994536"/>
    <w:rsid w:val="00995692"/>
    <w:rsid w:val="00996ED9"/>
    <w:rsid w:val="00997481"/>
    <w:rsid w:val="009A0FB3"/>
    <w:rsid w:val="009A1267"/>
    <w:rsid w:val="009A1A6D"/>
    <w:rsid w:val="009A3002"/>
    <w:rsid w:val="009A3488"/>
    <w:rsid w:val="009B27E1"/>
    <w:rsid w:val="009B4BB2"/>
    <w:rsid w:val="009C0A95"/>
    <w:rsid w:val="009C0D0D"/>
    <w:rsid w:val="009C36DA"/>
    <w:rsid w:val="009C7F94"/>
    <w:rsid w:val="009D44EB"/>
    <w:rsid w:val="009D79BB"/>
    <w:rsid w:val="009E0085"/>
    <w:rsid w:val="009E3839"/>
    <w:rsid w:val="009E3BE1"/>
    <w:rsid w:val="00A01BC7"/>
    <w:rsid w:val="00A0230C"/>
    <w:rsid w:val="00A0316E"/>
    <w:rsid w:val="00A11233"/>
    <w:rsid w:val="00A263D6"/>
    <w:rsid w:val="00A31123"/>
    <w:rsid w:val="00A34127"/>
    <w:rsid w:val="00A34679"/>
    <w:rsid w:val="00A355B0"/>
    <w:rsid w:val="00A419E0"/>
    <w:rsid w:val="00A426AF"/>
    <w:rsid w:val="00A46E70"/>
    <w:rsid w:val="00A512FB"/>
    <w:rsid w:val="00A56C4E"/>
    <w:rsid w:val="00A5757F"/>
    <w:rsid w:val="00A57883"/>
    <w:rsid w:val="00A64926"/>
    <w:rsid w:val="00A659E7"/>
    <w:rsid w:val="00A70E0A"/>
    <w:rsid w:val="00A72480"/>
    <w:rsid w:val="00A726C6"/>
    <w:rsid w:val="00A81BBF"/>
    <w:rsid w:val="00A83B8F"/>
    <w:rsid w:val="00A8405A"/>
    <w:rsid w:val="00A84BDA"/>
    <w:rsid w:val="00A87C7E"/>
    <w:rsid w:val="00A91249"/>
    <w:rsid w:val="00A91DB4"/>
    <w:rsid w:val="00A94244"/>
    <w:rsid w:val="00A94568"/>
    <w:rsid w:val="00AB12BD"/>
    <w:rsid w:val="00AB2503"/>
    <w:rsid w:val="00AB28EF"/>
    <w:rsid w:val="00AB433C"/>
    <w:rsid w:val="00AC3177"/>
    <w:rsid w:val="00AC7075"/>
    <w:rsid w:val="00AD5EFB"/>
    <w:rsid w:val="00AE1516"/>
    <w:rsid w:val="00AE1745"/>
    <w:rsid w:val="00AE1E85"/>
    <w:rsid w:val="00AE20EA"/>
    <w:rsid w:val="00AE474D"/>
    <w:rsid w:val="00AE4984"/>
    <w:rsid w:val="00AE77FC"/>
    <w:rsid w:val="00AF2629"/>
    <w:rsid w:val="00AF2A73"/>
    <w:rsid w:val="00B019A4"/>
    <w:rsid w:val="00B0332C"/>
    <w:rsid w:val="00B13885"/>
    <w:rsid w:val="00B15FEB"/>
    <w:rsid w:val="00B17D1A"/>
    <w:rsid w:val="00B20162"/>
    <w:rsid w:val="00B2185A"/>
    <w:rsid w:val="00B2269B"/>
    <w:rsid w:val="00B228DF"/>
    <w:rsid w:val="00B24883"/>
    <w:rsid w:val="00B25EB1"/>
    <w:rsid w:val="00B32639"/>
    <w:rsid w:val="00B32E02"/>
    <w:rsid w:val="00B54504"/>
    <w:rsid w:val="00B55E2D"/>
    <w:rsid w:val="00B67C27"/>
    <w:rsid w:val="00B7680E"/>
    <w:rsid w:val="00B772F9"/>
    <w:rsid w:val="00B822FA"/>
    <w:rsid w:val="00B92971"/>
    <w:rsid w:val="00B937D1"/>
    <w:rsid w:val="00B93AA3"/>
    <w:rsid w:val="00B94F02"/>
    <w:rsid w:val="00BA434E"/>
    <w:rsid w:val="00BA4359"/>
    <w:rsid w:val="00BB000A"/>
    <w:rsid w:val="00BB0475"/>
    <w:rsid w:val="00BB39D7"/>
    <w:rsid w:val="00BB56DE"/>
    <w:rsid w:val="00BB6B73"/>
    <w:rsid w:val="00BB7E8E"/>
    <w:rsid w:val="00BC1F6F"/>
    <w:rsid w:val="00BC34FD"/>
    <w:rsid w:val="00BC44FD"/>
    <w:rsid w:val="00BD5C6F"/>
    <w:rsid w:val="00BD7EE1"/>
    <w:rsid w:val="00BE609E"/>
    <w:rsid w:val="00BE7ADA"/>
    <w:rsid w:val="00BF177D"/>
    <w:rsid w:val="00C05749"/>
    <w:rsid w:val="00C057D7"/>
    <w:rsid w:val="00C079D5"/>
    <w:rsid w:val="00C10A39"/>
    <w:rsid w:val="00C11BFC"/>
    <w:rsid w:val="00C15194"/>
    <w:rsid w:val="00C20DD2"/>
    <w:rsid w:val="00C21FEE"/>
    <w:rsid w:val="00C254FC"/>
    <w:rsid w:val="00C301FB"/>
    <w:rsid w:val="00C31789"/>
    <w:rsid w:val="00C3459A"/>
    <w:rsid w:val="00C352D7"/>
    <w:rsid w:val="00C56F1D"/>
    <w:rsid w:val="00C67F76"/>
    <w:rsid w:val="00C74023"/>
    <w:rsid w:val="00C75712"/>
    <w:rsid w:val="00C83179"/>
    <w:rsid w:val="00C8474A"/>
    <w:rsid w:val="00C85B97"/>
    <w:rsid w:val="00C92E49"/>
    <w:rsid w:val="00C96F86"/>
    <w:rsid w:val="00C977EF"/>
    <w:rsid w:val="00C97987"/>
    <w:rsid w:val="00CA1E98"/>
    <w:rsid w:val="00CA2F83"/>
    <w:rsid w:val="00CA4F68"/>
    <w:rsid w:val="00CA61A7"/>
    <w:rsid w:val="00CA6BFA"/>
    <w:rsid w:val="00CA74B8"/>
    <w:rsid w:val="00CA793A"/>
    <w:rsid w:val="00CB7D09"/>
    <w:rsid w:val="00CC2BDB"/>
    <w:rsid w:val="00CC7EA7"/>
    <w:rsid w:val="00CD484B"/>
    <w:rsid w:val="00CD5E2F"/>
    <w:rsid w:val="00CD6680"/>
    <w:rsid w:val="00CD671D"/>
    <w:rsid w:val="00CE2551"/>
    <w:rsid w:val="00CE767F"/>
    <w:rsid w:val="00CE7AA1"/>
    <w:rsid w:val="00CF25C0"/>
    <w:rsid w:val="00CF535E"/>
    <w:rsid w:val="00CF5AD5"/>
    <w:rsid w:val="00D02C66"/>
    <w:rsid w:val="00D06CBB"/>
    <w:rsid w:val="00D074B0"/>
    <w:rsid w:val="00D07CDE"/>
    <w:rsid w:val="00D10000"/>
    <w:rsid w:val="00D17E4A"/>
    <w:rsid w:val="00D20F31"/>
    <w:rsid w:val="00D24C25"/>
    <w:rsid w:val="00D24DAE"/>
    <w:rsid w:val="00D32119"/>
    <w:rsid w:val="00D3388B"/>
    <w:rsid w:val="00D371B2"/>
    <w:rsid w:val="00D37868"/>
    <w:rsid w:val="00D401A8"/>
    <w:rsid w:val="00D4112C"/>
    <w:rsid w:val="00D45759"/>
    <w:rsid w:val="00D52FB1"/>
    <w:rsid w:val="00D56D39"/>
    <w:rsid w:val="00D573C7"/>
    <w:rsid w:val="00D607E0"/>
    <w:rsid w:val="00D72610"/>
    <w:rsid w:val="00D74AA9"/>
    <w:rsid w:val="00D7552C"/>
    <w:rsid w:val="00D75F8A"/>
    <w:rsid w:val="00D864AC"/>
    <w:rsid w:val="00D875F9"/>
    <w:rsid w:val="00D90E61"/>
    <w:rsid w:val="00D93DE7"/>
    <w:rsid w:val="00D97250"/>
    <w:rsid w:val="00DA30D8"/>
    <w:rsid w:val="00DA3C15"/>
    <w:rsid w:val="00DB1730"/>
    <w:rsid w:val="00DB7639"/>
    <w:rsid w:val="00DC7F5E"/>
    <w:rsid w:val="00DD220E"/>
    <w:rsid w:val="00DE203E"/>
    <w:rsid w:val="00DE5B6D"/>
    <w:rsid w:val="00DF4093"/>
    <w:rsid w:val="00DF6656"/>
    <w:rsid w:val="00E020D3"/>
    <w:rsid w:val="00E07DE6"/>
    <w:rsid w:val="00E11751"/>
    <w:rsid w:val="00E15037"/>
    <w:rsid w:val="00E1673C"/>
    <w:rsid w:val="00E1731C"/>
    <w:rsid w:val="00E22F76"/>
    <w:rsid w:val="00E33BA5"/>
    <w:rsid w:val="00E358DF"/>
    <w:rsid w:val="00E4176A"/>
    <w:rsid w:val="00E4185E"/>
    <w:rsid w:val="00E41C49"/>
    <w:rsid w:val="00E46243"/>
    <w:rsid w:val="00E52026"/>
    <w:rsid w:val="00E55DE9"/>
    <w:rsid w:val="00E567BA"/>
    <w:rsid w:val="00E6256C"/>
    <w:rsid w:val="00E62618"/>
    <w:rsid w:val="00E65E16"/>
    <w:rsid w:val="00E67406"/>
    <w:rsid w:val="00E676F8"/>
    <w:rsid w:val="00E677CF"/>
    <w:rsid w:val="00E779C8"/>
    <w:rsid w:val="00E84D74"/>
    <w:rsid w:val="00E85270"/>
    <w:rsid w:val="00E8551E"/>
    <w:rsid w:val="00E92B0B"/>
    <w:rsid w:val="00E93698"/>
    <w:rsid w:val="00E939CC"/>
    <w:rsid w:val="00E964EF"/>
    <w:rsid w:val="00EA0DCE"/>
    <w:rsid w:val="00EA2266"/>
    <w:rsid w:val="00EA6121"/>
    <w:rsid w:val="00EB1321"/>
    <w:rsid w:val="00EB2ED6"/>
    <w:rsid w:val="00EB3F14"/>
    <w:rsid w:val="00EB5E66"/>
    <w:rsid w:val="00EC0AC1"/>
    <w:rsid w:val="00EC2C71"/>
    <w:rsid w:val="00EC53DB"/>
    <w:rsid w:val="00EC65BF"/>
    <w:rsid w:val="00EC7BEC"/>
    <w:rsid w:val="00ED1285"/>
    <w:rsid w:val="00ED7E92"/>
    <w:rsid w:val="00EE63BD"/>
    <w:rsid w:val="00F02104"/>
    <w:rsid w:val="00F044C9"/>
    <w:rsid w:val="00F10142"/>
    <w:rsid w:val="00F12436"/>
    <w:rsid w:val="00F1336C"/>
    <w:rsid w:val="00F1622D"/>
    <w:rsid w:val="00F210B6"/>
    <w:rsid w:val="00F271D7"/>
    <w:rsid w:val="00F40531"/>
    <w:rsid w:val="00F40534"/>
    <w:rsid w:val="00F55BA2"/>
    <w:rsid w:val="00F6670C"/>
    <w:rsid w:val="00F7169C"/>
    <w:rsid w:val="00F73F38"/>
    <w:rsid w:val="00F840C3"/>
    <w:rsid w:val="00F85DC2"/>
    <w:rsid w:val="00F86AE5"/>
    <w:rsid w:val="00F92993"/>
    <w:rsid w:val="00F92A91"/>
    <w:rsid w:val="00F92CBB"/>
    <w:rsid w:val="00F93DB5"/>
    <w:rsid w:val="00FA0098"/>
    <w:rsid w:val="00FA1A4B"/>
    <w:rsid w:val="00FA1EFF"/>
    <w:rsid w:val="00FA523A"/>
    <w:rsid w:val="00FA7FA1"/>
    <w:rsid w:val="00FB0650"/>
    <w:rsid w:val="00FB0977"/>
    <w:rsid w:val="00FB4FD2"/>
    <w:rsid w:val="00FB5B89"/>
    <w:rsid w:val="00FD0739"/>
    <w:rsid w:val="00FD138E"/>
    <w:rsid w:val="00FD63B3"/>
    <w:rsid w:val="00FE0F66"/>
    <w:rsid w:val="00FE3B03"/>
    <w:rsid w:val="00FE4902"/>
    <w:rsid w:val="00FE6011"/>
    <w:rsid w:val="00FE7677"/>
    <w:rsid w:val="00FF0E0A"/>
    <w:rsid w:val="00FF2128"/>
    <w:rsid w:val="00FF5721"/>
    <w:rsid w:val="00FF5AAE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foot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locked="true" w:name="No List"/>
    <w:lsdException w:unhideWhenUsed="false" w:semiHidden="false" w:uiPriority="0" w:locked="true" w:name="Balloon Text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1B8"/>
    <w:rPr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cs="Times New Roman" w:hAnsi="Tahoma" w:ascii="Tahoma"/>
      <w:sz w:val="16"/>
    </w:rPr>
  </w:style>
  <w:style w:customStyle="true" w:styleId="Odlomakpopisa1" w:type="paragraph">
    <w:name w:val="Odlomak popisa1"/>
    <w:basedOn w:val="Normal"/>
    <w:uiPriority w:val="99"/>
    <w:rsid w:val="00F10142"/>
    <w:pPr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eastAsia="Times New Roma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</w:pPr>
    <w:rPr>
      <w:rFonts w:hAnsi="Times New Roman" w:ascii="Times New Roman"/>
      <w:sz w:val="24"/>
      <w:szCs w:val="24"/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F10142"/>
    <w:rPr>
      <w:rFonts w:cs="Times New Roman" w:hAnsi="Times New Roman" w:asci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5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7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No List" w:semiHidden="0" w:unhideWhenUsed="0"/>
    <w:lsdException w:locked="1" w:name="Balloon Text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1B8"/>
    <w:rPr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ascii="Tahoma" w:cs="Times New Roman" w:hAnsi="Tahoma"/>
      <w:sz w:val="16"/>
    </w:rPr>
  </w:style>
  <w:style w:customStyle="1" w:styleId="Odlomakpopisa1" w:type="paragraph">
    <w:name w:val="Odlomak popisa1"/>
    <w:basedOn w:val="Normal"/>
    <w:uiPriority w:val="99"/>
    <w:rsid w:val="00F10142"/>
    <w:pPr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ascii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</w:pPr>
    <w:rPr>
      <w:rFonts w:ascii="Times New Roman" w:hAnsi="Times New Roman"/>
      <w:sz w:val="24"/>
      <w:szCs w:val="24"/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F10142"/>
    <w:rPr>
      <w:rFonts w:ascii="Times New Roman" w:cs="Times New Roman" w:hAns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5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7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7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7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7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686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siječnja 2019.</izvorni_sadrzaj>
    <derivirana_varijabla naziv="DomainObject.PlaniraniZavrsetakDatum_1">18. siječnja 2019.</derivirana_varijabla>
  </DomainObject.PlaniraniZavrsetakDatum>
  <DomainObject.PlaniraniPocetakDatum>
    <izvorni_sadrzaj>18. siječnja 2019.</izvorni_sadrzaj>
    <derivirana_varijabla naziv="DomainObject.PlaniraniPocetakDatum_1">18. siječnja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12:30</izvorni_sadrzaj>
    <derivirana_varijabla naziv="DomainObject.PlaniraniZavrsetakVrijeme_1">12:30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siječnja 2019.</izvorni_sadrzaj>
    <derivirana_varijabla naziv="DomainObject.Zapisnik.DatumKreiranja_1">18.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St-118/2018-21</izvorni_sadrzaj>
    <derivirana_varijabla naziv="DomainObject.Zapisnik.Oznaka_1">St-118/2018-21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Dužnik u prijedlogu nije naveo sve postupke u tijeku 
Izostavio je i neke za koje je sud saznao nakon 
donošenja rješenja o odbačaju prijedloga</izvorni_sadrzaj>
    <derivirana_varijabla naziv="DomainObject.Predmet.Opis_1">Dužnik u prijedlogu nije naveo sve postupke u tijeku 
Izostavio je i neke za koje je sud saznao nakon 
donošenja rješenja o odbačaju prijedloga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VINOPLOD-VINARIJA, dioničko društvo za proizvodnju i prodaju vina, alkoholnih i bezalkoholnih pića</izvorni_sadrzaj>
    <derivirana_varijabla naziv="DomainObject.Predmet.StrankaFormated_1">  VINOPLOD-VINARIJA, dioničko društvo za proizvodnju i prodaju vina, alkoholnih i bezalkoholnih pića</derivirana_varijabla>
  </DomainObject.Predmet.StrankaFormated>
  <DomainObject.Predmet.StrankaFormatedOIB>
    <izvorni_sadrzaj>  VINOPLOD-VINARIJA, dioničko društvo za proizvodnju i prodaju vina, alkoholnih i bezalkoholnih pića, OIB 47074146147</izvorni_sadrzaj>
    <derivirana_varijabla naziv="DomainObject.Predmet.StrankaFormatedOIB_1">  VINOPLOD-VINARIJA, dioničko društvo za proizvodnju i prodaju vina, alkoholnih i bezalkoholnih pića, OIB 47074146147</derivirana_varijabla>
  </DomainObject.Predmet.StrankaFormatedOIB>
  <DomainObject.Predmet.StrankaFormatedWithAdress>
    <izvorni_sadrzaj> VINOPLOD-VINARIJA, dioničko društvo za proizvodnju i prodaju vina, alkoholnih i bezalkoholnih pića, Velimira Škorpika 2, 22000 Šibenik</izvorni_sadrzaj>
    <derivirana_varijabla naziv="DomainObject.Predmet.StrankaFormatedWithAdress_1"> VINOPLOD-VINARIJA, dioničko društvo za proizvodnju i prodaju vina, alkoholnih i bezalkoholnih pića, Velimira Škorpika 2, 22000 Šibenik</derivirana_varijabla>
  </DomainObject.Predmet.StrankaFormatedWithAdress>
  <DomainObject.Predmet.StrankaFormatedWithAdressOIB>
    <izvorni_sadrzaj> VINOPLOD-VINARIJA, dioničko društvo za proizvodnju i prodaju vina, alkoholnih i bezalkoholnih pića, OIB 47074146147, Velimira Škorpika 2, 22000 Šibenik</izvorni_sadrzaj>
    <derivirana_varijabla naziv="DomainObject.Predmet.StrankaFormatedWithAdressOIB_1"> VINOPLOD-VINARIJA, dioničko društvo za proizvodnju i prodaju vina, alkoholnih i bezalkoholnih pića, OIB 47074146147, Velimira Škorpika 2, 22000 Šibenik</derivirana_varijabla>
  </DomainObject.Predmet.StrankaFormatedWithAdressOIB>
  <DomainObject.Predmet.StrankaWithAdress>
    <izvorni_sadrzaj>VINOPLOD-VINARIJA, dioničko društvo za proizvodnju i prodaju vina, alkoholnih i bezalkoholnih pića Velimira Škorpika 2,22000 Šibenik</izvorni_sadrzaj>
    <derivirana_varijabla naziv="DomainObject.Predmet.StrankaWithAdress_1">VINOPLOD-VINARIJA, dioničko društvo za proizvodnju i prodaju vina, alkoholnih i bezalkoholnih pića Velimira Škorpika 2,22000 Šibenik</derivirana_varijabla>
  </DomainObject.Predmet.StrankaWithAdress>
  <DomainObject.Predmet.StrankaWithAdressOIB>
    <izvorni_sadrzaj>VINOPLOD-VINARIJA, dioničko društvo za proizvodnju i prodaju vina, alkoholnih i bezalkoholnih pića, OIB 47074146147, Velimira Škorpika 2,22000 Šibenik</izvorni_sadrzaj>
    <derivirana_varijabla naziv="DomainObject.Predmet.StrankaWithAdressOIB_1">VINOPLOD-VINARIJA, dioničko društvo za proizvodnju i prodaju vina, alkoholnih i bezalkoholnih pića, OIB 47074146147, Velimira Škorpika 2,22000 Šibenik</derivirana_varijabla>
  </DomainObject.Predmet.StrankaWithAdressOIB>
  <DomainObject.Predmet.StrankaNazivFormated>
    <izvorni_sadrzaj>VINOPLOD-VINARIJA, dioničko društvo za proizvodnju i prodaju vina, alkoholnih i bezalkoholnih pića</izvorni_sadrzaj>
    <derivirana_varijabla naziv="DomainObject.Predmet.StrankaNazivFormated_1">VINOPLOD-VINARIJA, dioničko društvo za proizvodnju i prodaju vina, alkoholnih i bezalkoholnih pića</derivirana_varijabla>
  </DomainObject.Predmet.StrankaNazivFormated>
  <DomainObject.Predmet.StrankaNazivFormatedOIB>
    <izvorni_sadrzaj>VINOPLOD-VINARIJA, dioničko društvo za proizvodnju i prodaju vina, alkoholnih i bezalkoholnih pića, OIB 47074146147</izvorni_sadrzaj>
    <derivirana_varijabla naziv="DomainObject.Predmet.StrankaNazivFormatedOIB_1">VINOPLOD-VINARIJA, dioničko društvo za proizvodnju i prodaju vina, alkoholnih i bezalkoholnih pića, OIB 47074146147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VINOPLOD-VINARIJA, dioničko društvo za proizvodnju i prodaju vina, alkoholnih i bezalkoholnih pića</item>
    </izvorni_sadrzaj>
    <derivirana_varijabla naziv="DomainObject.Predmet.StrankaListFormated_1">
      <item>VINOPLOD-VINARIJA, dioničko društvo za proizvodnju i prodaju vina, alkoholnih i bezalkoholnih pića</item>
    </derivirana_varijabla>
  </DomainObject.Predmet.StrankaListFormated>
  <DomainObject.Predmet.StrankaListFormatedOIB>
    <izvorni_sadrzaj>
      <item>VINOPLOD-VINARIJA, dioničko društvo za proizvodnju i prodaju vina, alkoholnih i bezalkoholnih pića, OIB 47074146147</item>
    </izvorni_sadrzaj>
    <derivirana_varijabla naziv="DomainObject.Predmet.StrankaListFormatedOIB_1">
      <item>VINOPLOD-VINARIJA, dioničko društvo za proizvodnju i prodaju vina, alkoholnih i bezalkoholnih pića, OIB 47074146147</item>
    </derivirana_varijabla>
  </DomainObject.Predmet.StrankaListFormatedOIB>
  <DomainObject.Predmet.StrankaListFormatedWithAdress>
    <izvorni_sadrzaj>
      <item>VINOPLOD-VINARIJA, dioničko društvo za proizvodnju i prodaju vina, alkoholnih i bezalkoholnih pića, Velimira Škorpika 2, 22000 Šibenik</item>
    </izvorni_sadrzaj>
    <derivirana_varijabla naziv="DomainObject.Predmet.StrankaListFormatedWithAdress_1">
      <item>VINOPLOD-VINARIJA, dioničko društvo za proizvodnju i prodaju vina, alkoholnih i bezalkoholnih pića, Velimira Škorpika 2, 22000 Šibenik</item>
    </derivirana_varijabla>
  </DomainObject.Predmet.StrankaListFormatedWithAdress>
  <DomainObject.Predmet.StrankaListFormatedWithAdressOIB>
    <izvorni_sadrzaj>
      <item>VINOPLOD-VINARIJA, dioničko društvo za proizvodnju i prodaju vina, alkoholnih i bezalkoholnih pića, OIB 47074146147, Velimira Škorpika 2, 22000 Šibenik</item>
    </izvorni_sadrzaj>
    <derivirana_varijabla naziv="DomainObject.Predmet.StrankaListFormatedWithAdressOIB_1">
      <item>VINOPLOD-VINARIJA, dioničko društvo za proizvodnju i prodaju vina, alkoholnih i bezalkoholnih pića, OIB 47074146147, Velimira Škorpika 2, 22000 Šibenik</item>
    </derivirana_varijabla>
  </DomainObject.Predmet.StrankaListFormatedWithAdressOIB>
  <DomainObject.Predmet.StrankaListNazivFormated>
    <izvorni_sadrzaj>
      <item>VINOPLOD-VINARIJA, dioničko društvo za proizvodnju i prodaju vina, alkoholnih i bezalkoholnih pića</item>
    </izvorni_sadrzaj>
    <derivirana_varijabla naziv="DomainObject.Predmet.StrankaListNazivFormated_1">
      <item>VINOPLOD-VINARIJA, dioničko društvo za proizvodnju i prodaju vina, alkoholnih i bezalkoholnih pića</item>
    </derivirana_varijabla>
  </DomainObject.Predmet.StrankaListNazivFormated>
  <DomainObject.Predmet.StrankaListNazivFormatedOIB>
    <izvorni_sadrzaj>
      <item>VINOPLOD-VINARIJA, dioničko društvo za proizvodnju i prodaju vina, alkoholnih i bezalkoholnih pića, OIB 47074146147</item>
    </izvorni_sadrzaj>
    <derivirana_varijabla naziv="DomainObject.Predmet.StrankaListNazivFormatedOIB_1">
      <item>VINOPLOD-VINARIJA, dioničko društvo za proizvodnju i prodaju vina, alkoholnih i bezalkoholnih pića, OIB 47074146147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St-118/2018-21</izvorni_sadrzaj>
    <derivirana_varijabla naziv="DomainObject.PoslovniBrojDokumenta_1">St-118/2018-21</derivirana_varijabla>
  </DomainObject.PoslovniBrojDokumenta>
  <DomainObject.Predmet.StrankaIDrugi>
    <izvorni_sadrzaj>VINOPLOD-VINARIJA, dioničko društvo za proizvodnju i prodaju vina, alkoholnih i bezalkoholnih pića</izvorni_sadrzaj>
    <derivirana_varijabla naziv="DomainObject.Predmet.StrankaIDrugi_1">VINOPLOD-VINARIJA, dioničko društvo za proizvodnju i prodaju vina, alkoholnih i bezalkoholnih pića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VINOPLOD-VINARIJA, dioničko društvo za proizvodnju i prodaju vina, alkoholnih i bezalkoholnih pića, OIB 47074146147, Velimira Škorpika 2, 22000 Šibenik</izvorni_sadrzaj>
    <derivirana_varijabla naziv="DomainObject.Predmet.StrankaIDrugiAdressOIB_1">VINOPLOD-VINARIJA, dioničko društvo za proizvodnju i prodaju vina, alkoholnih i bezalkoholnih pića, OIB 47074146147, Velimira Škorpika 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VINOPLOD-VINARIJA, dioničko društvo za proizvodnju i prodaju vina, alkoholnih i bezalkoholnih pića</item>
    </izvorni_sadrzaj>
    <derivirana_varijabla naziv="DomainObject.Predmet.SudioniciListNaziv_1">
      <item>VINOPLOD-VINARIJA, dioničko društvo za proizvodnju i prodaju vina, alkoholnih i bezalkoholnih pića</item>
    </derivirana_varijabla>
  </DomainObject.Predmet.SudioniciListNaziv>
  <DomainObject.Predmet.SudioniciListAdressOIB>
    <izvorni_sadrzaj>
      <item>VINOPLOD-VINARIJA, dioničko društvo za proizvodnju i prodaju vina, alkoholnih i bezalkoholnih pića, OIB 47074146147, Velimira Škorpika 2,22000 Šibenik</item>
    </izvorni_sadrzaj>
    <derivirana_varijabla naziv="DomainObject.Predmet.SudioniciListAdressOIB_1">
      <item>VINOPLOD-VINARIJA, dioničko društvo za proizvodnju i prodaju vina, alkoholnih i bezalkoholnih pića, OIB 47074146147, Velimira Škorpika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47074146147</item>
    </izvorni_sadrzaj>
    <derivirana_varijabla naziv="DomainObject.Predmet.SudioniciListNazivOIB_1">
      <item>, OIB 47074146147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377FE-B6EC-491F-A321-777CABC01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39</properties:Pages>
  <properties:Words>8501</properties:Words>
  <properties:Characters>52829</properties:Characters>
  <properties:Lines>6299</properties:Lines>
  <properties:Paragraphs>2723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2019-01-18T11:12:00Z</dcterms:created>
  <dc:creator>Milunka</dc:creator>
  <cp:lastModifiedBy>Martina Kalmeta</cp:lastModifiedBy>
  <cp:lastPrinted>2019-01-18T11:21:00Z</cp:lastPrinted>
  <dcterms:modified xmlns:xsi="http://www.w3.org/2001/XMLSchema-instance" xsi:type="dcterms:W3CDTF">2019-01-18T12:49:00Z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St-118/2018-21 / Zapisnik - Ročište radi ispitivanja tražbina (2 St -118-18 ispitno ročište 18.01.2019. - III.docx)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39</vt:i4>
  </prop:property>
</prop:Properties>
</file>