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c0df" w14:paraId="2c5c0df" w:rsidRDefault="008106C9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8106C9">
        <w:tab/>
      </w:r>
      <w:r w:rsidR="008106C9">
        <w:tab/>
      </w:r>
      <w:r w:rsidR="008106C9">
        <w:tab/>
      </w:r>
      <w:r w:rsidR="008106C9">
        <w:tab/>
      </w:r>
      <w:r w:rsidR="008106C9">
        <w:tab/>
      </w:r>
      <w:r w:rsidR="008106C9">
        <w:tab/>
        <w:t>55. St-</w:t>
      </w:r>
      <w:r w:rsidR="00EC113B">
        <w:t>946/15-3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C113B">
        <w:t>946</w:t>
      </w:r>
      <w:r w:rsidR="008106C9">
        <w:t>/</w:t>
      </w:r>
      <w:r w:rsidR="008155EE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 w:rsidR="008106C9">
        <w:t xml:space="preserve"> </w:t>
      </w:r>
      <w:r>
        <w:t xml:space="preserve">dana </w:t>
      </w:r>
      <w:r w:rsidR="00EC113B">
        <w:t>10</w:t>
      </w:r>
      <w:r w:rsidR="008106C9">
        <w:t>. studenoga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8106C9">
      <w:pPr>
        <w:jc w:val="center"/>
      </w:pPr>
      <w:r w:rsidRPr="008106C9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C113B" w:rsidRPr="00F77A46">
        <w:rPr>
          <w:rFonts w:eastAsiaTheme="minorHAnsi"/>
          <w:lang w:eastAsia="en-US"/>
        </w:rPr>
        <w:t>ASTRA d.o.o. za trgovinu i usluge, Karlovac, Andrije Hebranga 8/C, OIB 09614962905</w:t>
      </w:r>
      <w:r w:rsidR="008106C9">
        <w:rPr>
          <w:rFonts w:eastAsiaTheme="minorHAnsi"/>
          <w:lang w:eastAsia="en-US"/>
        </w:rPr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C113B">
        <w:t>10.194,76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8106C9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C113B">
        <w:t>10</w:t>
      </w:r>
      <w:r>
        <w:t>. studenoga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8106C9" w:rsidP="00572798" w:rsidR="00572798">
      <w:pPr>
        <w:jc w:val="right"/>
      </w:pPr>
      <w:r>
        <w:t>Božena Zajec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3190"/>
    <w:rsid w:val="00114EAD"/>
    <w:rsid w:val="00185571"/>
    <w:rsid w:val="001E50FB"/>
    <w:rsid w:val="001E5C16"/>
    <w:rsid w:val="001F6933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9D0"/>
    <w:rsid w:val="007B5AFD"/>
    <w:rsid w:val="007D5A5D"/>
    <w:rsid w:val="008106C9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113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5C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C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C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C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C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5C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C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C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C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C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St-946/2015</izvorni_sadrzaj>
    <derivirana_varijabla naziv="DomainObject.Predmet.OznakaBroj_1">St-946/2015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  d.o.o. zastupanog po punomoćniku ANĐELKA RENKO</izvorni_sadrzaj>
    <derivirana_varijabla naziv="DomainObject.Predmet.ProtustrankaFormated_1">  Astra  d.o.o. zastupanog po punomoćniku ANĐELKA RENKO</derivirana_varijabla>
  </DomainObject.Predmet.ProtustrankaFormated>
  <DomainObject.Predmet.ProtustrankaFormatedOIB>
    <izvorni_sadrzaj>  Astra  d.o.o., OIB 09614962905 zastupanog po punomoćniku ANĐELKA RENKO</izvorni_sadrzaj>
    <derivirana_varijabla naziv="DomainObject.Predmet.ProtustrankaFormatedOIB_1">  Astra  d.o.o., OIB 09614962905 zastupanog po punomoćniku ANĐELKA RENKO</derivirana_varijabla>
  </DomainObject.Predmet.ProtustrankaFormatedOIB>
  <DomainObject.Predmet.ProtustrankaFormatedWithAdress>
    <izvorni_sadrzaj> Astra  d.o.o., Andrije Hebranga 8 c, 47000 Karlovac zastupanog po punomoćniku ANĐELKA RENKO</izvorni_sadrzaj>
    <derivirana_varijabla naziv="DomainObject.Predmet.ProtustrankaFormatedWithAdress_1"> Astra  d.o.o., Andrije Hebranga 8 c, 47000 Karlovac zastupanog po punomoćniku ANĐELKA RENKO</derivirana_varijabla>
  </DomainObject.Predmet.ProtustrankaFormatedWithAdress>
  <DomainObject.Predmet.ProtustrankaFormatedWithAdressOIB>
    <izvorni_sadrzaj> Astra  d.o.o., OIB 09614962905, Andrije Hebranga 8 c, 47000 Karlovac zastupanog po punomoćniku ANĐELKA RENKO</izvorni_sadrzaj>
    <derivirana_varijabla naziv="DomainObject.Predmet.ProtustrankaFormatedWithAdressOIB_1"> Astra  d.o.o., OIB 09614962905, Andrije Hebranga 8 c, 47000 Karlovac zastupanog po punomoćniku ANĐELKA RENKO</derivirana_varijabla>
  </DomainObject.Predmet.ProtustrankaFormatedWithAdressOIB>
  <DomainObject.Predmet.ProtustrankaWithAdress>
    <izvorni_sadrzaj>Astra  d.o.o. Andrije Hebranga 8 c, 47000 Karlovac</izvorni_sadrzaj>
    <derivirana_varijabla naziv="DomainObject.Predmet.ProtustrankaWithAdress_1">Astra  d.o.o. Andrije Hebranga 8 c, 47000 Karlovac</derivirana_varijabla>
  </DomainObject.Predmet.ProtustrankaWithAdress>
  <DomainObject.Predmet.ProtustrankaWithAdressOIB>
    <izvorni_sadrzaj>Astra  d.o.o., OIB 09614962905, Andrije Hebranga 8 c, 47000 Karlovac</izvorni_sadrzaj>
    <derivirana_varijabla naziv="DomainObject.Predmet.ProtustrankaWithAdressOIB_1">Astra  d.o.o., OIB 09614962905, Andrije Hebranga 8 c, 47000 Karlovac</derivirana_varijabla>
  </DomainObject.Predmet.ProtustrankaWithAdressOIB>
  <DomainObject.Predmet.ProtustrankaNazivFormated>
    <izvorni_sadrzaj>Astra  d.o.o.</izvorni_sadrzaj>
    <derivirana_varijabla naziv="DomainObject.Predmet.ProtustrankaNazivFormated_1">Astra  d.o.o.</derivirana_varijabla>
  </DomainObject.Predmet.ProtustrankaNazivFormated>
  <DomainObject.Predmet.ProtustrankaNazivFormatedOIB>
    <izvorni_sadrzaj>Astra  d.o.o., OIB 09614962905</izvorni_sadrzaj>
    <derivirana_varijabla naziv="DomainObject.Predmet.ProtustrankaNazivFormatedOIB_1">Astra  d.o.o., OIB 09614962905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Astra  d.o.o. zastupanog po punomoćniku ANĐELKA RENKO</item>
    </izvorni_sadrzaj>
    <derivirana_varijabla naziv="DomainObject.Predmet.ProtuStrankaListFormated_1">
      <item>Astra  d.o.o. zastupanog po punomoćniku ANĐELKA RENKO</item>
    </derivirana_varijabla>
  </DomainObject.Predmet.ProtuStrankaListFormated>
  <DomainObject.Predmet.ProtuStrankaListFormatedOIB>
    <izvorni_sadrzaj>
      <item>Astra  d.o.o., OIB 09614962905 zastupanog po punomoćniku ANĐELKA RENKO</item>
    </izvorni_sadrzaj>
    <derivirana_varijabla naziv="DomainObject.Predmet.ProtuStrankaListFormatedOIB_1">
      <item>Astra  d.o.o., OIB 09614962905 zastupanog po punomoćniku ANĐELKA RENKO</item>
    </derivirana_varijabla>
  </DomainObject.Predmet.ProtuStrankaListFormatedOIB>
  <DomainObject.Predmet.ProtuStrankaListFormatedWithAdress>
    <izvorni_sadrzaj>
      <item>Astra  d.o.o., Andrije Hebranga 8 c, 47000 Karlovac zastupanog po punomoćniku ANĐELKA RENKO</item>
    </izvorni_sadrzaj>
    <derivirana_varijabla naziv="DomainObject.Predmet.ProtuStrankaListFormatedWithAdress_1">
      <item>Astra  d.o.o., Andrije Hebranga 8 c, 47000 Karlovac zastupanog po punomoćniku ANĐELKA RENKO</item>
    </derivirana_varijabla>
  </DomainObject.Predmet.ProtuStrankaListFormatedWithAdress>
  <DomainObject.Predmet.ProtuStrankaListFormatedWithAdressOIB>
    <izvorni_sadrzaj>
      <item>Astra  d.o.o., OIB 09614962905, Andrije Hebranga 8 c, 47000 Karlovac zastupanog po punomoćniku ANĐELKA RENKO</item>
    </izvorni_sadrzaj>
    <derivirana_varijabla naziv="DomainObject.Predmet.ProtuStrankaListFormatedWithAdressOIB_1">
      <item>Astra  d.o.o., OIB 09614962905, Andrije Hebranga 8 c, 47000 Karlovac zastupanog po punomoćniku ANĐELKA RENKO</item>
    </derivirana_varijabla>
  </DomainObject.Predmet.ProtuStrankaListFormatedWithAdressOIB>
  <DomainObject.Predmet.ProtuStrankaListNazivFormated>
    <izvorni_sadrzaj>
      <item>Astra  d.o.o.</item>
    </izvorni_sadrzaj>
    <derivirana_varijabla naziv="DomainObject.Predmet.ProtuStrankaListNazivFormated_1">
      <item>Astra  d.o.o.</item>
    </derivirana_varijabla>
  </DomainObject.Predmet.ProtuStrankaListNazivFormated>
  <DomainObject.Predmet.ProtuStrankaListNazivFormatedOIB>
    <izvorni_sadrzaj>
      <item>Astra  d.o.o., OIB 09614962905</item>
    </izvorni_sadrzaj>
    <derivirana_varijabla naziv="DomainObject.Predmet.ProtuStrankaListNazivFormatedOIB_1">
      <item>Astra  d.o.o., OIB 09614962905</item>
    </derivirana_varijabla>
  </DomainObject.Predmet.ProtuStrankaListNazivFormatedOIB>
  <DomainObject.Predmet.OstaliListFormated>
    <izvorni_sadrzaj>
      <item>ANĐELKA RENKO punomoćnik sudionika u postupku Astra  d.o.o.</item>
    </izvorni_sadrzaj>
    <derivirana_varijabla naziv="DomainObject.Predmet.OstaliListFormated_1">
      <item>ANĐELKA RENKO punomoćnik sudionika u postupku Astra  d.o.o.</item>
    </derivirana_varijabla>
  </DomainObject.Predmet.OstaliListFormated>
  <DomainObject.Predmet.OstaliListFormatedOIB>
    <izvorni_sadrzaj>
      <item>ANĐELKA RENKO, OIB 09614962905 punomoćnik sudionika u postupku Astra  d.o.o.</item>
    </izvorni_sadrzaj>
    <derivirana_varijabla naziv="DomainObject.Predmet.OstaliListFormatedOIB_1">
      <item>ANĐELKA RENKO, OIB 09614962905 punomoćnik sudionika u postupku Astra  d.o.o.</item>
    </derivirana_varijabla>
  </DomainObject.Predmet.OstaliListFormatedOIB>
  <DomainObject.Predmet.OstaliListFormatedWithAdress>
    <izvorni_sadrzaj>
      <item>ANĐELKA RENKO, Andrije Hebranga 8/C, 47000 Karlovac punomoćnik sudionika u postupku Astra  d.o.o.</item>
    </izvorni_sadrzaj>
    <derivirana_varijabla naziv="DomainObject.Predmet.OstaliListFormatedWithAdress_1">
      <item>ANĐELKA RENKO, Andrije Hebranga 8/C, 47000 Karlovac punomoćnik sudionika u postupku Astra  d.o.o.</item>
    </derivirana_varijabla>
  </DomainObject.Predmet.OstaliListFormatedWithAdress>
  <DomainObject.Predmet.OstaliListFormatedWithAdressOIB>
    <izvorni_sadrzaj>
      <item>ANĐELKA RENKO, OIB 09614962905, Andrije Hebranga 8/C, 47000 Karlovac punomoćnik sudionika u postupku Astra  d.o.o.</item>
    </izvorni_sadrzaj>
    <derivirana_varijabla naziv="DomainObject.Predmet.OstaliListFormatedWithAdressOIB_1">
      <item>ANĐELKA RENKO, OIB 09614962905, Andrije Hebranga 8/C, 47000 Karlovac punomoćnik sudionika u postupku Astra  d.o.o.</item>
    </derivirana_varijabla>
  </DomainObject.Predmet.OstaliListFormatedWithAdressOIB>
  <DomainObject.Predmet.OstaliListNazivFormated>
    <izvorni_sadrzaj>
      <item>ANĐELKA RENKO</item>
    </izvorni_sadrzaj>
    <derivirana_varijabla naziv="DomainObject.Predmet.OstaliListNazivFormated_1">
      <item>ANĐELKA RENKO</item>
    </derivirana_varijabla>
  </DomainObject.Predmet.OstaliListNazivFormated>
  <DomainObject.Predmet.OstaliListNazivFormatedOIB>
    <izvorni_sadrzaj>
      <item>ANĐELKA RENKO, OIB 09614962905</item>
    </izvorni_sadrzaj>
    <derivirana_varijabla naziv="DomainObject.Predmet.OstaliListNazivFormatedOIB_1">
      <item>ANĐELKA RENKO, OIB 09614962905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Astra  d.o.o.</izvorni_sadrzaj>
    <derivirana_varijabla naziv="DomainObject.Predmet.ProtustrankaIDrugi_1">Astra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Astra  d.o.o., OIB 09614962905, Andrije Hebranga 8 c, 47000 Karlovac</izvorni_sadrzaj>
    <derivirana_varijabla naziv="DomainObject.Predmet.ProtustrankaIDrugiAdressOIB_1">Astra  d.o.o., OIB 09614962905, Andrije Hebranga 8 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Astra  d.o.o.</item>
      <item>ANĐELKA RENKO</item>
    </izvorni_sadrzaj>
    <derivirana_varijabla naziv="DomainObject.Predmet.SudioniciListNaziv_1">
      <item>Financijska agencija RC Zagreb, podružnica Karlovac</item>
      <item>Astra  d.o.o.</item>
      <item>ANĐELKA RENKO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Astra  d.o.o., OIB 09614962905, Andrije Hebranga 8 c,47000 Karlovac</item>
      <item>ANĐELKA RENKO, OIB 09614962905, Andrije Hebranga 8/C,47000 Karlovac</item>
    </izvorni_sadrzaj>
    <derivirana_varijabla naziv="DomainObject.Predmet.SudioniciListAdressOIB_1">
      <item>Financijska agencija RC Zagreb, podružnica Karlovac, OIB 85821130368, Pavla Vitezovića 1,47000 Karlovac</item>
      <item>Astra  d.o.o., OIB 09614962905, Andrije Hebranga 8 c,47000 Karlovac</item>
      <item>ANĐELKA RENKO, OIB 09614962905, Andrije Hebranga 8/C,47000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09614962905</item>
      <item>, OIB 09614962905</item>
    </izvorni_sadrzaj>
    <derivirana_varijabla naziv="DomainObject.Predmet.SudioniciListNazivOIB_1">
      <item>, OIB 85821130368</item>
      <item>, OIB 09614962905</item>
      <item>, OIB 09614962905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1301</properties:Characters>
  <properties:Lines>44</properties:Lines>
  <properties:Paragraphs>15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2015-11-09T11:29:00Z</cp:lastPrinted>
  <dcterms:modified xmlns:xsi="http://www.w3.org/2001/XMLSchema-instance" xsi:type="dcterms:W3CDTF">2015-11-10T08:42:00Z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