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63db" w14:paraId="4ab63db" w:rsidRDefault="00AF31B7" w:rsidP="00AF31B7" w:rsidR="00AF31B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F31B7" w:rsidP="00AF31B7" w:rsidR="00AF31B7">
      <w:pPr>
        <w:spacing w:after="0"/>
        <w:jc w:val="both"/>
      </w:pPr>
      <w:r>
        <w:t xml:space="preserve">       REPUBLIKA HRVATSKA</w:t>
      </w:r>
    </w:p>
    <w:p w:rsidRDefault="00AF31B7" w:rsidP="00AF31B7" w:rsidR="00AF31B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F31B7" w:rsidP="00AF31B7" w:rsidR="00AF31B7">
      <w:pPr>
        <w:spacing w:after="0"/>
        <w:jc w:val="both"/>
      </w:pPr>
      <w:r>
        <w:t xml:space="preserve">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AF31B7" w:rsidP="00AF31B7" w:rsidR="00AF31B7">
      <w:pPr>
        <w:spacing w:after="0"/>
        <w:rPr>
          <w:rFonts w:cs="Times New Roman"/>
        </w:rPr>
      </w:pPr>
    </w:p>
    <w:p w:rsidRDefault="00AF31B7" w:rsidP="00AF31B7" w:rsidR="00AF31B7">
      <w:pPr>
        <w:spacing w:after="0"/>
        <w:rPr>
          <w:rFonts w:cs="Times New Roman"/>
        </w:rPr>
      </w:pPr>
    </w:p>
    <w:p w:rsidRDefault="00AF31B7" w:rsidP="00AF31B7" w:rsidR="00AF31B7">
      <w:pPr>
        <w:spacing w:after="0"/>
        <w:rPr>
          <w:rFonts w:cs="Times New Roman"/>
        </w:rPr>
      </w:pPr>
    </w:p>
    <w:p w:rsidRDefault="00AF31B7" w:rsidP="00AF31B7" w:rsidR="00AF31B7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1B7" w:rsidP="00AF31B7" w:rsidR="00AF31B7">
      <w:pPr>
        <w:spacing w:after="0"/>
        <w:jc w:val="center"/>
        <w:rPr>
          <w:rFonts w:cs="Times New Roman"/>
        </w:rPr>
      </w:pPr>
    </w:p>
    <w:p w:rsidRDefault="00AF31B7" w:rsidP="00AF31B7" w:rsidR="00AF31B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F31B7" w:rsidP="00AF31B7" w:rsidR="00AF31B7">
      <w:pPr>
        <w:spacing w:after="0"/>
        <w:jc w:val="center"/>
        <w:rPr>
          <w:rFonts w:cs="Times New Roman"/>
        </w:rPr>
      </w:pPr>
    </w:p>
    <w:p w:rsidRDefault="00AF31B7" w:rsidP="00AF31B7" w:rsidR="00AF31B7">
      <w:pPr>
        <w:spacing w:after="0"/>
        <w:rPr>
          <w:rFonts w:cs="Times New Roman"/>
        </w:rPr>
      </w:pPr>
    </w:p>
    <w:p w:rsidRDefault="00AF31B7" w:rsidP="00AF31B7" w:rsidR="00AF31B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sucu u stečajnom predmetu povodom prijedloga predlagatelja Financijske agencije, Regionalni centar Zagreb, Podružnica Varaždin, za otvaranje stečajnog postupka nad dužnikom ODISEJ j.d.o.o., OIB: 43205206145 sa sjedištem u Ivana Gorana Kovačića 30, 40000 Čakovec, 1. lipnja 2017.</w:t>
      </w:r>
    </w:p>
    <w:p w:rsidRDefault="00AF31B7" w:rsidP="00AF31B7" w:rsidR="00AF31B7">
      <w:pPr>
        <w:spacing w:after="0"/>
        <w:jc w:val="both"/>
        <w:rPr>
          <w:rFonts w:cs="Times New Roman"/>
        </w:rPr>
      </w:pPr>
    </w:p>
    <w:p w:rsidRDefault="00AF31B7" w:rsidP="00AF31B7" w:rsidR="00AF31B7">
      <w:pPr>
        <w:spacing w:after="0"/>
        <w:jc w:val="both"/>
        <w:rPr>
          <w:rFonts w:cs="Times New Roman"/>
        </w:rPr>
      </w:pPr>
    </w:p>
    <w:p w:rsidRDefault="00AF31B7" w:rsidP="00AF31B7" w:rsidR="00AF31B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AF31B7" w:rsidP="00AF31B7" w:rsidR="00AF31B7">
      <w:pPr>
        <w:spacing w:after="0"/>
        <w:jc w:val="both"/>
        <w:rPr>
          <w:rFonts w:cs="Mangal"/>
        </w:rPr>
      </w:pPr>
    </w:p>
    <w:p w:rsidRDefault="00AF31B7" w:rsidP="00AF31B7" w:rsidR="00AF31B7">
      <w:pPr>
        <w:spacing w:after="0"/>
        <w:jc w:val="both"/>
        <w:rPr>
          <w:rFonts w:cs="Mangal"/>
        </w:rPr>
      </w:pPr>
    </w:p>
    <w:p w:rsidRDefault="00AF31B7" w:rsidP="00AF31B7" w:rsidR="00AF31B7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F31B7" w:rsidP="00AF31B7" w:rsidR="00AF31B7">
      <w:pPr>
        <w:spacing w:after="0"/>
        <w:ind w:left="1440"/>
        <w:jc w:val="both"/>
      </w:pPr>
    </w:p>
    <w:p w:rsidRDefault="00AF31B7" w:rsidP="00AF31B7" w:rsidR="00AF31B7">
      <w:pPr>
        <w:spacing w:after="0"/>
        <w:jc w:val="center"/>
      </w:pPr>
      <w:r>
        <w:t>6. srpnja 2017. u 08,30 sati.</w:t>
      </w:r>
    </w:p>
    <w:p w:rsidRDefault="00AF31B7" w:rsidP="00AF31B7" w:rsidR="00AF31B7">
      <w:pPr>
        <w:spacing w:after="0"/>
        <w:jc w:val="center"/>
      </w:pPr>
    </w:p>
    <w:p w:rsidRDefault="00AF31B7" w:rsidP="00AF31B7" w:rsidR="00AF31B7">
      <w:pPr>
        <w:spacing w:after="0"/>
        <w:jc w:val="center"/>
      </w:pPr>
    </w:p>
    <w:p w:rsidRDefault="00AF31B7" w:rsidP="00AF31B7" w:rsidR="00AF31B7">
      <w:pPr>
        <w:numPr>
          <w:ilvl w:val="0"/>
          <w:numId w:val="1"/>
        </w:numPr>
        <w:spacing w:after="0"/>
        <w:jc w:val="both"/>
      </w:pPr>
      <w:r>
        <w:t>Na ročište se dostavom ovog rješenja smatraju pozvani:</w:t>
      </w:r>
    </w:p>
    <w:p w:rsidRDefault="00AF31B7" w:rsidP="00AF31B7" w:rsidR="00AF31B7">
      <w:pPr>
        <w:spacing w:after="0"/>
        <w:ind w:firstLine="720"/>
        <w:jc w:val="both"/>
      </w:pPr>
    </w:p>
    <w:p w:rsidRDefault="00AF31B7" w:rsidP="00AF31B7" w:rsidR="00AF31B7">
      <w:pPr>
        <w:numPr>
          <w:ilvl w:val="0"/>
          <w:numId w:val="2"/>
        </w:numPr>
        <w:spacing w:after="0"/>
        <w:jc w:val="both"/>
      </w:pPr>
      <w:r>
        <w:t>direktor dužnika, Goran Nedeljko, I. G. Kovačića 30, 40000 Čakovec</w:t>
      </w:r>
    </w:p>
    <w:p w:rsidRDefault="00AF31B7" w:rsidP="00AF31B7" w:rsidR="00AF31B7">
      <w:pPr>
        <w:numPr>
          <w:ilvl w:val="0"/>
          <w:numId w:val="2"/>
        </w:numPr>
        <w:spacing w:after="0"/>
        <w:jc w:val="both"/>
      </w:pPr>
      <w:r>
        <w:t xml:space="preserve">dužnik, </w:t>
      </w:r>
      <w:r>
        <w:rPr>
          <w:rFonts w:cs="Times New Roman"/>
        </w:rPr>
        <w:t>ODISEJ j.d.o.o., Ivana Gorana Kovačića 30, 40000 Čakovec</w:t>
      </w:r>
    </w:p>
    <w:p w:rsidRDefault="00AF31B7" w:rsidP="00AF31B7" w:rsidR="00AF31B7">
      <w:pPr>
        <w:numPr>
          <w:ilvl w:val="0"/>
          <w:numId w:val="2"/>
        </w:numPr>
        <w:spacing w:after="0"/>
        <w:jc w:val="both"/>
      </w:pPr>
      <w:r>
        <w:t>Financijska agencija, Regionalni centar Zagreb, Podružnica Varaždin, A. Cesarca 2,</w:t>
      </w:r>
    </w:p>
    <w:p w:rsidRDefault="00AF31B7" w:rsidP="00AF31B7" w:rsidR="00AF31B7">
      <w:pPr>
        <w:numPr>
          <w:ilvl w:val="0"/>
          <w:numId w:val="2"/>
        </w:numPr>
        <w:spacing w:after="0"/>
        <w:jc w:val="both"/>
      </w:pPr>
      <w:r>
        <w:t>Županijsko državno odvjetništvo u Varaždinu, Građansko-upravni odjel Varaždin, B. Radić 2.</w:t>
      </w:r>
    </w:p>
    <w:p w:rsidRDefault="00AF31B7" w:rsidP="00AF31B7" w:rsidR="00AF31B7">
      <w:pPr>
        <w:spacing w:after="0"/>
        <w:jc w:val="both"/>
      </w:pPr>
    </w:p>
    <w:p w:rsidRDefault="00AF31B7" w:rsidP="00AF31B7" w:rsidR="00AF31B7">
      <w:pPr>
        <w:spacing w:after="0"/>
        <w:jc w:val="both"/>
      </w:pPr>
    </w:p>
    <w:p w:rsidRDefault="00AF31B7" w:rsidP="00AF31B7" w:rsidR="00AF31B7">
      <w:pPr>
        <w:numPr>
          <w:ilvl w:val="0"/>
          <w:numId w:val="1"/>
        </w:numPr>
        <w:spacing w:after="0"/>
        <w:jc w:val="both"/>
      </w:pPr>
      <w:r>
        <w:t xml:space="preserve">Nalaže se direktoru dužnika Goranu Nedeljku, OIB: 80020353754, da na zakazano ročište kod ovoga suda, 6. srpnja 2017. u 08,30 sati, dostavi javnobilježnički ovjerovljen prokazni popis imovine za dužnika </w:t>
      </w:r>
      <w:r>
        <w:rPr>
          <w:rFonts w:cs="Times New Roman"/>
        </w:rPr>
        <w:t>ODISEJ j.d.o.o., OIB: 43205206145 sa sjedištem u Ivana Gorana Kovačića 30, Čakovec</w:t>
      </w:r>
      <w:r>
        <w:t>, s time da se upozorava da se davanjem netočnih ili nepotpunih podataka izlaže odgovornosti kao za lažan iskaz pred sudom, te podatke o solventnosti za dužnika - obrazac SOL2.</w:t>
      </w:r>
    </w:p>
    <w:p w:rsidRDefault="00AF31B7" w:rsidP="00AF31B7" w:rsidR="00AF31B7">
      <w:pPr>
        <w:numPr>
          <w:ilvl w:val="0"/>
          <w:numId w:val="1"/>
        </w:numPr>
        <w:spacing w:after="0"/>
        <w:jc w:val="both"/>
      </w:pPr>
      <w:r>
        <w:lastRenderedPageBreak/>
        <w:t>Nalaže se predlagatelju Financijskoj agenciji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AF31B7" w:rsidP="00AF31B7" w:rsidR="00AF31B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AF31B7" w:rsidP="00AF31B7" w:rsidR="00AF31B7">
      <w:pPr>
        <w:spacing w:after="0"/>
        <w:jc w:val="center"/>
        <w:rPr>
          <w:rFonts w:cs="Times New Roman"/>
        </w:rPr>
      </w:pPr>
    </w:p>
    <w:p w:rsidRDefault="00AF31B7" w:rsidP="00AF31B7" w:rsidR="00AF31B7">
      <w:pPr>
        <w:spacing w:after="0"/>
        <w:jc w:val="center"/>
        <w:rPr>
          <w:rFonts w:cs="Times New Roman"/>
        </w:rPr>
      </w:pPr>
    </w:p>
    <w:p w:rsidRDefault="00AF31B7" w:rsidP="00AF31B7" w:rsidR="00AF31B7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1. lipnja 2017. </w:t>
      </w:r>
    </w:p>
    <w:p w:rsidRDefault="00AF31B7" w:rsidP="00AF31B7" w:rsidR="00AF31B7">
      <w:pPr>
        <w:spacing w:after="0"/>
        <w:rPr>
          <w:rFonts w:cs="Mangal"/>
        </w:rPr>
      </w:pPr>
    </w:p>
    <w:p w:rsidRDefault="00AF31B7" w:rsidP="00AF31B7" w:rsidR="00AF31B7">
      <w:pPr>
        <w:spacing w:after="0"/>
        <w:rPr>
          <w:rFonts w:cs="Mangal"/>
        </w:rPr>
      </w:pPr>
    </w:p>
    <w:p w:rsidRDefault="00AF31B7" w:rsidP="00AF31B7" w:rsidR="00AF31B7">
      <w:pPr>
        <w:ind w:firstLine="708" w:left="5664"/>
        <w:jc w:val="both"/>
      </w:pPr>
      <w:r>
        <w:t>SUDAC</w:t>
      </w:r>
    </w:p>
    <w:p w:rsidRDefault="00AF31B7" w:rsidP="00AF31B7" w:rsidR="00AF31B7">
      <w:pPr>
        <w:ind w:firstLine="708" w:left="5664"/>
        <w:jc w:val="both"/>
      </w:pPr>
    </w:p>
    <w:p w:rsidRDefault="00AF31B7" w:rsidP="00AF31B7" w:rsidR="00AF31B7">
      <w:pPr>
        <w:ind w:firstLine="708" w:left="4956"/>
        <w:jc w:val="both"/>
      </w:pPr>
      <w:r>
        <w:t>Ksenija Flack-Makitan, v.r.</w:t>
      </w:r>
    </w:p>
    <w:p w:rsidRDefault="00AF31B7" w:rsidP="00AF31B7" w:rsidR="00AF31B7">
      <w:pPr>
        <w:spacing w:after="0"/>
        <w:ind w:firstLine="708" w:left="4956"/>
        <w:jc w:val="both"/>
        <w:rPr>
          <w:rFonts w:cs="Times New Roman"/>
        </w:rPr>
      </w:pPr>
    </w:p>
    <w:p w:rsidRDefault="00AF31B7" w:rsidP="00AF31B7" w:rsidR="00AF31B7">
      <w:pPr>
        <w:spacing w:after="0"/>
        <w:rPr>
          <w:rFonts w:cs="Mangal"/>
        </w:rPr>
      </w:pPr>
    </w:p>
    <w:p w:rsidRDefault="00AF31B7" w:rsidP="00AF31B7" w:rsidR="00AF31B7">
      <w:pPr>
        <w:spacing w:after="0"/>
      </w:pPr>
    </w:p>
    <w:p w:rsidRDefault="00AF31B7" w:rsidP="00AF31B7" w:rsidR="00AF31B7">
      <w:pPr>
        <w:spacing w:after="0"/>
        <w:jc w:val="both"/>
      </w:pPr>
    </w:p>
    <w:p w:rsidRDefault="00AF31B7" w:rsidP="00AF31B7" w:rsidR="00AF31B7">
      <w:pPr>
        <w:spacing w:after="0"/>
        <w:jc w:val="both"/>
      </w:pPr>
      <w:r>
        <w:t>POUKA O PRAVNOM LIJEKU:</w:t>
      </w:r>
    </w:p>
    <w:p w:rsidRDefault="00AF31B7" w:rsidP="00AF31B7" w:rsidR="00AF31B7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AF31B7" w:rsidP="00AF31B7" w:rsidR="00AF31B7">
      <w:pPr>
        <w:spacing w:after="0"/>
        <w:jc w:val="both"/>
      </w:pPr>
    </w:p>
    <w:p w:rsidRDefault="00AF31B7" w:rsidP="00AF31B7" w:rsidR="00AF31B7">
      <w:pPr>
        <w:spacing w:after="0"/>
        <w:jc w:val="both"/>
      </w:pPr>
    </w:p>
    <w:p w:rsidRDefault="00AF31B7" w:rsidP="00AF31B7" w:rsidR="00AF31B7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AF31B7" w:rsidP="00AF31B7" w:rsidR="00AF31B7">
      <w:pPr>
        <w:spacing w:after="0"/>
        <w:jc w:val="both"/>
        <w:rPr>
          <w:rFonts w:cs="Times New Roman"/>
        </w:rPr>
      </w:pPr>
    </w:p>
    <w:p w:rsidRDefault="00AF31B7" w:rsidP="00AF31B7" w:rsidR="00AF31B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Dužnik, ODISEJ j.d.o.o., Ivana Gorana Kovačića 30, Čakovec</w:t>
      </w:r>
    </w:p>
    <w:p w:rsidRDefault="00AF31B7" w:rsidP="00AF31B7" w:rsidR="00AF31B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>
        <w:t>Direktor dužnika, Goran Nedeljko, I. G. Kovačića 30, Čakovec</w:t>
      </w:r>
    </w:p>
    <w:p w:rsidRDefault="00AF31B7" w:rsidP="00AF31B7" w:rsidR="00AF31B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 Zagreb, Podružnica Varaždin, A. Cesarca 2</w:t>
      </w:r>
    </w:p>
    <w:p w:rsidRDefault="00AF31B7" w:rsidP="00AF31B7" w:rsidR="00AF31B7">
      <w:pPr>
        <w:numPr>
          <w:ilvl w:val="0"/>
          <w:numId w:val="3"/>
        </w:numPr>
        <w:spacing w:after="0"/>
        <w:jc w:val="both"/>
        <w:rPr>
          <w:rFonts w:cs="Mangal"/>
        </w:rPr>
      </w:pPr>
      <w:r>
        <w:t>Županijsko državno odvjetništvo u Varaždinu, Građansko-upravni odjel Varaždin, B. Radić 2</w:t>
      </w:r>
    </w:p>
    <w:p w:rsidRDefault="00AF31B7" w:rsidP="00AF31B7" w:rsidR="00AF31B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F31B7" w:rsidP="00AF31B7" w:rsidR="00AF31B7">
      <w:pPr>
        <w:spacing w:after="0"/>
        <w:ind w:left="780"/>
        <w:jc w:val="both"/>
        <w:rPr>
          <w:rFonts w:cs="Times New Roman"/>
        </w:rPr>
      </w:pPr>
    </w:p>
    <w:p w:rsidRDefault="00AF31B7" w:rsidP="00AF31B7" w:rsidR="00AF31B7">
      <w:pPr>
        <w:pStyle w:val="NormaleSPIS"/>
        <w:spacing w:after="0"/>
        <w:rPr>
          <w:rFonts w:cstheme="minorBidi"/>
        </w:rPr>
      </w:pPr>
    </w:p>
    <w:p w:rsidRDefault="00AF31B7" w:rsidP="00AF31B7" w:rsidR="00AF31B7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F31B7" w:rsidP="00AF31B7" w:rsidR="00AF31B7">
      <w:pPr>
        <w:pStyle w:val="NormaleSPIS"/>
        <w:spacing w:after="0"/>
      </w:pPr>
    </w:p>
    <w:p w:rsidRDefault="00954519" w:rsidR="00954519"/>
    <w:sectPr w:rsidSect="00AF31B7" w:rsidR="0095451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71B" w:rsidP="00AF31B7" w:rsidR="0056471B">
      <w:pPr>
        <w:spacing w:after="0"/>
      </w:pPr>
      <w:r>
        <w:separator/>
      </w:r>
    </w:p>
  </w:endnote>
  <w:endnote w:id="0" w:type="continuationSeparator">
    <w:p w:rsidRDefault="0056471B" w:rsidP="00AF31B7" w:rsidR="005647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71B" w:rsidP="00AF31B7" w:rsidR="0056471B">
      <w:pPr>
        <w:spacing w:after="0"/>
      </w:pPr>
      <w:r>
        <w:separator/>
      </w:r>
    </w:p>
  </w:footnote>
  <w:footnote w:id="0" w:type="continuationSeparator">
    <w:p w:rsidRDefault="0056471B" w:rsidP="00AF31B7" w:rsidR="0056471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1557663"/>
      <w:docPartObj>
        <w:docPartGallery w:val="Page Numbers (Top of Page)"/>
        <w:docPartUnique/>
      </w:docPartObj>
    </w:sdtPr>
    <w:sdtEndPr/>
    <w:sdtContent>
      <w:p w:rsidRDefault="00AF31B7" w:rsidR="00AF31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522">
          <w:rPr>
            <w:noProof/>
          </w:rPr>
          <w:t>2</w:t>
        </w:r>
        <w:r>
          <w:fldChar w:fldCharType="end"/>
        </w:r>
      </w:p>
      <w:p w:rsidRDefault="00AF31B7" w:rsidR="00AF31B7">
        <w:pPr>
          <w:pStyle w:val="Zaglavlje"/>
          <w:jc w:val="center"/>
        </w:pPr>
        <w:r>
          <w:tab/>
        </w:r>
        <w:r>
          <w:tab/>
          <w:t>Poslovni broj: 5 St-212/17-7</w:t>
        </w:r>
      </w:p>
    </w:sdtContent>
  </w:sdt>
  <w:p w:rsidRDefault="00AF31B7" w:rsidR="00AF31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1B7" w:rsidR="00AF31B7">
    <w:pPr>
      <w:pStyle w:val="Zaglavlje"/>
    </w:pPr>
    <w:r>
      <w:tab/>
    </w:r>
    <w:r>
      <w:tab/>
      <w:t>Poslovni broj: 5 St-212/17-7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31B7"/>
    <w:rsid w:val="0056471B"/>
    <w:rsid w:val="00826138"/>
    <w:rsid w:val="00954519"/>
    <w:rsid w:val="00AF31B7"/>
    <w:rsid w:val="00E7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31B7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AF31B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F31B7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31B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31B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31B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31B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31B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31B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5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5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5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5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5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31B7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AF31B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F31B7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31B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31B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31B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F31B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31B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F31B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5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5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5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5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5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219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42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St-212/2017-7</izvorni_sadrzaj>
    <derivirana_varijabla naziv="DomainObject.Oznaka_1">St-212/2017-7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ODISEJ jednostavno društvo s ograničenom odgovornošću za ugostiteljstvo i turizam</izvorni_sadrzaj>
    <derivirana_varijabla naziv="DomainObject.Predmet.ProtustrankaFormated_1">  ODISEJ jednostavno društvo s ograničenom odgovornošću za ugostiteljstvo i turizam</derivirana_varijabla>
  </DomainObject.Predmet.ProtustrankaFormated>
  <DomainObject.Predmet.ProtustrankaFormatedOIB>
    <izvorni_sadrzaj>  ODISEJ jednostavno društvo s ograničenom odgovornošću za ugostiteljstvo i turizam, OIB 43205206145</izvorni_sadrzaj>
    <derivirana_varijabla naziv="DomainObject.Predmet.ProtustrankaFormatedOIB_1">  ODISEJ jednostavno društvo s ograničenom odgovornošću za ugostiteljstvo i turizam, OIB 43205206145</derivirana_varijabla>
  </DomainObject.Predmet.ProtustrankaFormatedOIB>
  <DomainObject.Predmet.ProtustrankaFormatedWithAdress>
    <izvorni_sadrzaj> ODISEJ jednostavno društvo s ograničenom odgovornošću za ugostiteljstvo i turizam, Ivana Gorana Kovačića 30, 40000 Čakovec</izvorni_sadrzaj>
    <derivirana_varijabla naziv="DomainObject.Predmet.ProtustrankaFormatedWithAdress_1"> ODISEJ jednostavno društvo s ograničenom odgovornošću za ugostiteljstvo i turizam, Ivana Gorana Kovačića 30, 40000 Čakovec</derivirana_varijabla>
  </DomainObject.Predmet.ProtustrankaFormatedWithAdress>
  <DomainObject.Predmet.ProtustrankaFormatedWithAdressOIB>
    <izvorni_sadrzaj> ODISEJ jednostavno društvo s ograničenom odgovornošću za ugostiteljstvo i turizam, OIB 43205206145, Ivana Gorana Kovačića 30, 40000 Čakovec</izvorni_sadrzaj>
    <derivirana_varijabla naziv="DomainObject.Predmet.ProtustrankaFormatedWithAdressOIB_1"> ODISEJ jednostavno društvo s ograničenom odgovornošću za ugostiteljstvo i turizam, OIB 43205206145, Ivana Gorana Kovačića 30, 40000 Čakovec</derivirana_varijabla>
  </DomainObject.Predmet.ProtustrankaFormatedWithAdressOIB>
  <DomainObject.Predmet.ProtustrankaWithAdress>
    <izvorni_sadrzaj>ODISEJ jednostavno društvo s ograničenom odgovornošću za ugostiteljstvo i turizam Ivana Gorana Kovačića 30, 40000 Čakovec</izvorni_sadrzaj>
    <derivirana_varijabla naziv="DomainObject.Predmet.ProtustrankaWithAdress_1">ODISEJ jednostavno društvo s ograničenom odgovornošću za ugostiteljstvo i turizam Ivana Gorana Kovačića 30, 40000 Čakovec</derivirana_varijabla>
  </DomainObject.Predmet.ProtustrankaWithAdress>
  <DomainObject.Predmet.ProtustrankaWithAdressOIB>
    <izvorni_sadrzaj>ODISEJ jednostavno društvo s ograničenom odgovornošću za ugostiteljstvo i turizam, OIB 43205206145, Ivana Gorana Kovačića 30, 40000 Čakovec</izvorni_sadrzaj>
    <derivirana_varijabla naziv="DomainObject.Predmet.ProtustrankaWithAdressOIB_1">ODISEJ jednostavno društvo s ograničenom odgovornošću za ugostiteljstvo i turizam, OIB 43205206145, Ivana Gorana Kovačića 30, 40000 Čakovec</derivirana_varijabla>
  </DomainObject.Predmet.ProtustrankaWithAdressOIB>
  <DomainObject.Predmet.ProtustrankaNazivFormated>
    <izvorni_sadrzaj>ODISEJ jednostavno društvo s ograničenom odgovornošću za ugostiteljstvo i turizam</izvorni_sadrzaj>
    <derivirana_varijabla naziv="DomainObject.Predmet.ProtustrankaNazivFormated_1">ODISEJ jednostavno društvo s ograničenom odgovornošću za ugostiteljstvo i turizam</derivirana_varijabla>
  </DomainObject.Predmet.ProtustrankaNazivFormated>
  <DomainObject.Predmet.ProtustrankaNazivFormatedOIB>
    <izvorni_sadrzaj>ODISEJ jednostavno društvo s ograničenom odgovornošću za ugostiteljstvo i turizam, OIB 43205206145</izvorni_sadrzaj>
    <derivirana_varijabla naziv="DomainObject.Predmet.ProtustrankaNazivFormatedOIB_1">ODISEJ jednostavno društvo s ograničenom odgovornošću za ugostiteljstvo i turizam, OIB 43205206145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23791.82</izvorni_sadrzaj>
    <derivirana_varijabla naziv="DomainObject.Predmet.TrenutnaVrijednost_1">23791.82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ODISEJ jednostavno društvo s ograničenom odgovornošću za ugostiteljstvo i turizam</item>
    </izvorni_sadrzaj>
    <derivirana_varijabla naziv="DomainObject.Predmet.ProtuStrankaListFormated_1">
      <item>ODISEJ jednostavno društvo s ograničenom odgovornošću za ugostiteljstvo i turizam</item>
    </derivirana_varijabla>
  </DomainObject.Predmet.ProtuStrankaListFormated>
  <DomainObject.Predmet.ProtuStrankaListFormatedOIB>
    <izvorni_sadrzaj>
      <item>ODISEJ jednostavno društvo s ograničenom odgovornošću za ugostiteljstvo i turizam, OIB 43205206145</item>
    </izvorni_sadrzaj>
    <derivirana_varijabla naziv="DomainObject.Predmet.ProtuStrankaListFormatedOIB_1">
      <item>ODISEJ jednostavno društvo s ograničenom odgovornošću za ugostiteljstvo i turizam, OIB 43205206145</item>
    </derivirana_varijabla>
  </DomainObject.Predmet.ProtuStrankaListFormatedOIB>
  <DomainObject.Predmet.ProtuStrankaListFormatedWithAdress>
    <izvorni_sadrzaj>
      <item>ODISEJ jednostavno društvo s ograničenom odgovornošću za ugostiteljstvo i turizam, Ivana Gorana Kovačića 30, 40000 Čakovec</item>
    </izvorni_sadrzaj>
    <derivirana_varijabla naziv="DomainObject.Predmet.ProtuStrankaListFormatedWithAdress_1">
      <item>ODISEJ jednostavno društvo s ograničenom odgovornošću za ugostiteljstvo i turizam, Ivana Gorana Kovačića 30, 40000 Čakovec</item>
    </derivirana_varijabla>
  </DomainObject.Predmet.ProtuStrankaListFormatedWithAdress>
  <DomainObject.Predmet.ProtuStrankaListFormatedWithAdressOIB>
    <izvorni_sadrzaj>
      <item>ODISEJ jednostavno društvo s ograničenom odgovornošću za ugostiteljstvo i turizam, OIB 43205206145, Ivana Gorana Kovačića 30, 40000 Čakovec</item>
    </izvorni_sadrzaj>
    <derivirana_varijabla naziv="DomainObject.Predmet.ProtuStrankaListFormatedWithAdressOIB_1">
      <item>ODISEJ jednostavno društvo s ograničenom odgovornošću za ugostiteljstvo i turizam, OIB 43205206145, Ivana Gorana Kovačića 30, 40000 Čakovec</item>
    </derivirana_varijabla>
  </DomainObject.Predmet.ProtuStrankaListFormatedWithAdressOIB>
  <DomainObject.Predmet.ProtuStrankaListNazivFormated>
    <izvorni_sadrzaj>
      <item>ODISEJ jednostavno društvo s ograničenom odgovornošću za ugostiteljstvo i turizam</item>
    </izvorni_sadrzaj>
    <derivirana_varijabla naziv="DomainObject.Predmet.ProtuStrankaListNazivFormated_1">
      <item>ODISEJ jednostavno društvo s ograničenom odgovornošću za ugostiteljstvo i turizam</item>
    </derivirana_varijabla>
  </DomainObject.Predmet.ProtuStrankaListNazivFormated>
  <DomainObject.Predmet.ProtuStrankaListNazivFormatedOIB>
    <izvorni_sadrzaj>
      <item>ODISEJ jednostavno društvo s ograničenom odgovornošću za ugostiteljstvo i turizam, OIB 43205206145</item>
    </izvorni_sadrzaj>
    <derivirana_varijabla naziv="DomainObject.Predmet.ProtuStrankaListNazivFormatedOIB_1">
      <item>ODISEJ jednostavno društvo s ograničenom odgovornošću za ugostiteljstvo i turizam, OIB 43205206145</item>
    </derivirana_varijabla>
  </DomainObject.Predmet.ProtuStrankaListNazivFormatedOIB>
  <DomainObject.Predmet.OstaliListFormated>
    <izvorni_sadrzaj>
      <item>Sudski registar</item>
      <item>e-oglasna ploča</item>
      <item>Goran Nedeljko</item>
    </izvorni_sadrzaj>
    <derivirana_varijabla naziv="DomainObject.Predmet.OstaliListFormated_1">
      <item>Sudski registar</item>
      <item>e-oglasna ploča</item>
      <item>Goran Nedeljko</item>
    </derivirana_varijabla>
  </DomainObject.Predmet.OstaliListFormated>
  <DomainObject.Predmet.OstaliListFormatedOIB>
    <izvorni_sadrzaj>
      <item>Sudski registar</item>
      <item>e-oglasna ploča</item>
      <item>Goran Nedeljko, OIB 80020353754</item>
    </izvorni_sadrzaj>
    <derivirana_varijabla naziv="DomainObject.Predmet.OstaliListFormatedOIB_1">
      <item>Sudski registar</item>
      <item>e-oglasna ploča</item>
      <item>Goran Nedeljko, OIB 80020353754</item>
    </derivirana_varijabla>
  </DomainObject.Predmet.OstaliListFormatedOIB>
  <DomainObject.Predmet.OstaliListFormatedWithAdress>
    <izvorni_sadrzaj>
      <item>Sudski registar</item>
      <item>e-oglasna ploča</item>
      <item>Goran Nedeljko, I.g.kovačića 30, 40000 Čakovec</item>
    </izvorni_sadrzaj>
    <derivirana_varijabla naziv="DomainObject.Predmet.OstaliListFormatedWithAdress_1">
      <item>Sudski registar</item>
      <item>e-oglasna ploča</item>
      <item>Goran Nedeljko, I.g.kovačića 30, 40000 Čakovec</item>
    </derivirana_varijabla>
  </DomainObject.Predmet.OstaliListFormatedWithAdress>
  <DomainObject.Predmet.OstaliListFormatedWithAdressOIB>
    <izvorni_sadrzaj>
      <item>Sudski registar</item>
      <item>e-oglasna ploča</item>
      <item>Goran Nedeljko, OIB 80020353754, I.g.kovačića 30, 40000 Čakovec</item>
    </izvorni_sadrzaj>
    <derivirana_varijabla naziv="DomainObject.Predmet.OstaliListFormatedWithAdressOIB_1">
      <item>Sudski registar</item>
      <item>e-oglasna ploča</item>
      <item>Goran Nedeljko, OIB 80020353754, I.g.kovačića 30, 40000 Čakovec</item>
    </derivirana_varijabla>
  </DomainObject.Predmet.OstaliListFormatedWithAdressOIB>
  <DomainObject.Predmet.OstaliListNazivFormated>
    <izvorni_sadrzaj>
      <item>Sudski registar</item>
      <item>e-oglasna ploča</item>
      <item>Goran Nedeljko</item>
    </izvorni_sadrzaj>
    <derivirana_varijabla naziv="DomainObject.Predmet.OstaliListNazivFormated_1">
      <item>Sudski registar</item>
      <item>e-oglasna ploča</item>
      <item>Goran Nedeljko</item>
    </derivirana_varijabla>
  </DomainObject.Predmet.OstaliListNazivFormated>
  <DomainObject.Predmet.OstaliListNazivFormatedOIB>
    <izvorni_sadrzaj>
      <item>Sudski registar</item>
      <item>e-oglasna ploča</item>
      <item>Goran Nedeljko, OIB 80020353754</item>
    </izvorni_sadrzaj>
    <derivirana_varijabla naziv="DomainObject.Predmet.OstaliListNazivFormatedOIB_1">
      <item>Sudski registar</item>
      <item>e-oglasna ploča</item>
      <item>Goran Nedeljko, OIB 80020353754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St-212/2017-7</izvorni_sadrzaj>
    <derivirana_varijabla naziv="DomainObject.PoslovniBrojDokumenta_1">St-212/2017-7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ODISEJ jednostavno društvo s ograničenom odgovornošću za ugostiteljstvo i turizam</izvorni_sadrzaj>
    <derivirana_varijabla naziv="DomainObject.Predmet.ProtustrankaIDrugi_1">ODISEJ jednostavno društvo s ograničenom odgovornošću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ODISEJ jednostavno društvo s ograničenom odgovornošću za ugostiteljstvo i turizam, OIB 43205206145, Ivana Gorana Kovačića 30, 40000 Čakovec</izvorni_sadrzaj>
    <derivirana_varijabla naziv="DomainObject.Predmet.ProtustrankaIDrugiAdressOIB_1">ODISEJ jednostavno društvo s ograničenom odgovornošću za ugostiteljstvo i turizam, OIB 43205206145, Ivana Gorana Kovačića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ODISEJ jednostavno društvo s ograničenom odgovornošću za ugostiteljstvo i turizam</item>
      <item>Sudski registar</item>
      <item>e-oglasna ploča</item>
      <item>Goran Nedeljko</item>
    </izvorni_sadrzaj>
    <derivirana_varijabla naziv="DomainObject.Predmet.SudioniciListNaziv_1">
      <item>Financijska agencija</item>
      <item>ODISEJ jednostavno društvo s ograničenom odgovornošću za ugostiteljstvo i turizam</item>
      <item>Sudski registar</item>
      <item>e-oglasna ploča</item>
      <item>Goran Nedeljko</item>
    </derivirana_varijabla>
  </DomainObject.Predmet.SudioniciListNaziv>
  <DomainObject.Predmet.SudioniciListAdressOIB>
    <izvorni_sadrzaj>
      <item>Financijska agencija, OIB 85821130368, Ulica grada Vukovara 70,10000 Zagreb</item>
      <item>ODISEJ jednostavno društvo s ograničenom odgovornošću za ugostiteljstvo i turizam, OIB 43205206145, Ivana Gorana Kovačića 30,40000 Čakovec</item>
      <item>Sudski registar</item>
      <item>e-oglasna ploča</item>
      <item>Goran Nedeljko, OIB 80020353754, I.g.kovačića 30,40000 Čakovec</item>
    </izvorni_sadrzaj>
    <derivirana_varijabla naziv="DomainObject.Predmet.SudioniciListAdressOIB_1">
      <item>Financijska agencija, OIB 85821130368, Ulica grada Vukovara 70,10000 Zagreb</item>
      <item>ODISEJ jednostavno društvo s ograničenom odgovornošću za ugostiteljstvo i turizam, OIB 43205206145, Ivana Gorana Kovačića 30,40000 Čakovec</item>
      <item>Sudski registar</item>
      <item>e-oglasna ploča</item>
      <item>Goran Nedeljko, OIB 80020353754, I.g.kovačića 30,40000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43205206145</item>
      <item>, OIB null</item>
      <item>, OIB null</item>
      <item>, OIB 80020353754</item>
    </izvorni_sadrzaj>
    <derivirana_varijabla naziv="DomainObject.Predmet.SudioniciListNazivOIB_1">
      <item>, OIB 85821130368</item>
      <item>, OIB 43205206145</item>
      <item>, OIB null</item>
      <item>, OIB null</item>
      <item>, OIB 80020353754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1970</properties:Characters>
  <properties:Lines>80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2017-06-01T11:34:00Z</dcterms:created>
  <dc:creator>Lea Rogina</dc:creator>
  <cp:lastModifiedBy>Lea Rogina</cp:lastModifiedBy>
  <cp:lastPrinted>2017-06-01T11:41:00Z</cp:lastPrinted>
  <dcterms:modified xmlns:xsi="http://www.w3.org/2001/XMLSchema-instance" xsi:type="dcterms:W3CDTF">2017-06-01T11:43:00Z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St-212/2017-7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