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c300bc" w14:paraId="6c300bc" w:rsidRDefault="00A41B5C" w:rsidP="00A41B5C" w:rsidR="00A41B5C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BF02C4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41B5C" w:rsidP="00A41B5C" w:rsidR="00A41B5C" w:rsidRPr="00542D74"/>
    <w:p w:rsidRDefault="00A41B5C" w:rsidP="00A41B5C" w:rsidR="00A41B5C" w:rsidRPr="00B82754">
      <w:pPr>
        <w:ind w:hanging="720" w:left="360"/>
        <w:rPr>
          <w:b/>
        </w:rPr>
      </w:pPr>
      <w:r w:rsidRPr="00542D74">
        <w:t xml:space="preserve">     REPUBLIKA HRVATSKA</w:t>
      </w:r>
      <w:r w:rsidR="004F4133" w:rsidRPr="00542D74">
        <w:tab/>
      </w:r>
      <w:r w:rsidR="004F4133">
        <w:rPr>
          <w:b/>
        </w:rPr>
        <w:tab/>
      </w:r>
      <w:r w:rsidR="004F4133">
        <w:rPr>
          <w:b/>
        </w:rPr>
        <w:tab/>
      </w:r>
      <w:r w:rsidR="004F4133">
        <w:rPr>
          <w:b/>
        </w:rPr>
        <w:tab/>
      </w:r>
      <w:r w:rsidR="004F4133">
        <w:rPr>
          <w:b/>
        </w:rPr>
        <w:tab/>
      </w:r>
      <w:r w:rsidR="004F4133">
        <w:rPr>
          <w:b/>
        </w:rPr>
        <w:tab/>
      </w:r>
      <w:r w:rsidR="004F4133">
        <w:rPr>
          <w:b/>
        </w:rPr>
        <w:tab/>
      </w:r>
    </w:p>
    <w:p w:rsidRDefault="00A41B5C" w:rsidP="00A41B5C" w:rsidR="00A41B5C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542D74" w:rsidP="00542D74" w:rsidR="00542D74">
      <w:pPr>
        <w:jc w:val="right"/>
        <w:rPr>
          <w:b/>
          <w:bCs/>
        </w:rPr>
      </w:pPr>
      <w:r>
        <w:t>14 St-114/14-</w:t>
      </w:r>
      <w:r w:rsidR="00AC637F">
        <w:t>6</w:t>
      </w:r>
      <w:r w:rsidR="000F0AA0">
        <w:t>5</w:t>
      </w:r>
      <w:r w:rsidR="000E153C">
        <w:t>2</w:t>
      </w:r>
    </w:p>
    <w:p w:rsidRDefault="00542D74" w:rsidP="00542D74" w:rsidR="00542D74">
      <w:pPr>
        <w:rPr>
          <w:b/>
          <w:bCs/>
        </w:rPr>
      </w:pPr>
    </w:p>
    <w:p w:rsidRDefault="00542D74" w:rsidP="00542D74" w:rsidR="00542D74" w:rsidRPr="002B5439">
      <w:pPr>
        <w:pStyle w:val="Naslov2"/>
        <w:rPr>
          <w:b w:val="false"/>
          <w:bCs w:val="false"/>
        </w:rPr>
      </w:pPr>
      <w:r w:rsidRPr="002B5439">
        <w:rPr>
          <w:b w:val="false"/>
          <w:bCs w:val="false"/>
        </w:rPr>
        <w:t>R</w:t>
      </w:r>
      <w:r>
        <w:rPr>
          <w:b w:val="false"/>
          <w:bCs w:val="false"/>
        </w:rPr>
        <w:t xml:space="preserve"> </w:t>
      </w:r>
      <w:r w:rsidRPr="002B5439">
        <w:rPr>
          <w:b w:val="false"/>
          <w:bCs w:val="false"/>
        </w:rPr>
        <w:t>E</w:t>
      </w:r>
      <w:r>
        <w:rPr>
          <w:b w:val="false"/>
          <w:bCs w:val="false"/>
        </w:rPr>
        <w:t xml:space="preserve"> </w:t>
      </w:r>
      <w:r w:rsidRPr="002B5439">
        <w:rPr>
          <w:b w:val="false"/>
          <w:bCs w:val="false"/>
        </w:rPr>
        <w:t>P</w:t>
      </w:r>
      <w:r>
        <w:rPr>
          <w:b w:val="false"/>
          <w:bCs w:val="false"/>
        </w:rPr>
        <w:t xml:space="preserve"> </w:t>
      </w:r>
      <w:r w:rsidRPr="002B5439">
        <w:rPr>
          <w:b w:val="false"/>
          <w:bCs w:val="false"/>
        </w:rPr>
        <w:t>U</w:t>
      </w:r>
      <w:r>
        <w:rPr>
          <w:b w:val="false"/>
          <w:bCs w:val="false"/>
        </w:rPr>
        <w:t xml:space="preserve"> </w:t>
      </w:r>
      <w:r w:rsidRPr="002B5439">
        <w:rPr>
          <w:b w:val="false"/>
          <w:bCs w:val="false"/>
        </w:rPr>
        <w:t>B</w:t>
      </w:r>
      <w:r>
        <w:rPr>
          <w:b w:val="false"/>
          <w:bCs w:val="false"/>
        </w:rPr>
        <w:t xml:space="preserve"> </w:t>
      </w:r>
      <w:r w:rsidRPr="002B5439">
        <w:rPr>
          <w:b w:val="false"/>
          <w:bCs w:val="false"/>
        </w:rPr>
        <w:t>L</w:t>
      </w:r>
      <w:r>
        <w:rPr>
          <w:b w:val="false"/>
          <w:bCs w:val="false"/>
        </w:rPr>
        <w:t xml:space="preserve"> </w:t>
      </w:r>
      <w:r w:rsidRPr="002B5439">
        <w:rPr>
          <w:b w:val="false"/>
          <w:bCs w:val="false"/>
        </w:rPr>
        <w:t>I</w:t>
      </w:r>
      <w:r>
        <w:rPr>
          <w:b w:val="false"/>
          <w:bCs w:val="false"/>
        </w:rPr>
        <w:t xml:space="preserve"> </w:t>
      </w:r>
      <w:r w:rsidRPr="002B5439">
        <w:rPr>
          <w:b w:val="false"/>
          <w:bCs w:val="false"/>
        </w:rPr>
        <w:t>K</w:t>
      </w:r>
      <w:r>
        <w:rPr>
          <w:b w:val="false"/>
          <w:bCs w:val="false"/>
        </w:rPr>
        <w:t xml:space="preserve"> </w:t>
      </w:r>
      <w:r w:rsidRPr="002B5439">
        <w:rPr>
          <w:b w:val="false"/>
          <w:bCs w:val="false"/>
        </w:rPr>
        <w:t>A</w:t>
      </w:r>
      <w:r>
        <w:rPr>
          <w:b w:val="false"/>
          <w:bCs w:val="false"/>
        </w:rPr>
        <w:t xml:space="preserve">  </w:t>
      </w:r>
      <w:r w:rsidRPr="002B5439">
        <w:rPr>
          <w:b w:val="false"/>
          <w:bCs w:val="false"/>
        </w:rPr>
        <w:t xml:space="preserve"> H</w:t>
      </w:r>
      <w:r>
        <w:rPr>
          <w:b w:val="false"/>
          <w:bCs w:val="false"/>
        </w:rPr>
        <w:t xml:space="preserve"> </w:t>
      </w:r>
      <w:r w:rsidRPr="002B5439">
        <w:rPr>
          <w:b w:val="false"/>
          <w:bCs w:val="false"/>
        </w:rPr>
        <w:t>R</w:t>
      </w:r>
      <w:r>
        <w:rPr>
          <w:b w:val="false"/>
          <w:bCs w:val="false"/>
        </w:rPr>
        <w:t xml:space="preserve"> </w:t>
      </w:r>
      <w:r w:rsidRPr="002B5439">
        <w:rPr>
          <w:b w:val="false"/>
          <w:bCs w:val="false"/>
        </w:rPr>
        <w:t>V</w:t>
      </w:r>
      <w:r>
        <w:rPr>
          <w:b w:val="false"/>
          <w:bCs w:val="false"/>
        </w:rPr>
        <w:t xml:space="preserve"> </w:t>
      </w:r>
      <w:r w:rsidRPr="002B5439">
        <w:rPr>
          <w:b w:val="false"/>
          <w:bCs w:val="false"/>
        </w:rPr>
        <w:t>A</w:t>
      </w:r>
      <w:r>
        <w:rPr>
          <w:b w:val="false"/>
          <w:bCs w:val="false"/>
        </w:rPr>
        <w:t xml:space="preserve"> </w:t>
      </w:r>
      <w:r w:rsidRPr="002B5439">
        <w:rPr>
          <w:b w:val="false"/>
          <w:bCs w:val="false"/>
        </w:rPr>
        <w:t>T</w:t>
      </w:r>
      <w:r>
        <w:rPr>
          <w:b w:val="false"/>
          <w:bCs w:val="false"/>
        </w:rPr>
        <w:t xml:space="preserve"> </w:t>
      </w:r>
      <w:r w:rsidRPr="002B5439">
        <w:rPr>
          <w:b w:val="false"/>
          <w:bCs w:val="false"/>
        </w:rPr>
        <w:t>S</w:t>
      </w:r>
      <w:r>
        <w:rPr>
          <w:b w:val="false"/>
          <w:bCs w:val="false"/>
        </w:rPr>
        <w:t xml:space="preserve"> </w:t>
      </w:r>
      <w:r w:rsidRPr="002B5439">
        <w:rPr>
          <w:b w:val="false"/>
          <w:bCs w:val="false"/>
        </w:rPr>
        <w:t>K</w:t>
      </w:r>
      <w:r>
        <w:rPr>
          <w:b w:val="false"/>
          <w:bCs w:val="false"/>
        </w:rPr>
        <w:t xml:space="preserve"> </w:t>
      </w:r>
      <w:r w:rsidRPr="002B5439">
        <w:rPr>
          <w:b w:val="false"/>
          <w:bCs w:val="false"/>
        </w:rPr>
        <w:t>A</w:t>
      </w:r>
    </w:p>
    <w:p w:rsidRDefault="00542D74" w:rsidP="00542D74" w:rsidR="00542D74" w:rsidRPr="002B5439">
      <w:pPr>
        <w:pStyle w:val="Naslov2"/>
        <w:rPr>
          <w:b w:val="false"/>
          <w:bCs w:val="false"/>
        </w:rPr>
      </w:pPr>
      <w:r w:rsidRPr="002B5439">
        <w:rPr>
          <w:b w:val="false"/>
          <w:bCs w:val="false"/>
        </w:rPr>
        <w:t>R J E Š E N J E</w:t>
      </w:r>
    </w:p>
    <w:p w:rsidRDefault="00542D74" w:rsidP="00542D74" w:rsidR="00542D74">
      <w:pPr>
        <w:jc w:val="center"/>
        <w:rPr>
          <w:b/>
          <w:bCs/>
        </w:rPr>
      </w:pPr>
    </w:p>
    <w:p w:rsidRDefault="00542D74" w:rsidP="00542D74" w:rsidR="00542D74">
      <w:pPr>
        <w:tabs>
          <w:tab w:pos="0" w:val="left"/>
        </w:tabs>
        <w:jc w:val="both"/>
      </w:pPr>
      <w:r>
        <w:tab/>
        <w:t xml:space="preserve">Trgovački sud u Osijeku, po sucu mr. sc. Tihomiru Kovačeviću, kao stečajnom sucu, u stečajnom postupku nad  dužnikom: </w:t>
      </w:r>
      <w:r w:rsidRPr="000244BD">
        <w:rPr>
          <w:bCs/>
        </w:rPr>
        <w:t>VUKOVIĆ-COMPANY d.o.o. za proizvodnju, trgovinu i usluge, u stečaju, Vukovar, J.J. Strossmayera 21, MBS 030074939, OIB: 08199614791</w:t>
      </w:r>
      <w:r w:rsidRPr="002B5439">
        <w:rPr>
          <w:bCs/>
        </w:rPr>
        <w:t>,</w:t>
      </w:r>
      <w:r>
        <w:t xml:space="preserve"> dana </w:t>
      </w:r>
      <w:r w:rsidR="000F0AA0">
        <w:t>25</w:t>
      </w:r>
      <w:r>
        <w:t xml:space="preserve">. </w:t>
      </w:r>
      <w:r w:rsidR="004026EB">
        <w:t>s</w:t>
      </w:r>
      <w:r w:rsidR="000F0AA0">
        <w:t>iječ</w:t>
      </w:r>
      <w:r w:rsidR="00AC637F">
        <w:t>nja</w:t>
      </w:r>
      <w:r>
        <w:t xml:space="preserve"> 201</w:t>
      </w:r>
      <w:r w:rsidR="000F0AA0">
        <w:t>8</w:t>
      </w:r>
      <w:r>
        <w:t xml:space="preserve">. </w:t>
      </w:r>
    </w:p>
    <w:p w:rsidRDefault="00695AD9" w:rsidR="00695AD9">
      <w:pPr>
        <w:jc w:val="both"/>
      </w:pPr>
    </w:p>
    <w:p w:rsidRDefault="00695AD9" w:rsidR="00695AD9" w:rsidRPr="002B5439">
      <w:pPr>
        <w:jc w:val="center"/>
      </w:pPr>
      <w:r w:rsidRPr="002B5439">
        <w:t>r i j e š i o  j e</w:t>
      </w:r>
    </w:p>
    <w:p w:rsidRDefault="00695AD9" w:rsidR="00695AD9">
      <w:pPr>
        <w:jc w:val="both"/>
      </w:pPr>
    </w:p>
    <w:p w:rsidRDefault="00695AD9" w:rsidR="00695AD9">
      <w:pPr>
        <w:jc w:val="both"/>
      </w:pPr>
    </w:p>
    <w:p w:rsidRDefault="008D33C3" w:rsidP="000F0AA0" w:rsidR="000F0AA0" w:rsidRPr="000F0AA0">
      <w:pPr>
        <w:numPr>
          <w:ilvl w:val="0"/>
          <w:numId w:val="3"/>
        </w:numPr>
        <w:jc w:val="both"/>
        <w:rPr>
          <w:bCs/>
          <w:kern w:val="1"/>
          <w:lang w:eastAsia="ar-SA"/>
        </w:rPr>
      </w:pPr>
      <w:r>
        <w:t xml:space="preserve">Prihvaća se ponuda ponuditelja </w:t>
      </w:r>
      <w:r w:rsidR="000F0AA0" w:rsidRPr="000F0AA0">
        <w:t>Mladen</w:t>
      </w:r>
      <w:r w:rsidR="000F0AA0">
        <w:t>a</w:t>
      </w:r>
      <w:r w:rsidR="000F0AA0" w:rsidRPr="000F0AA0">
        <w:t xml:space="preserve"> Dujmović</w:t>
      </w:r>
      <w:r w:rsidR="000F0AA0">
        <w:t>a</w:t>
      </w:r>
      <w:r w:rsidR="000F0AA0" w:rsidRPr="000F0AA0">
        <w:t>, Đakovo, Augusta Šenoe 7, OIB 45208792213</w:t>
      </w:r>
      <w:r w:rsidR="008D6A4B">
        <w:t xml:space="preserve">, za nekretninu </w:t>
      </w:r>
      <w:r w:rsidR="008D6A4B" w:rsidRPr="008D6A4B">
        <w:rPr>
          <w:bCs/>
        </w:rPr>
        <w:t xml:space="preserve">upisanu u </w:t>
      </w:r>
      <w:r w:rsidR="008D6A4B">
        <w:t xml:space="preserve">zk.ul.br. </w:t>
      </w:r>
      <w:r w:rsidR="000F0AA0" w:rsidRPr="000F0AA0">
        <w:t>6214 k.o. Vukovar, kč.br. 3164/1, gradilište Supoderica lijeva, površine 450 m</w:t>
      </w:r>
      <w:r w:rsidR="000F0AA0" w:rsidRPr="000F0AA0">
        <w:rPr>
          <w:vertAlign w:val="superscript"/>
        </w:rPr>
        <w:t>2</w:t>
      </w:r>
      <w:r w:rsidR="00223729">
        <w:t>,</w:t>
      </w:r>
      <w:r w:rsidR="008D6A4B" w:rsidRPr="000F0AA0">
        <w:rPr>
          <w:bCs/>
        </w:rPr>
        <w:t xml:space="preserve"> </w:t>
      </w:r>
    </w:p>
    <w:p w:rsidRDefault="00A9353C" w:rsidP="000F0AA0" w:rsidR="008D33C3" w:rsidRPr="000F0AA0">
      <w:pPr>
        <w:ind w:left="1425"/>
        <w:jc w:val="both"/>
        <w:rPr>
          <w:bCs/>
          <w:kern w:val="1"/>
          <w:lang w:eastAsia="ar-SA"/>
        </w:rPr>
      </w:pPr>
      <w:r>
        <w:rPr>
          <w:bCs/>
        </w:rPr>
        <w:t>za iznos 7</w:t>
      </w:r>
      <w:r w:rsidR="000F0AA0" w:rsidRPr="000F0AA0">
        <w:rPr>
          <w:bCs/>
        </w:rPr>
        <w:t xml:space="preserve">.493,58 </w:t>
      </w:r>
      <w:r w:rsidR="008D6A4B" w:rsidRPr="000F0AA0">
        <w:rPr>
          <w:bCs/>
        </w:rPr>
        <w:t xml:space="preserve">kn, </w:t>
      </w:r>
      <w:r w:rsidR="008D33C3" w:rsidRPr="00744C8E">
        <w:t xml:space="preserve">te </w:t>
      </w:r>
      <w:r w:rsidR="00306FE4">
        <w:t>mu</w:t>
      </w:r>
      <w:r w:rsidR="008D33C3" w:rsidRPr="00744C8E">
        <w:t xml:space="preserve"> se ujedno i dosuđuj</w:t>
      </w:r>
      <w:r w:rsidR="0033729B">
        <w:t>e</w:t>
      </w:r>
      <w:r w:rsidR="008D33C3" w:rsidRPr="00744C8E">
        <w:t xml:space="preserve"> ov</w:t>
      </w:r>
      <w:r w:rsidR="0033729B">
        <w:t>a</w:t>
      </w:r>
      <w:r w:rsidR="008D33C3" w:rsidRPr="00744C8E">
        <w:t xml:space="preserve">  nekretnin</w:t>
      </w:r>
      <w:r w:rsidR="0033729B">
        <w:t>a</w:t>
      </w:r>
      <w:r w:rsidR="008D33C3">
        <w:t>.</w:t>
      </w:r>
    </w:p>
    <w:p w:rsidRDefault="008D33C3" w:rsidP="008D33C3" w:rsidR="008D33C3">
      <w:pPr>
        <w:jc w:val="both"/>
      </w:pPr>
    </w:p>
    <w:p w:rsidRDefault="008D33C3" w:rsidP="008D33C3" w:rsidR="008D33C3">
      <w:pPr>
        <w:numPr>
          <w:ilvl w:val="0"/>
          <w:numId w:val="3"/>
        </w:numPr>
        <w:jc w:val="both"/>
      </w:pPr>
      <w:r>
        <w:t>Nalaže se ponuditelju uplata kupovnine, umanjene za iznos položene jamčevine, u roku 30 dana od dana pravomoćnosti rješenja o dosudi na žiro-račun Trgo</w:t>
      </w:r>
      <w:r w:rsidR="002B5439">
        <w:t>vačkog suda u Osijeku broj HR312390001130000020</w:t>
      </w:r>
      <w:r>
        <w:t>0 kod Hrvatske poštanske banke s pozivom na broj HR 05 272-11</w:t>
      </w:r>
      <w:r w:rsidR="008D6A4B">
        <w:t>4-14</w:t>
      </w:r>
      <w:r>
        <w:t>.</w:t>
      </w:r>
    </w:p>
    <w:p w:rsidRDefault="008D33C3" w:rsidP="008D33C3" w:rsidR="008D33C3">
      <w:pPr>
        <w:ind w:left="1065"/>
        <w:jc w:val="both"/>
      </w:pPr>
    </w:p>
    <w:p w:rsidRDefault="008D33C3" w:rsidP="008D33C3" w:rsidR="008D33C3">
      <w:pPr>
        <w:numPr>
          <w:ilvl w:val="0"/>
          <w:numId w:val="3"/>
        </w:numPr>
        <w:jc w:val="both"/>
      </w:pPr>
      <w:r>
        <w:t>Kupac je dužan platiti sve poreze, prireze, pristojbe, kao i ostale troškove vezane s prodajom i prijenosom vlasništva nekretnine iz točke 1. izreke ovoga rješenja na kupca.</w:t>
      </w:r>
    </w:p>
    <w:p w:rsidRDefault="008D33C3" w:rsidP="008D33C3" w:rsidR="008D33C3">
      <w:pPr>
        <w:jc w:val="both"/>
      </w:pPr>
    </w:p>
    <w:p w:rsidRDefault="008D33C3" w:rsidP="00745A9A" w:rsidR="008D33C3">
      <w:pPr>
        <w:numPr>
          <w:ilvl w:val="0"/>
          <w:numId w:val="3"/>
        </w:numPr>
        <w:jc w:val="both"/>
      </w:pPr>
      <w:r>
        <w:t>Nakon pravomoćnosti ovoga rješenja i nakon što kupac položi kupovninu, te se u zemljišnu knjigu upiše u njegovu korist pravo vlasništva na dosuđen</w:t>
      </w:r>
      <w:r w:rsidR="00745A9A">
        <w:t>oj</w:t>
      </w:r>
      <w:r>
        <w:t xml:space="preserve"> nekretnin</w:t>
      </w:r>
      <w:r w:rsidR="00745A9A">
        <w:t>i</w:t>
      </w:r>
      <w:r>
        <w:t>, brisati će se prava i tereti upisani na nekretnin</w:t>
      </w:r>
      <w:r w:rsidR="00745A9A">
        <w:t>i</w:t>
      </w:r>
      <w:r>
        <w:t>.</w:t>
      </w:r>
    </w:p>
    <w:p w:rsidRDefault="008D33C3" w:rsidP="008D33C3" w:rsidR="008D33C3">
      <w:pPr>
        <w:ind w:left="1065"/>
        <w:jc w:val="both"/>
      </w:pPr>
    </w:p>
    <w:p w:rsidRDefault="008D33C3" w:rsidP="00745A9A" w:rsidR="008D33C3">
      <w:pPr>
        <w:numPr>
          <w:ilvl w:val="0"/>
          <w:numId w:val="3"/>
        </w:numPr>
        <w:jc w:val="both"/>
      </w:pPr>
      <w:r>
        <w:t>Nakon što ponuditelj položi kupovninu i nakon pravomoćnosti ovoga rješenja nekretnin</w:t>
      </w:r>
      <w:r w:rsidR="00745A9A">
        <w:t>a</w:t>
      </w:r>
      <w:r>
        <w:t xml:space="preserve"> će se predati kupcu, a temeljem posebnog zaključka.</w:t>
      </w:r>
    </w:p>
    <w:p w:rsidRDefault="00745A9A" w:rsidP="008D33C3" w:rsidR="00745A9A">
      <w:pPr>
        <w:jc w:val="both"/>
      </w:pPr>
    </w:p>
    <w:p w:rsidRDefault="00223729" w:rsidP="008D33C3" w:rsidR="00223729">
      <w:pPr>
        <w:jc w:val="both"/>
      </w:pPr>
    </w:p>
    <w:p w:rsidRDefault="008D33C3" w:rsidP="008D33C3" w:rsidR="008D33C3" w:rsidRPr="002B5439">
      <w:pPr>
        <w:pStyle w:val="Naslov2"/>
        <w:rPr>
          <w:b w:val="false"/>
          <w:bCs w:val="false"/>
        </w:rPr>
      </w:pPr>
      <w:r w:rsidRPr="002B5439">
        <w:rPr>
          <w:b w:val="false"/>
          <w:bCs w:val="false"/>
        </w:rPr>
        <w:t>Obrazloženje</w:t>
      </w:r>
    </w:p>
    <w:p w:rsidRDefault="00537B89" w:rsidP="008D33C3" w:rsidR="00537B89">
      <w:pPr>
        <w:pStyle w:val="Tijeloteksta"/>
      </w:pPr>
    </w:p>
    <w:p w:rsidRDefault="00537B89" w:rsidP="008D33C3" w:rsidR="00537B89">
      <w:pPr>
        <w:pStyle w:val="Tijeloteksta"/>
      </w:pPr>
    </w:p>
    <w:p w:rsidRDefault="008D33C3" w:rsidP="00397526" w:rsidR="008D33C3">
      <w:pPr>
        <w:pStyle w:val="Tijeloteksta"/>
        <w:ind w:firstLine="708"/>
      </w:pPr>
      <w:r>
        <w:t xml:space="preserve">Na održanoj javnoj dražbi dana </w:t>
      </w:r>
      <w:r w:rsidR="00A9353C">
        <w:t>25</w:t>
      </w:r>
      <w:r w:rsidR="00C8251F">
        <w:t>.</w:t>
      </w:r>
      <w:r w:rsidR="00223729">
        <w:t>0</w:t>
      </w:r>
      <w:r w:rsidR="00A9353C">
        <w:t>1</w:t>
      </w:r>
      <w:r w:rsidR="00C8251F">
        <w:t>.201</w:t>
      </w:r>
      <w:r w:rsidR="00A9353C">
        <w:t>8</w:t>
      </w:r>
      <w:r>
        <w:t>. za predmetn</w:t>
      </w:r>
      <w:r w:rsidR="0033729B">
        <w:t>u</w:t>
      </w:r>
      <w:r>
        <w:t xml:space="preserve"> nekretnin</w:t>
      </w:r>
      <w:r w:rsidR="0033729B">
        <w:t>u</w:t>
      </w:r>
      <w:r>
        <w:t xml:space="preserve"> najvišu ponudu istakao je ponuđač kao u t. 1. izreke ovoga rješenja.</w:t>
      </w:r>
    </w:p>
    <w:p w:rsidRDefault="008D33C3" w:rsidP="008D33C3" w:rsidR="008D33C3">
      <w:pPr>
        <w:pStyle w:val="Tijeloteksta"/>
      </w:pPr>
    </w:p>
    <w:p w:rsidRDefault="008D33C3" w:rsidP="008D33C3" w:rsidR="008D33C3">
      <w:pPr>
        <w:pStyle w:val="Tijeloteksta"/>
      </w:pPr>
      <w:r>
        <w:lastRenderedPageBreak/>
        <w:tab/>
        <w:t>Pošto nakon proteka 10 minuta neposredno poslije stavljanja najpovoljnije ponude nije bilo drugih ponuda, dražba je zaključena.</w:t>
      </w:r>
    </w:p>
    <w:p w:rsidRDefault="008D33C3" w:rsidP="008D33C3" w:rsidR="008D33C3">
      <w:pPr>
        <w:pStyle w:val="Tijeloteksta"/>
      </w:pPr>
    </w:p>
    <w:p w:rsidRDefault="008D33C3" w:rsidP="00397526" w:rsidR="00537B89">
      <w:pPr>
        <w:pStyle w:val="Tijeloteksta"/>
      </w:pPr>
      <w:r>
        <w:tab/>
        <w:t xml:space="preserve">Kako su ispunjeni uvjeti iz zaključka o određivanju prodaje od </w:t>
      </w:r>
      <w:r w:rsidR="00A9353C">
        <w:t>3</w:t>
      </w:r>
      <w:r w:rsidR="00C8251F">
        <w:t>.</w:t>
      </w:r>
      <w:r w:rsidR="009F568C">
        <w:t>0</w:t>
      </w:r>
      <w:r w:rsidR="00A9353C">
        <w:t>1</w:t>
      </w:r>
      <w:r w:rsidR="00C8251F">
        <w:t>.201</w:t>
      </w:r>
      <w:r w:rsidR="00A9353C">
        <w:t>8</w:t>
      </w:r>
      <w:r>
        <w:rPr>
          <w:bCs/>
        </w:rPr>
        <w:t xml:space="preserve">. </w:t>
      </w:r>
      <w:r>
        <w:t>i oglasa za usmenu javnu dražbu, sud je prihvatio ovu ponudu, te nekretnin</w:t>
      </w:r>
      <w:r w:rsidR="00745A9A">
        <w:t>u</w:t>
      </w:r>
      <w:r>
        <w:t xml:space="preserve"> dosudio ka</w:t>
      </w:r>
      <w:r w:rsidR="00537B89">
        <w:t>o u t. 1. izreke ovoga rješenja.</w:t>
      </w:r>
    </w:p>
    <w:p w:rsidRDefault="00537B89" w:rsidP="00537B89" w:rsidR="00537B89">
      <w:pPr>
        <w:pStyle w:val="Tijeloteksta"/>
      </w:pPr>
    </w:p>
    <w:p w:rsidRDefault="008D33C3" w:rsidP="008D33C3" w:rsidR="008D33C3">
      <w:pPr>
        <w:pStyle w:val="Tijeloteksta"/>
      </w:pPr>
      <w:r>
        <w:tab/>
        <w:t xml:space="preserve">Slijedom navedenoga sud je odlučio kao u izreci rješenja sukladno čl. 103. i 108. Ovršnog zakona (NN </w:t>
      </w:r>
      <w:r w:rsidR="00A173CF" w:rsidRPr="00A173CF">
        <w:t>112/12, 25/13, 93/14, 55/16 i 73/17</w:t>
      </w:r>
      <w:r>
        <w:t xml:space="preserve">), a sve u skladu s čl. 164. Stečajnog zakona </w:t>
      </w:r>
      <w:r w:rsidR="00A04A69">
        <w:t>(NN</w:t>
      </w:r>
      <w:r>
        <w:t xml:space="preserve"> 44/96, 29/99, 129/00, 123/03, 197/03, 187/04, 82/06, 116/10, 25/12 i 133/12)</w:t>
      </w:r>
      <w:r w:rsidR="00CF4569">
        <w:t>, a u vezi s čl. 441. Stečajnog zakona (NN 71/15</w:t>
      </w:r>
      <w:r w:rsidR="0085739A">
        <w:t xml:space="preserve"> i 104/17</w:t>
      </w:r>
      <w:r w:rsidR="00CF4569">
        <w:t>)</w:t>
      </w:r>
      <w:r>
        <w:t xml:space="preserve">. </w:t>
      </w:r>
    </w:p>
    <w:p w:rsidRDefault="006B17D9" w:rsidR="006B17D9">
      <w:pPr>
        <w:pStyle w:val="Tijeloteksta"/>
      </w:pPr>
    </w:p>
    <w:p w:rsidRDefault="00415FE8" w:rsidR="00415FE8">
      <w:pPr>
        <w:pStyle w:val="Tijeloteksta"/>
      </w:pPr>
    </w:p>
    <w:p w:rsidRDefault="00695AD9" w:rsidP="00397526" w:rsidR="00695AD9" w:rsidRPr="002B5439">
      <w:pPr>
        <w:pStyle w:val="Tijeloteksta"/>
        <w:jc w:val="center"/>
      </w:pPr>
      <w:r w:rsidRPr="002B5439">
        <w:t>U Osijeku</w:t>
      </w:r>
      <w:r w:rsidR="002E6AA0" w:rsidRPr="002B5439">
        <w:t xml:space="preserve"> </w:t>
      </w:r>
      <w:r w:rsidRPr="002B5439">
        <w:t xml:space="preserve"> </w:t>
      </w:r>
      <w:r w:rsidR="0085739A" w:rsidRPr="0085739A">
        <w:t>25. siječnja 2018</w:t>
      </w:r>
      <w:r w:rsidR="008B7D8A">
        <w:t xml:space="preserve">. </w:t>
      </w:r>
      <w:r w:rsidRPr="002B5439">
        <w:t xml:space="preserve"> </w:t>
      </w:r>
    </w:p>
    <w:p w:rsidRDefault="006B17D9" w:rsidR="00695AD9" w:rsidRPr="002B5439">
      <w:pPr>
        <w:pStyle w:val="Tijeloteksta"/>
      </w:pPr>
      <w:r w:rsidRPr="002B5439">
        <w:tab/>
      </w:r>
      <w:r w:rsidRPr="002B5439">
        <w:tab/>
      </w:r>
      <w:r w:rsidRPr="002B5439">
        <w:tab/>
      </w:r>
      <w:r w:rsidRPr="002B5439">
        <w:tab/>
      </w:r>
    </w:p>
    <w:p w:rsidRDefault="00695AD9" w:rsidR="00695AD9" w:rsidRPr="002B5439">
      <w:pPr>
        <w:pStyle w:val="Tijeloteksta"/>
      </w:pPr>
      <w:r w:rsidRPr="002B5439">
        <w:t>Zapisničar:</w:t>
      </w:r>
      <w:r w:rsidRPr="002B5439">
        <w:tab/>
      </w:r>
      <w:r w:rsidRPr="002B5439">
        <w:tab/>
      </w:r>
      <w:r w:rsidRPr="002B5439">
        <w:tab/>
      </w:r>
      <w:r w:rsidRPr="002B5439">
        <w:tab/>
      </w:r>
      <w:r w:rsidRPr="002B5439">
        <w:tab/>
      </w:r>
      <w:r w:rsidRPr="002B5439">
        <w:tab/>
      </w:r>
      <w:r w:rsidRPr="002B5439">
        <w:tab/>
      </w:r>
      <w:r w:rsidR="000B573E" w:rsidRPr="002B5439">
        <w:tab/>
        <w:t>STEČAJNI SUDAC:</w:t>
      </w:r>
    </w:p>
    <w:p w:rsidRDefault="009F568C" w:rsidP="00793E00" w:rsidR="00767088" w:rsidRPr="002B5439">
      <w:pPr>
        <w:pStyle w:val="Tijeloteksta"/>
      </w:pPr>
      <w:r>
        <w:t>Elizabeta Đeke</w:t>
      </w:r>
      <w:r w:rsidR="00356D72">
        <w:tab/>
      </w:r>
      <w:r w:rsidR="00333655" w:rsidRPr="002B5439">
        <w:tab/>
      </w:r>
      <w:r w:rsidR="00333655" w:rsidRPr="002B5439">
        <w:tab/>
      </w:r>
      <w:r w:rsidR="00333655" w:rsidRPr="002B5439">
        <w:tab/>
      </w:r>
      <w:r w:rsidR="00333655" w:rsidRPr="002B5439">
        <w:tab/>
      </w:r>
      <w:r w:rsidR="00333655" w:rsidRPr="002B5439">
        <w:tab/>
      </w:r>
      <w:r w:rsidR="00FA7BE7">
        <w:t xml:space="preserve">  </w:t>
      </w:r>
      <w:r w:rsidR="00333655" w:rsidRPr="002B5439">
        <w:t xml:space="preserve">      mr. sc. </w:t>
      </w:r>
      <w:r w:rsidR="000B573E" w:rsidRPr="002B5439">
        <w:t>Tihomir Kovačević</w:t>
      </w:r>
    </w:p>
    <w:p w:rsidRDefault="00793E00" w:rsidP="00793E00" w:rsidR="00793E00">
      <w:pPr>
        <w:pStyle w:val="Tijeloteksta"/>
        <w:rPr>
          <w:b/>
          <w:bCs/>
        </w:rPr>
      </w:pPr>
    </w:p>
    <w:p w:rsidRDefault="00415FE8" w:rsidP="00793E00" w:rsidR="00415FE8">
      <w:pPr>
        <w:pStyle w:val="Tijeloteksta"/>
        <w:rPr>
          <w:b/>
          <w:bCs/>
        </w:rPr>
      </w:pPr>
    </w:p>
    <w:p w:rsidRDefault="00333655" w:rsidP="00333655" w:rsidR="00333655" w:rsidRPr="003E14CC">
      <w:pPr>
        <w:pStyle w:val="Tijeloteksta"/>
        <w:rPr>
          <w:bCs/>
        </w:rPr>
      </w:pPr>
      <w:r>
        <w:rPr>
          <w:bCs/>
        </w:rPr>
        <w:t>POUKA</w:t>
      </w:r>
      <w:r w:rsidRPr="003E14CC">
        <w:rPr>
          <w:bCs/>
        </w:rPr>
        <w:t xml:space="preserve"> O PRAVNOM LIJEKU:</w:t>
      </w:r>
    </w:p>
    <w:p w:rsidRDefault="00333655" w:rsidP="00333655" w:rsidR="00973133">
      <w:pPr>
        <w:pStyle w:val="Tijeloteksta"/>
        <w:rPr>
          <w:b/>
          <w:bCs/>
        </w:rPr>
      </w:pPr>
      <w:r w:rsidRPr="003E14CC">
        <w:rPr>
          <w:bCs/>
        </w:rPr>
        <w:t>Protiv ovog rješenja može nezadovoljna stranka uložiti žalbu Visokom trgovačkom sudu Republike Hrvatske u Zagrebu u roku od 8 dana pismeno u 3 primjerka putem ovog suda.</w:t>
      </w:r>
    </w:p>
    <w:p w:rsidRDefault="00973133" w:rsidR="00973133">
      <w:pPr>
        <w:pStyle w:val="Tijeloteksta"/>
        <w:rPr>
          <w:b/>
          <w:bCs/>
        </w:rPr>
      </w:pPr>
    </w:p>
    <w:p w:rsidRDefault="00666DFD" w:rsidR="00666DFD">
      <w:pPr>
        <w:pStyle w:val="Tijeloteksta"/>
        <w:rPr>
          <w:b/>
          <w:bCs/>
        </w:rPr>
      </w:pPr>
    </w:p>
    <w:p w:rsidRDefault="00695AD9" w:rsidR="00695AD9" w:rsidRPr="002B5439">
      <w:pPr>
        <w:pStyle w:val="Tijeloteksta"/>
      </w:pPr>
      <w:r w:rsidRPr="002B5439">
        <w:t>D N A :</w:t>
      </w:r>
    </w:p>
    <w:p w:rsidRDefault="00695AD9" w:rsidP="006626CD" w:rsidR="00695AD9">
      <w:pPr>
        <w:pStyle w:val="Tijeloteksta"/>
        <w:numPr>
          <w:ilvl w:val="0"/>
          <w:numId w:val="5"/>
        </w:numPr>
      </w:pPr>
      <w:r>
        <w:t>Stečajn</w:t>
      </w:r>
      <w:r w:rsidR="00F622D7">
        <w:t>i upravitelj dr.sc. Boris Ljubanović</w:t>
      </w:r>
    </w:p>
    <w:p w:rsidRDefault="0085739A" w:rsidP="0085739A" w:rsidR="0085739A">
      <w:pPr>
        <w:pStyle w:val="Tijeloteksta"/>
        <w:numPr>
          <w:ilvl w:val="0"/>
          <w:numId w:val="5"/>
        </w:numPr>
      </w:pPr>
      <w:r w:rsidRPr="0085739A">
        <w:t>Ml</w:t>
      </w:r>
      <w:r>
        <w:t xml:space="preserve">aden </w:t>
      </w:r>
      <w:r w:rsidRPr="0085739A">
        <w:t>Dujmović, Đakovo, Augusta Šenoe 7</w:t>
      </w:r>
    </w:p>
    <w:p w:rsidRDefault="00F622D7" w:rsidP="0085739A" w:rsidR="00F622D7">
      <w:pPr>
        <w:pStyle w:val="Tijeloteksta"/>
        <w:numPr>
          <w:ilvl w:val="0"/>
          <w:numId w:val="5"/>
        </w:numPr>
      </w:pPr>
      <w:r>
        <w:t>Općinski sud u Vukovar zk odjel po pravomoćnosti</w:t>
      </w:r>
    </w:p>
    <w:p w:rsidRDefault="00F622D7" w:rsidP="00F622D7" w:rsidR="00F622D7">
      <w:pPr>
        <w:pStyle w:val="Tijeloteksta"/>
        <w:numPr>
          <w:ilvl w:val="0"/>
          <w:numId w:val="5"/>
        </w:numPr>
      </w:pPr>
      <w:r>
        <w:t>Ministarstvo financija Porezna uprava Vukovar po pravomoćnosti</w:t>
      </w:r>
    </w:p>
    <w:p w:rsidRDefault="00F622D7" w:rsidP="00F622D7" w:rsidR="00F622D7">
      <w:pPr>
        <w:numPr>
          <w:ilvl w:val="0"/>
          <w:numId w:val="5"/>
        </w:numPr>
        <w:jc w:val="both"/>
      </w:pPr>
      <w:r w:rsidRPr="00835D45">
        <w:t xml:space="preserve">mrežna </w:t>
      </w:r>
      <w:r>
        <w:t>stranica e-Oglasna ploča sudova</w:t>
      </w:r>
    </w:p>
    <w:p w:rsidRDefault="00BF02C4" w:rsidP="00BF02C4" w:rsidR="00BF02C4">
      <w:pPr>
        <w:jc w:val="both"/>
      </w:pPr>
    </w:p>
    <w:p w:rsidRDefault="00BF02C4" w:rsidP="00BF02C4" w:rsidR="00BF02C4">
      <w:pPr>
        <w:jc w:val="both"/>
      </w:pPr>
    </w:p>
    <w:p w:rsidRDefault="00BF02C4" w:rsidP="00BF02C4" w:rsidR="00BF02C4" w:rsidRPr="00B03516">
      <w:pPr>
        <w:jc w:val="both"/>
      </w:pPr>
    </w:p>
    <w:p w:rsidRDefault="00BF02C4" w:rsidP="00BF02C4" w:rsidR="00BF02C4" w:rsidRPr="006C20F1">
      <w:pPr>
        <w:jc w:val="both"/>
      </w:pPr>
    </w:p>
    <w:sectPr w:rsidR="00BF02C4" w:rsidRPr="006C20F1">
      <w:headerReference w:type="even" r:id="rId10"/>
      <w:headerReference w:type="default" r:id="rId11"/>
      <w:headerReference w:type="first" r:id="rId12"/>
      <w:pgSz w:h="16838" w:w="11906"/>
      <w:pgMar w:gutter="0" w:footer="709" w:header="709" w:left="1134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D7A17" w:rsidR="00AD7A17">
      <w:r>
        <w:separator/>
      </w:r>
    </w:p>
  </w:endnote>
  <w:endnote w:id="0" w:type="continuationSeparator">
    <w:p w:rsidRDefault="00AD7A17" w:rsidR="00AD7A1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D7A17" w:rsidR="00AD7A17">
      <w:r>
        <w:separator/>
      </w:r>
    </w:p>
  </w:footnote>
  <w:footnote w:id="0" w:type="continuationSeparator">
    <w:p w:rsidRDefault="00AD7A17" w:rsidR="00AD7A1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50565" w:rsidR="00F5056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50565" w:rsidR="00F5056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50565" w:rsidR="00F5056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23E1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50565" w:rsidR="00F50565">
    <w:pPr>
      <w:pStyle w:val="Zaglavlje"/>
    </w:pPr>
  </w:p>
  <w:p w:rsidRDefault="00F50565" w:rsidR="00F50565">
    <w:pPr>
      <w:pStyle w:val="Zaglavlje"/>
    </w:pPr>
  </w:p>
  <w:p w:rsidRDefault="00F50565" w:rsidP="00397526" w:rsidR="00F50565">
    <w:pPr>
      <w:pStyle w:val="Zaglavlje"/>
    </w:pPr>
    <w:r>
      <w:tab/>
    </w:r>
    <w:r>
      <w:tab/>
    </w:r>
    <w:r w:rsidR="008E41A9">
      <w:t>14 St-1</w:t>
    </w:r>
    <w:r w:rsidR="009B6F24">
      <w:t>14/14-</w:t>
    </w:r>
    <w:r w:rsidR="00AC637F">
      <w:t>6</w:t>
    </w:r>
    <w:r w:rsidR="000F0AA0">
      <w:t>5</w:t>
    </w:r>
    <w:r w:rsidR="000E153C">
      <w:t>2</w:t>
    </w:r>
  </w:p>
  <w:p w:rsidRDefault="00F50565" w:rsidR="00F50565">
    <w:pPr>
      <w:pStyle w:val="Zaglavlje"/>
    </w:pPr>
  </w:p>
  <w:p w:rsidRDefault="00F50565" w:rsidR="00F50565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50565" w:rsidR="00F50565">
    <w:pPr>
      <w:pStyle w:val="Zaglavlje"/>
    </w:pPr>
  </w:p>
  <w:p w:rsidRDefault="00F50565" w:rsidR="00F50565">
    <w:pPr>
      <w:pStyle w:val="Zaglavlje"/>
    </w:pPr>
  </w:p>
  <w:p w:rsidRDefault="00F50565" w:rsidR="00F50565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170F4"/>
    <w:multiLevelType w:val="hybridMultilevel"/>
    <w:tmpl w:val="298EAFA8"/>
    <w:lvl w:tplc="07709EB6" w:ilvl="0">
      <w:start w:val="1"/>
      <w:numFmt w:val="ordinal"/>
      <w:lvlText w:val="%1"/>
      <w:lvlJc w:val="left"/>
      <w:pPr>
        <w:tabs>
          <w:tab w:pos="-360" w:val="num"/>
        </w:tabs>
        <w:ind w:hanging="360" w:left="1440"/>
      </w:pPr>
      <w:rPr>
        <w:rFonts w:hint="default"/>
      </w:r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4C115D6"/>
    <w:multiLevelType w:val="hybridMultilevel"/>
    <w:tmpl w:val="6AD4DF4A"/>
    <w:lvl w:tplc="CE88D120" w:ilvl="0">
      <w:start w:val="19"/>
      <w:numFmt w:val="bullet"/>
      <w:lvlText w:val="-"/>
      <w:lvlJc w:val="left"/>
      <w:pPr>
        <w:ind w:hanging="360" w:left="2061"/>
      </w:pPr>
      <w:rPr>
        <w:rFonts w:cs="Times New Roman" w:eastAsia="Times New Roman" w:hAnsi="Times New Roman" w:ascii="Times New Roman" w:hint="default"/>
        <w:b w:val="false"/>
      </w:rPr>
    </w:lvl>
    <w:lvl w:tentative="true" w:tplc="041A0003" w:ilvl="1">
      <w:start w:val="1"/>
      <w:numFmt w:val="bullet"/>
      <w:lvlText w:val="o"/>
      <w:lvlJc w:val="left"/>
      <w:pPr>
        <w:ind w:hanging="360" w:left="2781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501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221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941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661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381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101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821"/>
      </w:pPr>
      <w:rPr>
        <w:rFonts w:hAnsi="Wingdings" w:ascii="Wingdings" w:hint="default"/>
      </w:rPr>
    </w:lvl>
  </w:abstractNum>
  <w:abstractNum w:abstractNumId="2">
    <w:nsid w:val="0E4C35E7"/>
    <w:multiLevelType w:val="hybridMultilevel"/>
    <w:tmpl w:val="4B8EDD08"/>
    <w:lvl w:tplc="0409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0409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plc="0409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09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09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09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09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09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09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3">
    <w:nsid w:val="160568B7"/>
    <w:multiLevelType w:val="hybridMultilevel"/>
    <w:tmpl w:val="4CEC9174"/>
    <w:lvl w:tplc="8E34DE50" w:ilvl="0">
      <w:start w:val="14"/>
      <w:numFmt w:val="bullet"/>
      <w:lvlText w:val="-"/>
      <w:lvlJc w:val="left"/>
      <w:pPr>
        <w:ind w:hanging="360" w:left="90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6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3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0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7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9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660"/>
      </w:pPr>
      <w:rPr>
        <w:rFonts w:hAnsi="Wingdings" w:ascii="Wingdings" w:hint="default"/>
      </w:rPr>
    </w:lvl>
  </w:abstractNum>
  <w:abstractNum w:abstractNumId="4">
    <w:nsid w:val="16C82A6A"/>
    <w:multiLevelType w:val="hybridMultilevel"/>
    <w:tmpl w:val="D58C12A6"/>
    <w:lvl w:tplc="1960C9F4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  <w:rPr>
        <w:rFonts w:hint="default"/>
      </w:rPr>
    </w:lvl>
    <w:lvl w:tplc="E99A4518" w:ilvl="1">
      <w:start w:val="1"/>
      <w:numFmt w:val="lowerLetter"/>
      <w:lvlText w:val="%2)"/>
      <w:lvlJc w:val="left"/>
      <w:pPr>
        <w:tabs>
          <w:tab w:pos="2145" w:val="num"/>
        </w:tabs>
        <w:ind w:hanging="360" w:left="2145"/>
      </w:pPr>
      <w:rPr>
        <w:rFonts w:hint="default"/>
      </w:rPr>
    </w:lvl>
    <w:lvl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5">
    <w:nsid w:val="18047DB2"/>
    <w:multiLevelType w:val="hybridMultilevel"/>
    <w:tmpl w:val="44E696DE"/>
    <w:lvl w:tplc="CB3A1C54" w:ilvl="0">
      <w:start w:val="14"/>
      <w:numFmt w:val="bullet"/>
      <w:lvlText w:val="-"/>
      <w:lvlJc w:val="left"/>
      <w:pPr>
        <w:ind w:hanging="360" w:left="9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6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3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0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7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9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660"/>
      </w:pPr>
      <w:rPr>
        <w:rFonts w:hAnsi="Wingdings" w:ascii="Wingdings" w:hint="default"/>
      </w:rPr>
    </w:lvl>
  </w:abstractNum>
  <w:abstractNum w:abstractNumId="6">
    <w:nsid w:val="3EB26C2C"/>
    <w:multiLevelType w:val="hybridMultilevel"/>
    <w:tmpl w:val="4FD4D20A"/>
    <w:lvl w:tplc="04090001" w:ilvl="0">
      <w:start w:val="1"/>
      <w:numFmt w:val="bullet"/>
      <w:lvlText w:val=""/>
      <w:lvlJc w:val="left"/>
      <w:pPr>
        <w:tabs>
          <w:tab w:pos="2136" w:val="num"/>
        </w:tabs>
        <w:ind w:hanging="360" w:left="2136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2856" w:val="num"/>
        </w:tabs>
        <w:ind w:hanging="360" w:left="2856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3576" w:val="num"/>
        </w:tabs>
        <w:ind w:hanging="360" w:left="3576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4296" w:val="num"/>
        </w:tabs>
        <w:ind w:hanging="360" w:left="4296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5016" w:val="num"/>
        </w:tabs>
        <w:ind w:hanging="360" w:left="5016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5736" w:val="num"/>
        </w:tabs>
        <w:ind w:hanging="360" w:left="5736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6456" w:val="num"/>
        </w:tabs>
        <w:ind w:hanging="360" w:left="6456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7176" w:val="num"/>
        </w:tabs>
        <w:ind w:hanging="360" w:left="7176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7896" w:val="num"/>
        </w:tabs>
        <w:ind w:hanging="360" w:left="7896"/>
      </w:pPr>
      <w:rPr>
        <w:rFonts w:hAnsi="Wingdings" w:ascii="Wingdings" w:hint="default"/>
      </w:rPr>
    </w:lvl>
  </w:abstractNum>
  <w:abstractNum w:abstractNumId="7">
    <w:nsid w:val="4CBD3B5D"/>
    <w:multiLevelType w:val="hybridMultilevel"/>
    <w:tmpl w:val="6310FA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517406FD"/>
    <w:multiLevelType w:val="hybridMultilevel"/>
    <w:tmpl w:val="51300334"/>
    <w:lvl w:tplc="1458EC70" w:ilvl="0">
      <w:numFmt w:val="bullet"/>
      <w:lvlText w:val="-"/>
      <w:lvlJc w:val="left"/>
      <w:pPr>
        <w:tabs>
          <w:tab w:pos="3060" w:val="num"/>
        </w:tabs>
        <w:ind w:hanging="360" w:left="3060"/>
      </w:pPr>
      <w:rPr>
        <w:rFonts w:cs="Times New Roman" w:eastAsia="Times New Roman" w:hAnsi="Times New Roman" w:ascii="Times New Roman" w:hint="default"/>
      </w:rPr>
    </w:lvl>
    <w:lvl w:tplc="041A000F" w:ilvl="1">
      <w:start w:val="1"/>
      <w:numFmt w:val="decimal"/>
      <w:lvlText w:val="%2."/>
      <w:lvlJc w:val="left"/>
      <w:pPr>
        <w:tabs>
          <w:tab w:pos="3435" w:val="num"/>
        </w:tabs>
        <w:ind w:hanging="360" w:left="3435"/>
      </w:pPr>
      <w:rPr>
        <w:rFonts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4155" w:val="num"/>
        </w:tabs>
        <w:ind w:hanging="360" w:left="415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4875" w:val="num"/>
        </w:tabs>
        <w:ind w:hanging="360" w:left="487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5595" w:val="num"/>
        </w:tabs>
        <w:ind w:hanging="360" w:left="559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6315" w:val="num"/>
        </w:tabs>
        <w:ind w:hanging="360" w:left="631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7035" w:val="num"/>
        </w:tabs>
        <w:ind w:hanging="360" w:left="703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7755" w:val="num"/>
        </w:tabs>
        <w:ind w:hanging="360" w:left="775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8475" w:val="num"/>
        </w:tabs>
        <w:ind w:hanging="360" w:left="8475"/>
      </w:pPr>
      <w:rPr>
        <w:rFonts w:hAnsi="Wingdings" w:ascii="Wingdings" w:hint="default"/>
      </w:rPr>
    </w:lvl>
  </w:abstractNum>
  <w:abstractNum w:abstractNumId="9">
    <w:nsid w:val="5B144C80"/>
    <w:multiLevelType w:val="hybridMultilevel"/>
    <w:tmpl w:val="E000075E"/>
    <w:lvl w:tplc="AC500AF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190429E0" w:ilvl="1">
      <w:start w:val="1"/>
      <w:numFmt w:val="lowerLetter"/>
      <w:lvlText w:val="%2)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0">
    <w:nsid w:val="649D32DE"/>
    <w:multiLevelType w:val="hybridMultilevel"/>
    <w:tmpl w:val="BD1C85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65F6497F"/>
    <w:multiLevelType w:val="hybridMultilevel"/>
    <w:tmpl w:val="B4C80DE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751503DB"/>
    <w:multiLevelType w:val="hybridMultilevel"/>
    <w:tmpl w:val="F93E58A4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1458EC70" w:ilvl="1">
      <w:numFmt w:val="bullet"/>
      <w:lvlText w:val="-"/>
      <w:lvlJc w:val="left"/>
      <w:pPr>
        <w:tabs>
          <w:tab w:pos="2145" w:val="num"/>
        </w:tabs>
        <w:ind w:hanging="360" w:left="2145"/>
      </w:pPr>
      <w:rPr>
        <w:rFonts w:cs="Times New Roman" w:eastAsia="Times New Roman" w:hAnsi="Times New Roman" w:ascii="Times New Roman" w:hint="default"/>
      </w:rPr>
    </w:lvl>
    <w:lvl w:tplc="15C6AFAE" w:ilvl="2">
      <w:start w:val="1"/>
      <w:numFmt w:val="lowerLetter"/>
      <w:lvlText w:val="%3)"/>
      <w:lvlJc w:val="left"/>
      <w:pPr>
        <w:tabs>
          <w:tab w:pos="3045" w:val="num"/>
        </w:tabs>
        <w:ind w:hanging="360" w:left="3045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3">
    <w:nsid w:val="764748FD"/>
    <w:multiLevelType w:val="multilevel"/>
    <w:tmpl w:val="F1563764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pos="1070" w:val="num"/>
        </w:tabs>
        <w:ind w:hanging="360" w:left="107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2140" w:val="num"/>
        </w:tabs>
        <w:ind w:hanging="720" w:left="21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2850" w:val="num"/>
        </w:tabs>
        <w:ind w:hanging="720" w:left="285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3920" w:val="num"/>
        </w:tabs>
        <w:ind w:hanging="1080" w:left="39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4630" w:val="num"/>
        </w:tabs>
        <w:ind w:hanging="1080" w:left="463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5700" w:val="num"/>
        </w:tabs>
        <w:ind w:hanging="1440" w:left="57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6410" w:val="num"/>
        </w:tabs>
        <w:ind w:hanging="1440" w:left="641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7480" w:val="num"/>
        </w:tabs>
        <w:ind w:hanging="1800" w:left="7480"/>
      </w:pPr>
      <w:rPr>
        <w:rFonts w:hint="default"/>
      </w:rPr>
    </w:lvl>
  </w:abstractNum>
  <w:abstractNum w:abstractNumId="14">
    <w:nsid w:val="767F4738"/>
    <w:multiLevelType w:val="hybridMultilevel"/>
    <w:tmpl w:val="F01AC1B4"/>
    <w:lvl w:tplc="E700668E" w:ilvl="0">
      <w:start w:val="1"/>
      <w:numFmt w:val="none"/>
      <w:lvlText w:val="1.1."/>
      <w:lvlJc w:val="left"/>
      <w:pPr>
        <w:tabs>
          <w:tab w:pos="2841" w:val="num"/>
        </w:tabs>
        <w:ind w:hanging="360" w:left="2841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799A54B1"/>
    <w:multiLevelType w:val="hybridMultilevel"/>
    <w:tmpl w:val="8398F072"/>
    <w:lvl w:tplc="E53479E2" w:ilvl="0">
      <w:start w:val="1"/>
      <w:numFmt w:val="bullet"/>
      <w:lvlText w:val=""/>
      <w:lvlJc w:val="left"/>
      <w:pPr>
        <w:tabs>
          <w:tab w:pos="2490" w:val="num"/>
        </w:tabs>
        <w:ind w:hanging="360" w:left="249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505" w:val="num"/>
        </w:tabs>
        <w:ind w:hanging="360" w:left="250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3225" w:val="num"/>
        </w:tabs>
        <w:ind w:hanging="360" w:left="32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945" w:val="num"/>
        </w:tabs>
        <w:ind w:hanging="360" w:left="39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665" w:val="num"/>
        </w:tabs>
        <w:ind w:hanging="360" w:left="46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385" w:val="num"/>
        </w:tabs>
        <w:ind w:hanging="360" w:left="53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6105" w:val="num"/>
        </w:tabs>
        <w:ind w:hanging="360" w:left="61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825" w:val="num"/>
        </w:tabs>
        <w:ind w:hanging="360" w:left="68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545" w:val="num"/>
        </w:tabs>
        <w:ind w:hanging="360" w:left="7545"/>
      </w:pPr>
      <w:rPr>
        <w:rFonts w:hAnsi="Wingdings" w:ascii="Wingdings" w:hint="default"/>
      </w:rPr>
    </w:lvl>
  </w:abstractNum>
  <w:abstractNum w:abstractNumId="16">
    <w:nsid w:val="7CA06C26"/>
    <w:multiLevelType w:val="hybridMultilevel"/>
    <w:tmpl w:val="DFBCB50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9"/>
  </w:num>
  <w:num w:numId="2">
    <w:abstractNumId w:val="10"/>
  </w:num>
  <w:num w:numId="3">
    <w:abstractNumId w:val="12"/>
  </w:num>
  <w:num w:numId="4">
    <w:abstractNumId w:val="7"/>
  </w:num>
  <w:num w:numId="5">
    <w:abstractNumId w:val="11"/>
  </w:num>
  <w:num w:numId="6">
    <w:abstractNumId w:val="13"/>
  </w:num>
  <w:num w:numId="7">
    <w:abstractNumId w:val="14"/>
  </w:num>
  <w:num w:numId="8">
    <w:abstractNumId w:val="8"/>
  </w:num>
  <w:num w:numId="9">
    <w:abstractNumId w:val="15"/>
  </w:num>
  <w:num w:numId="10">
    <w:abstractNumId w:val="4"/>
  </w:num>
  <w:num w:numId="11">
    <w:abstractNumId w:val="6"/>
  </w:num>
  <w:num w:numId="12">
    <w:abstractNumId w:val="16"/>
  </w:num>
  <w:num w:numId="13">
    <w:abstractNumId w:val="2"/>
  </w:num>
  <w:num w:numId="14">
    <w:abstractNumId w:val="3"/>
  </w:num>
  <w:num w:numId="15">
    <w:abstractNumId w:val="5"/>
  </w:num>
  <w:num w:numId="16">
    <w:abstractNumId w:val="1"/>
  </w:num>
  <w:num w:numId="17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F78B9"/>
    <w:rsid w:val="00007193"/>
    <w:rsid w:val="0000796A"/>
    <w:rsid w:val="00014568"/>
    <w:rsid w:val="00015C57"/>
    <w:rsid w:val="00020F00"/>
    <w:rsid w:val="00021512"/>
    <w:rsid w:val="00026386"/>
    <w:rsid w:val="00037F02"/>
    <w:rsid w:val="0005668D"/>
    <w:rsid w:val="00070955"/>
    <w:rsid w:val="000716DB"/>
    <w:rsid w:val="00072104"/>
    <w:rsid w:val="0009218E"/>
    <w:rsid w:val="000B573E"/>
    <w:rsid w:val="000C75FF"/>
    <w:rsid w:val="000C7FF1"/>
    <w:rsid w:val="000D4086"/>
    <w:rsid w:val="000E153C"/>
    <w:rsid w:val="000F0AA0"/>
    <w:rsid w:val="000F4A51"/>
    <w:rsid w:val="001022F2"/>
    <w:rsid w:val="001038AB"/>
    <w:rsid w:val="00111E95"/>
    <w:rsid w:val="0012580D"/>
    <w:rsid w:val="00135140"/>
    <w:rsid w:val="00136211"/>
    <w:rsid w:val="00155B53"/>
    <w:rsid w:val="00165DD6"/>
    <w:rsid w:val="0017765E"/>
    <w:rsid w:val="0018745E"/>
    <w:rsid w:val="00194C65"/>
    <w:rsid w:val="00195E09"/>
    <w:rsid w:val="001E06D7"/>
    <w:rsid w:val="001F3933"/>
    <w:rsid w:val="00206C38"/>
    <w:rsid w:val="0020760B"/>
    <w:rsid w:val="00223729"/>
    <w:rsid w:val="00230D6F"/>
    <w:rsid w:val="0023221F"/>
    <w:rsid w:val="00242171"/>
    <w:rsid w:val="002531DC"/>
    <w:rsid w:val="00261DD7"/>
    <w:rsid w:val="0029177B"/>
    <w:rsid w:val="002A0808"/>
    <w:rsid w:val="002B5439"/>
    <w:rsid w:val="002C7BB6"/>
    <w:rsid w:val="002D0D1B"/>
    <w:rsid w:val="002D3C4E"/>
    <w:rsid w:val="002E2E94"/>
    <w:rsid w:val="002E6AA0"/>
    <w:rsid w:val="002F78B9"/>
    <w:rsid w:val="00306FE4"/>
    <w:rsid w:val="00324182"/>
    <w:rsid w:val="00333655"/>
    <w:rsid w:val="0033729B"/>
    <w:rsid w:val="00341F61"/>
    <w:rsid w:val="00356785"/>
    <w:rsid w:val="00356D72"/>
    <w:rsid w:val="0035718F"/>
    <w:rsid w:val="00365EB5"/>
    <w:rsid w:val="003741B5"/>
    <w:rsid w:val="0037525A"/>
    <w:rsid w:val="003962B3"/>
    <w:rsid w:val="00397526"/>
    <w:rsid w:val="003A578D"/>
    <w:rsid w:val="003B0218"/>
    <w:rsid w:val="003B2EDC"/>
    <w:rsid w:val="003C1D60"/>
    <w:rsid w:val="003E5EEC"/>
    <w:rsid w:val="003F16D3"/>
    <w:rsid w:val="004026EB"/>
    <w:rsid w:val="00405CDB"/>
    <w:rsid w:val="00415FE8"/>
    <w:rsid w:val="00416A3B"/>
    <w:rsid w:val="00437703"/>
    <w:rsid w:val="004572F5"/>
    <w:rsid w:val="00457CC8"/>
    <w:rsid w:val="00470300"/>
    <w:rsid w:val="004729F3"/>
    <w:rsid w:val="004B3AE7"/>
    <w:rsid w:val="004B3D9B"/>
    <w:rsid w:val="004E03C2"/>
    <w:rsid w:val="004F4133"/>
    <w:rsid w:val="0052368D"/>
    <w:rsid w:val="00537B89"/>
    <w:rsid w:val="00542D74"/>
    <w:rsid w:val="00551F22"/>
    <w:rsid w:val="0055370E"/>
    <w:rsid w:val="00575B4B"/>
    <w:rsid w:val="005773C9"/>
    <w:rsid w:val="005A094E"/>
    <w:rsid w:val="005A6222"/>
    <w:rsid w:val="005B609C"/>
    <w:rsid w:val="005B6CBA"/>
    <w:rsid w:val="005C4314"/>
    <w:rsid w:val="005D2CAF"/>
    <w:rsid w:val="005D76EF"/>
    <w:rsid w:val="00627479"/>
    <w:rsid w:val="006315D8"/>
    <w:rsid w:val="00645914"/>
    <w:rsid w:val="006626CD"/>
    <w:rsid w:val="00666DFD"/>
    <w:rsid w:val="00672D37"/>
    <w:rsid w:val="006927D7"/>
    <w:rsid w:val="00695AD9"/>
    <w:rsid w:val="006976A3"/>
    <w:rsid w:val="006B17D9"/>
    <w:rsid w:val="006B2DB5"/>
    <w:rsid w:val="006B79A3"/>
    <w:rsid w:val="006C1EE3"/>
    <w:rsid w:val="006C20F1"/>
    <w:rsid w:val="006C49BE"/>
    <w:rsid w:val="006D6978"/>
    <w:rsid w:val="006F3607"/>
    <w:rsid w:val="00734462"/>
    <w:rsid w:val="00744C8E"/>
    <w:rsid w:val="00745A9A"/>
    <w:rsid w:val="00746283"/>
    <w:rsid w:val="00747905"/>
    <w:rsid w:val="00757B05"/>
    <w:rsid w:val="0076065C"/>
    <w:rsid w:val="00764C83"/>
    <w:rsid w:val="00767088"/>
    <w:rsid w:val="00775AA3"/>
    <w:rsid w:val="00792EE8"/>
    <w:rsid w:val="00793E00"/>
    <w:rsid w:val="00796313"/>
    <w:rsid w:val="007972ED"/>
    <w:rsid w:val="007A2A11"/>
    <w:rsid w:val="007B4D38"/>
    <w:rsid w:val="007D508F"/>
    <w:rsid w:val="007E4DD9"/>
    <w:rsid w:val="00801C75"/>
    <w:rsid w:val="008053E7"/>
    <w:rsid w:val="008107FA"/>
    <w:rsid w:val="00830B2E"/>
    <w:rsid w:val="008326A9"/>
    <w:rsid w:val="008419B9"/>
    <w:rsid w:val="00847615"/>
    <w:rsid w:val="0085739A"/>
    <w:rsid w:val="008573ED"/>
    <w:rsid w:val="00864CDA"/>
    <w:rsid w:val="008A300F"/>
    <w:rsid w:val="008A3350"/>
    <w:rsid w:val="008B7D8A"/>
    <w:rsid w:val="008D1629"/>
    <w:rsid w:val="008D33C3"/>
    <w:rsid w:val="008D6A4B"/>
    <w:rsid w:val="008E41A9"/>
    <w:rsid w:val="008F202C"/>
    <w:rsid w:val="00902607"/>
    <w:rsid w:val="00911A6F"/>
    <w:rsid w:val="00913C9A"/>
    <w:rsid w:val="00925E5F"/>
    <w:rsid w:val="009323E4"/>
    <w:rsid w:val="0094128C"/>
    <w:rsid w:val="009516A0"/>
    <w:rsid w:val="00964E71"/>
    <w:rsid w:val="00973133"/>
    <w:rsid w:val="009B6F24"/>
    <w:rsid w:val="009B72A4"/>
    <w:rsid w:val="009C4F61"/>
    <w:rsid w:val="009D3725"/>
    <w:rsid w:val="009E299F"/>
    <w:rsid w:val="009F568C"/>
    <w:rsid w:val="009F70C8"/>
    <w:rsid w:val="00A04A69"/>
    <w:rsid w:val="00A173CF"/>
    <w:rsid w:val="00A23E10"/>
    <w:rsid w:val="00A41B5C"/>
    <w:rsid w:val="00A4515B"/>
    <w:rsid w:val="00A465CD"/>
    <w:rsid w:val="00A652E1"/>
    <w:rsid w:val="00A86977"/>
    <w:rsid w:val="00A9353C"/>
    <w:rsid w:val="00AA02FE"/>
    <w:rsid w:val="00AA14B0"/>
    <w:rsid w:val="00AA7BA7"/>
    <w:rsid w:val="00AB1A1A"/>
    <w:rsid w:val="00AB71FE"/>
    <w:rsid w:val="00AC1B4B"/>
    <w:rsid w:val="00AC61C9"/>
    <w:rsid w:val="00AC637F"/>
    <w:rsid w:val="00AC761B"/>
    <w:rsid w:val="00AD4DD2"/>
    <w:rsid w:val="00AD7A17"/>
    <w:rsid w:val="00B02996"/>
    <w:rsid w:val="00B0704F"/>
    <w:rsid w:val="00B11FDD"/>
    <w:rsid w:val="00B23C70"/>
    <w:rsid w:val="00B2515B"/>
    <w:rsid w:val="00B2798C"/>
    <w:rsid w:val="00B30D12"/>
    <w:rsid w:val="00B342EF"/>
    <w:rsid w:val="00B43F5E"/>
    <w:rsid w:val="00B47CF8"/>
    <w:rsid w:val="00B56C02"/>
    <w:rsid w:val="00B77366"/>
    <w:rsid w:val="00B90A39"/>
    <w:rsid w:val="00BA2CF6"/>
    <w:rsid w:val="00BA388C"/>
    <w:rsid w:val="00BC4F3E"/>
    <w:rsid w:val="00BC5C48"/>
    <w:rsid w:val="00BD702F"/>
    <w:rsid w:val="00BF02C4"/>
    <w:rsid w:val="00BF42B7"/>
    <w:rsid w:val="00BF79EC"/>
    <w:rsid w:val="00C000BF"/>
    <w:rsid w:val="00C26D1C"/>
    <w:rsid w:val="00C3127D"/>
    <w:rsid w:val="00C41B90"/>
    <w:rsid w:val="00C55338"/>
    <w:rsid w:val="00C5562A"/>
    <w:rsid w:val="00C6027D"/>
    <w:rsid w:val="00C6437F"/>
    <w:rsid w:val="00C70563"/>
    <w:rsid w:val="00C8251F"/>
    <w:rsid w:val="00C96ADA"/>
    <w:rsid w:val="00CA0E6D"/>
    <w:rsid w:val="00CB37D0"/>
    <w:rsid w:val="00CB3C82"/>
    <w:rsid w:val="00CC321F"/>
    <w:rsid w:val="00CD05EA"/>
    <w:rsid w:val="00CD5482"/>
    <w:rsid w:val="00CE1675"/>
    <w:rsid w:val="00CE6704"/>
    <w:rsid w:val="00CE6749"/>
    <w:rsid w:val="00CE7A91"/>
    <w:rsid w:val="00CF14CE"/>
    <w:rsid w:val="00CF4569"/>
    <w:rsid w:val="00D16D3E"/>
    <w:rsid w:val="00D25326"/>
    <w:rsid w:val="00D26304"/>
    <w:rsid w:val="00D42D3E"/>
    <w:rsid w:val="00D57538"/>
    <w:rsid w:val="00D6245A"/>
    <w:rsid w:val="00D716F0"/>
    <w:rsid w:val="00DA30BE"/>
    <w:rsid w:val="00DD3B58"/>
    <w:rsid w:val="00E1328E"/>
    <w:rsid w:val="00E14F81"/>
    <w:rsid w:val="00E20D25"/>
    <w:rsid w:val="00E43313"/>
    <w:rsid w:val="00E65A93"/>
    <w:rsid w:val="00E6711D"/>
    <w:rsid w:val="00E7394B"/>
    <w:rsid w:val="00E80C11"/>
    <w:rsid w:val="00EB0C30"/>
    <w:rsid w:val="00EC2D89"/>
    <w:rsid w:val="00ED1853"/>
    <w:rsid w:val="00EF2B4D"/>
    <w:rsid w:val="00F06388"/>
    <w:rsid w:val="00F30377"/>
    <w:rsid w:val="00F30FED"/>
    <w:rsid w:val="00F50235"/>
    <w:rsid w:val="00F50565"/>
    <w:rsid w:val="00F528FD"/>
    <w:rsid w:val="00F622D7"/>
    <w:rsid w:val="00F63D27"/>
    <w:rsid w:val="00F70CCD"/>
    <w:rsid w:val="00F8328B"/>
    <w:rsid w:val="00F94D67"/>
    <w:rsid w:val="00FA7BE7"/>
    <w:rsid w:val="00FB1482"/>
    <w:rsid w:val="00FD38F4"/>
    <w:rsid w:val="00FD6601"/>
    <w:rsid w:val="00FF5C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both"/>
      <w:outlineLvl w:val="0"/>
    </w:pPr>
    <w:rPr>
      <w:b/>
      <w:bCs/>
    </w:rPr>
  </w:style>
  <w:style w:styleId="Naslov2" w:type="paragraph">
    <w:name w:val="heading 2"/>
    <w:basedOn w:val="Normal"/>
    <w:next w:val="Normal"/>
    <w:link w:val="Naslov2Char"/>
    <w:qFormat/>
    <w:pPr>
      <w:keepNext/>
      <w:jc w:val="center"/>
      <w:outlineLvl w:val="1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Uvuenotijeloteksta" w:type="paragraph">
    <w:name w:val="Body Text Indent"/>
    <w:basedOn w:val="Normal"/>
    <w:pPr>
      <w:ind w:left="1065"/>
      <w:jc w:val="both"/>
    </w:pPr>
  </w:style>
  <w:style w:styleId="Tijeloteksta-uvlaka2" w:type="paragraph">
    <w:name w:val="Body Text Indent 2"/>
    <w:aliases w:val="  uvlaka 2"/>
    <w:basedOn w:val="Normal"/>
    <w:pPr>
      <w:ind w:firstLine="180" w:left="1800"/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D42D3E"/>
    <w:rPr>
      <w:rFonts w:cs="Tahoma" w:hAnsi="Tahoma" w:ascii="Tahoma"/>
      <w:sz w:val="16"/>
      <w:szCs w:val="16"/>
    </w:rPr>
  </w:style>
  <w:style w:customStyle="true" w:styleId="Naslov2Char" w:type="character">
    <w:name w:val="Naslov 2 Char"/>
    <w:link w:val="Naslov2"/>
    <w:rsid w:val="00747905"/>
    <w:rPr>
      <w:b/>
      <w:bCs/>
      <w:sz w:val="24"/>
      <w:szCs w:val="24"/>
    </w:rPr>
  </w:style>
  <w:style w:customStyle="true" w:styleId="TijelotekstaChar" w:type="character">
    <w:name w:val="Tijelo teksta Char"/>
    <w:link w:val="Tijeloteksta"/>
    <w:rsid w:val="008D33C3"/>
    <w:rPr>
      <w:sz w:val="24"/>
      <w:szCs w:val="24"/>
    </w:rPr>
  </w:style>
  <w:style w:customStyle="true" w:styleId="Odlomakpopisa1" w:type="paragraph">
    <w:name w:val="Odlomak popisa1"/>
    <w:basedOn w:val="Normal"/>
    <w:qFormat/>
    <w:rsid w:val="00537B89"/>
    <w:pPr>
      <w:ind w:left="708"/>
    </w:pPr>
  </w:style>
  <w:style w:styleId="Naglaeno" w:type="character">
    <w:name w:val="Strong"/>
    <w:qFormat/>
    <w:rsid w:val="00A41B5C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A23E1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A23E10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A23E10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23E10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23E10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both"/>
      <w:outlineLvl w:val="0"/>
    </w:pPr>
    <w:rPr>
      <w:b/>
      <w:bCs/>
    </w:rPr>
  </w:style>
  <w:style w:styleId="Naslov2" w:type="paragraph">
    <w:name w:val="heading 2"/>
    <w:basedOn w:val="Normal"/>
    <w:next w:val="Normal"/>
    <w:link w:val="Naslov2Char"/>
    <w:qFormat/>
    <w:pPr>
      <w:keepNext/>
      <w:jc w:val="center"/>
      <w:outlineLvl w:val="1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Uvuenotijeloteksta" w:type="paragraph">
    <w:name w:val="Body Text Indent"/>
    <w:basedOn w:val="Normal"/>
    <w:pPr>
      <w:ind w:left="1065"/>
      <w:jc w:val="both"/>
    </w:pPr>
  </w:style>
  <w:style w:styleId="Tijeloteksta-uvlaka2" w:type="paragraph">
    <w:name w:val="Body Text Indent 2"/>
    <w:aliases w:val="  uvlaka 2"/>
    <w:basedOn w:val="Normal"/>
    <w:pPr>
      <w:ind w:firstLine="180" w:left="1800"/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D42D3E"/>
    <w:rPr>
      <w:rFonts w:ascii="Tahoma" w:cs="Tahoma" w:hAnsi="Tahoma"/>
      <w:sz w:val="16"/>
      <w:szCs w:val="16"/>
    </w:rPr>
  </w:style>
  <w:style w:customStyle="1" w:styleId="Naslov2Char" w:type="character">
    <w:name w:val="Naslov 2 Char"/>
    <w:link w:val="Naslov2"/>
    <w:rsid w:val="00747905"/>
    <w:rPr>
      <w:b/>
      <w:bCs/>
      <w:sz w:val="24"/>
      <w:szCs w:val="24"/>
    </w:rPr>
  </w:style>
  <w:style w:customStyle="1" w:styleId="TijelotekstaChar" w:type="character">
    <w:name w:val="Tijelo teksta Char"/>
    <w:link w:val="Tijeloteksta"/>
    <w:rsid w:val="008D33C3"/>
    <w:rPr>
      <w:sz w:val="24"/>
      <w:szCs w:val="24"/>
    </w:rPr>
  </w:style>
  <w:style w:customStyle="1" w:styleId="Odlomakpopisa1" w:type="paragraph">
    <w:name w:val="Odlomak popisa1"/>
    <w:basedOn w:val="Normal"/>
    <w:qFormat/>
    <w:rsid w:val="00537B89"/>
    <w:pPr>
      <w:ind w:left="708"/>
    </w:pPr>
  </w:style>
  <w:style w:styleId="Naglaeno" w:type="character">
    <w:name w:val="Strong"/>
    <w:qFormat/>
    <w:rsid w:val="00A41B5C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A23E1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A23E10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A23E10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23E10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23E10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siječnja 2018.</izvorni_sadrzaj>
    <derivirana_varijabla naziv="DomainObject.DatumDonosenjaOdluke_1">25.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114</izvorni_sadrzaj>
    <derivirana_varijabla naziv="DomainObject.Predmet.Broj_1">114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travnja 2014.</izvorni_sadrzaj>
    <derivirana_varijabla naziv="DomainObject.Predmet.DatumOsnivanja_1">14. travnja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St-114/2014</izvorni_sadrzaj>
    <derivirana_varijabla naziv="DomainObject.Predmet.OznakaBroj_1">St-114/2014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VUKOVIĆ-COMPANY d.o.o. za proizvodnju, trgovinu i usluge</izvorni_sadrzaj>
    <derivirana_varijabla naziv="DomainObject.Predmet.ProtustrankaFormated_1">  VUKOVIĆ-COMPANY d.o.o. za proizvodnju, trgovinu i usluge</derivirana_varijabla>
  </DomainObject.Predmet.ProtustrankaFormated>
  <DomainObject.Predmet.ProtustrankaFormatedOIB>
    <izvorni_sadrzaj>  VUKOVIĆ-COMPANY d.o.o. za proizvodnju, trgovinu i usluge, OIB 08199614791</izvorni_sadrzaj>
    <derivirana_varijabla naziv="DomainObject.Predmet.ProtustrankaFormatedOIB_1">  VUKOVIĆ-COMPANY d.o.o. za proizvodnju, trgovinu i usluge, OIB 08199614791</derivirana_varijabla>
  </DomainObject.Predmet.ProtustrankaFormatedOIB>
  <DomainObject.Predmet.ProtustrankaFormatedWithAdress>
    <izvorni_sadrzaj> VUKOVIĆ-COMPANY d.o.o. za proizvodnju, trgovinu i usluge, J.J.Strossmayera 21, 32000 Vukovar</izvorni_sadrzaj>
    <derivirana_varijabla naziv="DomainObject.Predmet.ProtustrankaFormatedWithAdress_1"> VUKOVIĆ-COMPANY d.o.o. za proizvodnju, trgovinu i usluge, J.J.Strossmayera 21, 32000 Vukovar</derivirana_varijabla>
  </DomainObject.Predmet.ProtustrankaFormatedWithAdress>
  <DomainObject.Predmet.ProtustrankaFormatedWithAdressOIB>
    <izvorni_sadrzaj> VUKOVIĆ-COMPANY d.o.o. za proizvodnju, trgovinu i usluge, OIB 08199614791, J.J.Strossmayera 21, 32000 Vukovar</izvorni_sadrzaj>
    <derivirana_varijabla naziv="DomainObject.Predmet.ProtustrankaFormatedWithAdressOIB_1"> VUKOVIĆ-COMPANY d.o.o. za proizvodnju, trgovinu i usluge, OIB 08199614791, J.J.Strossmayera 21, 32000 Vukovar</derivirana_varijabla>
  </DomainObject.Predmet.ProtustrankaFormatedWithAdressOIB>
  <DomainObject.Predmet.ProtustrankaWithAdress>
    <izvorni_sadrzaj>VUKOVIĆ-COMPANY d.o.o. za proizvodnju, trgovinu i usluge J.J.Strossmayera 21, 32000 Vukovar</izvorni_sadrzaj>
    <derivirana_varijabla naziv="DomainObject.Predmet.ProtustrankaWithAdress_1">VUKOVIĆ-COMPANY d.o.o. za proizvodnju, trgovinu i usluge J.J.Strossmayera 21, 32000 Vukovar</derivirana_varijabla>
  </DomainObject.Predmet.ProtustrankaWithAdress>
  <DomainObject.Predmet.ProtustrankaWithAdressOIB>
    <izvorni_sadrzaj>VUKOVIĆ-COMPANY d.o.o. za proizvodnju, trgovinu i usluge, OIB 08199614791, J.J.Strossmayera 21, 32000 Vukovar</izvorni_sadrzaj>
    <derivirana_varijabla naziv="DomainObject.Predmet.ProtustrankaWithAdressOIB_1">VUKOVIĆ-COMPANY d.o.o. za proizvodnju, trgovinu i usluge, OIB 08199614791, J.J.Strossmayera 21, 32000 Vukovar</derivirana_varijabla>
  </DomainObject.Predmet.ProtustrankaWithAdressOIB>
  <DomainObject.Predmet.ProtustrankaNazivFormated>
    <izvorni_sadrzaj>VUKOVIĆ-COMPANY d.o.o. za proizvodnju, trgovinu i usluge</izvorni_sadrzaj>
    <derivirana_varijabla naziv="DomainObject.Predmet.ProtustrankaNazivFormated_1">VUKOVIĆ-COMPANY d.o.o. za proizvodnju, trgovinu i usluge</derivirana_varijabla>
  </DomainObject.Predmet.ProtustrankaNazivFormated>
  <DomainObject.Predmet.ProtustrankaNazivFormatedOIB>
    <izvorni_sadrzaj>VUKOVIĆ-COMPANY d.o.o. za proizvodnju, trgovinu i usluge, OIB 08199614791</izvorni_sadrzaj>
    <derivirana_varijabla naziv="DomainObject.Predmet.ProtustrankaNazivFormatedOIB_1">VUKOVIĆ-COMPANY d.o.o. za proizvodnju, trgovinu i usluge, OIB 08199614791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DEJAN RUPAR, djelatnik</izvorni_sadrzaj>
    <derivirana_varijabla naziv="DomainObject.Predmet.StrankaFormated_1">  DEJAN RUPAR, djelatnik</derivirana_varijabla>
  </DomainObject.Predmet.StrankaFormated>
  <DomainObject.Predmet.StrankaFormatedOIB>
    <izvorni_sadrzaj>  DEJAN RUPAR, djelatnik</izvorni_sadrzaj>
    <derivirana_varijabla naziv="DomainObject.Predmet.StrankaFormatedOIB_1">  DEJAN RUPAR, djelatnik</derivirana_varijabla>
  </DomainObject.Predmet.StrankaFormatedOIB>
  <DomainObject.Predmet.StrankaFormatedWithAdress>
    <izvorni_sadrzaj> DEJAN RUPAR, djelatnik, SJENJAK 19, 31000 Osijek</izvorni_sadrzaj>
    <derivirana_varijabla naziv="DomainObject.Predmet.StrankaFormatedWithAdress_1"> DEJAN RUPAR, djelatnik, SJENJAK 19, 31000 Osijek</derivirana_varijabla>
  </DomainObject.Predmet.StrankaFormatedWithAdress>
  <DomainObject.Predmet.StrankaFormatedWithAdressOIB>
    <izvorni_sadrzaj> DEJAN RUPAR, djelatnik, SJENJAK 19, 31000 Osijek</izvorni_sadrzaj>
    <derivirana_varijabla naziv="DomainObject.Predmet.StrankaFormatedWithAdressOIB_1"> DEJAN RUPAR, djelatnik, SJENJAK 19, 31000 Osijek</derivirana_varijabla>
  </DomainObject.Predmet.StrankaFormatedWithAdressOIB>
  <DomainObject.Predmet.StrankaWithAdress>
    <izvorni_sadrzaj>DEJAN RUPAR, djelatnik SJENJAK 19,31000 Osijek</izvorni_sadrzaj>
    <derivirana_varijabla naziv="DomainObject.Predmet.StrankaWithAdress_1">DEJAN RUPAR, djelatnik SJENJAK 19,31000 Osijek</derivirana_varijabla>
  </DomainObject.Predmet.StrankaWithAdress>
  <DomainObject.Predmet.StrankaWithAdressOIB>
    <izvorni_sadrzaj>DEJAN RUPAR, djelatnik, SJENJAK 19,31000 Osijek</izvorni_sadrzaj>
    <derivirana_varijabla naziv="DomainObject.Predmet.StrankaWithAdressOIB_1">DEJAN RUPAR, djelatnik, SJENJAK 19,31000 Osijek</derivirana_varijabla>
  </DomainObject.Predmet.StrankaWithAdressOIB>
  <DomainObject.Predmet.StrankaNazivFormated>
    <izvorni_sadrzaj>DEJAN RUPAR, djelatnik</izvorni_sadrzaj>
    <derivirana_varijabla naziv="DomainObject.Predmet.StrankaNazivFormated_1">DEJAN RUPAR, djelatnik</derivirana_varijabla>
  </DomainObject.Predmet.StrankaNazivFormated>
  <DomainObject.Predmet.StrankaNazivFormatedOIB>
    <izvorni_sadrzaj>DEJAN RUPAR, djelatnik</izvorni_sadrzaj>
    <derivirana_varijabla naziv="DomainObject.Predmet.StrankaNazivFormatedOIB_1">DEJAN RUPAR, djelatnik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DEJAN RUPAR, djelatnik</item>
    </izvorni_sadrzaj>
    <derivirana_varijabla naziv="DomainObject.Predmet.StrankaListFormated_1">
      <item>DEJAN RUPAR, djelatnik</item>
    </derivirana_varijabla>
  </DomainObject.Predmet.StrankaListFormated>
  <DomainObject.Predmet.StrankaListFormatedOIB>
    <izvorni_sadrzaj>
      <item>DEJAN RUPAR, djelatnik</item>
    </izvorni_sadrzaj>
    <derivirana_varijabla naziv="DomainObject.Predmet.StrankaListFormatedOIB_1">
      <item>DEJAN RUPAR, djelatnik</item>
    </derivirana_varijabla>
  </DomainObject.Predmet.StrankaListFormatedOIB>
  <DomainObject.Predmet.StrankaListFormatedWithAdress>
    <izvorni_sadrzaj>
      <item>DEJAN RUPAR, djelatnik, SJENJAK 19, 31000 Osijek</item>
    </izvorni_sadrzaj>
    <derivirana_varijabla naziv="DomainObject.Predmet.StrankaListFormatedWithAdress_1">
      <item>DEJAN RUPAR, djelatnik, SJENJAK 19, 31000 Osijek</item>
    </derivirana_varijabla>
  </DomainObject.Predmet.StrankaListFormatedWithAdress>
  <DomainObject.Predmet.StrankaListFormatedWithAdressOIB>
    <izvorni_sadrzaj>
      <item>DEJAN RUPAR, djelatnik, SJENJAK 19, 31000 Osijek</item>
    </izvorni_sadrzaj>
    <derivirana_varijabla naziv="DomainObject.Predmet.StrankaListFormatedWithAdressOIB_1">
      <item>DEJAN RUPAR, djelatnik, SJENJAK 19, 31000 Osijek</item>
    </derivirana_varijabla>
  </DomainObject.Predmet.StrankaListFormatedWithAdressOIB>
  <DomainObject.Predmet.StrankaListNazivFormated>
    <izvorni_sadrzaj>
      <item>DEJAN RUPAR, djelatnik</item>
    </izvorni_sadrzaj>
    <derivirana_varijabla naziv="DomainObject.Predmet.StrankaListNazivFormated_1">
      <item>DEJAN RUPAR, djelatnik</item>
    </derivirana_varijabla>
  </DomainObject.Predmet.StrankaListNazivFormated>
  <DomainObject.Predmet.StrankaListNazivFormatedOIB>
    <izvorni_sadrzaj>
      <item>DEJAN RUPAR, djelatnik</item>
    </izvorni_sadrzaj>
    <derivirana_varijabla naziv="DomainObject.Predmet.StrankaListNazivFormatedOIB_1">
      <item>DEJAN RUPAR, djelatnik</item>
    </derivirana_varijabla>
  </DomainObject.Predmet.StrankaListNazivFormatedOIB>
  <DomainObject.Predmet.ProtuStrankaListFormated>
    <izvorni_sadrzaj>
      <item>VUKOVIĆ-COMPANY d.o.o. za proizvodnju, trgovinu i usluge</item>
    </izvorni_sadrzaj>
    <derivirana_varijabla naziv="DomainObject.Predmet.ProtuStrankaListFormated_1">
      <item>VUKOVIĆ-COMPANY d.o.o. za proizvodnju, trgovinu i usluge</item>
    </derivirana_varijabla>
  </DomainObject.Predmet.ProtuStrankaListFormated>
  <DomainObject.Predmet.ProtuStrankaListFormatedOIB>
    <izvorni_sadrzaj>
      <item>VUKOVIĆ-COMPANY d.o.o. za proizvodnju, trgovinu i usluge, OIB 08199614791</item>
    </izvorni_sadrzaj>
    <derivirana_varijabla naziv="DomainObject.Predmet.ProtuStrankaListFormatedOIB_1">
      <item>VUKOVIĆ-COMPANY d.o.o. za proizvodnju, trgovinu i usluge, OIB 08199614791</item>
    </derivirana_varijabla>
  </DomainObject.Predmet.ProtuStrankaListFormatedOIB>
  <DomainObject.Predmet.ProtuStrankaListFormatedWithAdress>
    <izvorni_sadrzaj>
      <item>VUKOVIĆ-COMPANY d.o.o. za proizvodnju, trgovinu i usluge, J.J.Strossmayera 21, 32000 Vukovar</item>
    </izvorni_sadrzaj>
    <derivirana_varijabla naziv="DomainObject.Predmet.ProtuStrankaListFormatedWithAdress_1">
      <item>VUKOVIĆ-COMPANY d.o.o. za proizvodnju, trgovinu i usluge, J.J.Strossmayera 21, 32000 Vukovar</item>
    </derivirana_varijabla>
  </DomainObject.Predmet.ProtuStrankaListFormatedWithAdress>
  <DomainObject.Predmet.ProtuStrankaListFormatedWithAdressOIB>
    <izvorni_sadrzaj>
      <item>VUKOVIĆ-COMPANY d.o.o. za proizvodnju, trgovinu i usluge, OIB 08199614791, J.J.Strossmayera 21, 32000 Vukovar</item>
    </izvorni_sadrzaj>
    <derivirana_varijabla naziv="DomainObject.Predmet.ProtuStrankaListFormatedWithAdressOIB_1">
      <item>VUKOVIĆ-COMPANY d.o.o. za proizvodnju, trgovinu i usluge, OIB 08199614791, J.J.Strossmayera 21, 32000 Vukovar</item>
    </derivirana_varijabla>
  </DomainObject.Predmet.ProtuStrankaListFormatedWithAdressOIB>
  <DomainObject.Predmet.ProtuStrankaListNazivFormated>
    <izvorni_sadrzaj>
      <item>VUKOVIĆ-COMPANY d.o.o. za proizvodnju, trgovinu i usluge</item>
    </izvorni_sadrzaj>
    <derivirana_varijabla naziv="DomainObject.Predmet.ProtuStrankaListNazivFormated_1">
      <item>VUKOVIĆ-COMPANY d.o.o. za proizvodnju, trgovinu i usluge</item>
    </derivirana_varijabla>
  </DomainObject.Predmet.ProtuStrankaListNazivFormated>
  <DomainObject.Predmet.ProtuStrankaListNazivFormatedOIB>
    <izvorni_sadrzaj>
      <item>VUKOVIĆ-COMPANY d.o.o. za proizvodnju, trgovinu i usluge, OIB 08199614791</item>
    </izvorni_sadrzaj>
    <derivirana_varijabla naziv="DomainObject.Predmet.ProtuStrankaListNazivFormatedOIB_1">
      <item>VUKOVIĆ-COMPANY d.o.o. za proizvodnju, trgovinu i usluge, OIB 08199614791</item>
    </derivirana_varijabla>
  </DomainObject.Predmet.ProtuStrankaListNazivFormatedOIB>
  <DomainObject.Predmet.OstaliListFormated>
    <izvorni_sadrzaj>
      <item>Boris Ljubanović</item>
      <item>Jovo Vuković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</item>
      <item>Oglasna ploča - VUKOVIĆ COMPANY d.o.o. u stečaju, Vukovar</item>
      <item>TESLA ŠTEDNA BANKA d.d.</item>
      <item>Porezna uprava Vukovar</item>
      <item>H-ABDUCO d.o.o.</item>
      <item>CENTAR BANKA d.d. u stečaju</item>
    </izvorni_sadrzaj>
    <derivirana_varijabla naziv="DomainObject.Predmet.OstaliListFormated_1">
      <item>Boris Ljubanović</item>
      <item>Jovo Vuković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</item>
      <item>Oglasna ploča - VUKOVIĆ COMPANY d.o.o. u stečaju, Vukovar</item>
      <item>TESLA ŠTEDNA BANKA d.d.</item>
      <item>Porezna uprava Vukovar</item>
      <item>H-ABDUCO d.o.o.</item>
      <item>CENTAR BANKA d.d. u stečaju</item>
    </derivirana_varijabla>
  </DomainObject.Predmet.OstaliListFormated>
  <DomainObject.Predmet.OstaliListFormatedOIB>
    <izvorni_sadrzaj>
      <item>Boris Ljubanović, OIB 19311655846</item>
      <item>Jovo Vuković, OIB 13452546268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</item>
      <item>Oglasna ploča - VUKOVIĆ COMPANY d.o.o. u stečaju, Vukovar</item>
      <item>TESLA ŠTEDNA BANKA d.d.</item>
      <item>Porezna uprava Vukovar, OIB 18683136487</item>
      <item>H-ABDUCO d.o.o.</item>
      <item>CENTAR BANKA d.d. u stečaju, OIB 89296739230</item>
    </izvorni_sadrzaj>
    <derivirana_varijabla naziv="DomainObject.Predmet.OstaliListFormatedOIB_1">
      <item>Boris Ljubanović, OIB 19311655846</item>
      <item>Jovo Vuković, OIB 13452546268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</item>
      <item>Oglasna ploča - VUKOVIĆ COMPANY d.o.o. u stečaju, Vukovar</item>
      <item>TESLA ŠTEDNA BANKA d.d.</item>
      <item>Porezna uprava Vukovar, OIB 18683136487</item>
      <item>H-ABDUCO d.o.o.</item>
      <item>CENTAR BANKA d.d. u stečaju, OIB 89296739230</item>
    </derivirana_varijabla>
  </DomainObject.Predmet.OstaliListFormatedOIB>
  <DomainObject.Predmet.OstaliListFormatedWithAdress>
    <izvorni_sadrzaj>
      <item>Boris Ljubanović, Šet. K.F. Šepera 8c, 31000 Osijek</item>
      <item>Jovo Vuković, Arsenija III Čarnojevića 53/A, 31204 Bijelo Brdo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d.o.o., NIKOLE TESLE 59, 48260 Križevci</item>
      <item>Oglasna ploča - VUKOVIĆ COMPANY d.o.o. u stečaju, Vukovar</item>
      <item>TESLA ŠTEDNA BANKA d.d., TRG J.F. Kennedya 6b, 10000 Zagreb</item>
      <item>Porezna uprava Vukovar, bb, 32000 Vukovar</item>
      <item>H-ABDUCO d.o.o., Slavonska avenija 6a, 10000 Zagreb</item>
      <item>CENTAR BANKA d.d. u stečaju, Amruševa 6, 10000 Zagreb</item>
    </izvorni_sadrzaj>
    <derivirana_varijabla naziv="DomainObject.Predmet.OstaliListFormatedWithAdress_1">
      <item>Boris Ljubanović, Šet. K.F. Šepera 8c, 31000 Osijek</item>
      <item>Jovo Vuković, Arsenija III Čarnojevića 53/A, 31204 Bijelo Brdo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d.o.o., NIKOLE TESLE 59, 48260 Križevci</item>
      <item>Oglasna ploča - VUKOVIĆ COMPANY d.o.o. u stečaju, Vukovar</item>
      <item>TESLA ŠTEDNA BANKA d.d., TRG J.F. Kennedya 6b, 10000 Zagreb</item>
      <item>Porezna uprava Vukovar, bb, 32000 Vukovar</item>
      <item>H-ABDUCO d.o.o., Slavonska avenija 6a, 10000 Zagreb</item>
      <item>CENTAR BANKA d.d. u stečaju, Amruševa 6, 10000 Zagreb</item>
    </derivirana_varijabla>
  </DomainObject.Predmet.OstaliListFormatedWithAdress>
  <DomainObject.Predmet.OstaliListFormatedWithAdressOIB>
    <izvorni_sadrzaj>
      <item>Boris Ljubanović, OIB 19311655846, Šet. K.F. Šepera 8c, 31000 Osijek</item>
      <item>Jovo Vuković, OIB 13452546268, Arsenija III Čarnojevića 53/A, 31204 Bijelo Brdo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d.o.o., NIKOLE TESLE 59, 48260 Križevci</item>
      <item>Oglasna ploča - VUKOVIĆ COMPANY d.o.o. u stečaju, Vukovar</item>
      <item>TESLA ŠTEDNA BANKA d.d., TRG J.F. Kennedya 6b, 10000 Zagreb</item>
      <item>Porezna uprava Vukovar, OIB 18683136487, bb, 32000 Vukovar</item>
      <item>H-ABDUCO d.o.o., Slavonska avenija 6a, 10000 Zagreb</item>
      <item>CENTAR BANKA d.d. u stečaju, OIB 89296739230, Amruševa 6, 10000 Zagreb</item>
    </izvorni_sadrzaj>
    <derivirana_varijabla naziv="DomainObject.Predmet.OstaliListFormatedWithAdressOIB_1">
      <item>Boris Ljubanović, OIB 19311655846, Šet. K.F. Šepera 8c, 31000 Osijek</item>
      <item>Jovo Vuković, OIB 13452546268, Arsenija III Čarnojevića 53/A, 31204 Bijelo Brdo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d.o.o., NIKOLE TESLE 59, 48260 Križevci</item>
      <item>Oglasna ploča - VUKOVIĆ COMPANY d.o.o. u stečaju, Vukovar</item>
      <item>TESLA ŠTEDNA BANKA d.d., TRG J.F. Kennedya 6b, 10000 Zagreb</item>
      <item>Porezna uprava Vukovar, OIB 18683136487, bb, 32000 Vukovar</item>
      <item>H-ABDUCO d.o.o., Slavonska avenija 6a, 10000 Zagreb</item>
      <item>CENTAR BANKA d.d. u stečaju, OIB 89296739230, Amruševa 6, 10000 Zagreb</item>
    </derivirana_varijabla>
  </DomainObject.Predmet.OstaliListFormatedWithAdressOIB>
  <DomainObject.Predmet.OstaliListNazivFormated>
    <izvorni_sadrzaj>
      <item>Boris Ljubanović</item>
      <item>Jovo Vuković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</item>
      <item>Oglasna ploča - VUKOVIĆ COMPANY d.o.o. u stečaju, Vukovar</item>
      <item>TESLA ŠTEDNA BANKA d.d.</item>
      <item>Porezna uprava Vukovar</item>
      <item>H-ABDUCO d.o.o.</item>
      <item>CENTAR BANKA d.d. u stečaju</item>
    </izvorni_sadrzaj>
    <derivirana_varijabla naziv="DomainObject.Predmet.OstaliListNazivFormated_1">
      <item>Boris Ljubanović</item>
      <item>Jovo Vuković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</item>
      <item>Oglasna ploča - VUKOVIĆ COMPANY d.o.o. u stečaju, Vukovar</item>
      <item>TESLA ŠTEDNA BANKA d.d.</item>
      <item>Porezna uprava Vukovar</item>
      <item>H-ABDUCO d.o.o.</item>
      <item>CENTAR BANKA d.d. u stečaju</item>
    </derivirana_varijabla>
  </DomainObject.Predmet.OstaliListNazivFormated>
  <DomainObject.Predmet.OstaliListNazivFormatedOIB>
    <izvorni_sadrzaj>
      <item>Boris Ljubanović, OIB 19311655846</item>
      <item>Jovo Vuković, OIB 13452546268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</item>
      <item>Oglasna ploča - VUKOVIĆ COMPANY d.o.o. u stečaju, Vukovar</item>
      <item>TESLA ŠTEDNA BANKA d.d.</item>
      <item>Porezna uprava Vukovar, OIB 18683136487</item>
      <item>H-ABDUCO d.o.o.</item>
      <item>CENTAR BANKA d.d. u stečaju, OIB 89296739230</item>
    </izvorni_sadrzaj>
    <derivirana_varijabla naziv="DomainObject.Predmet.OstaliListNazivFormatedOIB_1">
      <item>Boris Ljubanović, OIB 19311655846</item>
      <item>Jovo Vuković, OIB 13452546268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</item>
      <item>Oglasna ploča - VUKOVIĆ COMPANY d.o.o. u stečaju, Vukovar</item>
      <item>TESLA ŠTEDNA BANKA d.d.</item>
      <item>Porezna uprava Vukovar, OIB 18683136487</item>
      <item>H-ABDUCO d.o.o.</item>
      <item>CENTAR BANKA d.d. u stečaju, OIB 89296739230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siječnja 2018.</izvorni_sadrzaj>
    <derivirana_varijabla naziv="DomainObject.Datum_1">25.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DEJAN RUPAR, djelatnik</izvorni_sadrzaj>
    <derivirana_varijabla naziv="DomainObject.Predmet.StrankaIDrugi_1">DEJAN RUPAR, djelatnik</derivirana_varijabla>
  </DomainObject.Predmet.StrankaIDrugi>
  <DomainObject.Predmet.ProtustrankaIDrugi>
    <izvorni_sadrzaj>VUKOVIĆ-COMPANY d.o.o. za proizvodnju, trgovinu i usluge</izvorni_sadrzaj>
    <derivirana_varijabla naziv="DomainObject.Predmet.ProtustrankaIDrugi_1">VUKOVIĆ-COMPANY d.o.o. za proizvodnju, trgovinu i usluge</derivirana_varijabla>
  </DomainObject.Predmet.ProtustrankaIDrugi>
  <DomainObject.Predmet.StrankaIDrugiAdressOIB>
    <izvorni_sadrzaj>DEJAN RUPAR, djelatnik, SJENJAK 19, 31000 Osijek</izvorni_sadrzaj>
    <derivirana_varijabla naziv="DomainObject.Predmet.StrankaIDrugiAdressOIB_1">DEJAN RUPAR, djelatnik, SJENJAK 19, 31000 Osijek</derivirana_varijabla>
  </DomainObject.Predmet.StrankaIDrugiAdressOIB>
  <DomainObject.Predmet.ProtustrankaIDrugiAdressOIB>
    <izvorni_sadrzaj>VUKOVIĆ-COMPANY d.o.o. za proizvodnju, trgovinu i usluge, OIB 08199614791, J.J.Strossmayera 21, 32000 Vukovar</izvorni_sadrzaj>
    <derivirana_varijabla naziv="DomainObject.Predmet.ProtustrankaIDrugiAdressOIB_1">VUKOVIĆ-COMPANY d.o.o. za proizvodnju, trgovinu i usluge, OIB 08199614791, J.J.Strossmayera 21, 32000 Vukovar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DEJAN RUPAR, djelatnik</item>
      <item>VUKOVIĆ-COMPANY d.o.o. za proizvodnju, trgovinu i usluge</item>
      <item>Boris Ljubanović</item>
      <item>Jovo Vuković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</item>
      <item>Oglasna ploča - VUKOVIĆ COMPANY d.o.o. u stečaju, Vukovar</item>
      <item>TESLA ŠTEDNA BANKA d.d.</item>
      <item>Porezna uprava Vukovar</item>
      <item>H-ABDUCO d.o.o.</item>
      <item>CENTAR BANKA d.d. u stečaju</item>
    </izvorni_sadrzaj>
    <derivirana_varijabla naziv="DomainObject.Predmet.SudioniciListNaziv_1">
      <item>DEJAN RUPAR, djelatnik</item>
      <item>VUKOVIĆ-COMPANY d.o.o. za proizvodnju, trgovinu i usluge</item>
      <item>Boris Ljubanović</item>
      <item>Jovo Vuković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</item>
      <item>Oglasna ploča - VUKOVIĆ COMPANY d.o.o. u stečaju, Vukovar</item>
      <item>TESLA ŠTEDNA BANKA d.d.</item>
      <item>Porezna uprava Vukovar</item>
      <item>H-ABDUCO d.o.o.</item>
      <item>CENTAR BANKA d.d. u stečaju</item>
    </derivirana_varijabla>
  </DomainObject.Predmet.SudioniciListNaziv>
  <DomainObject.Predmet.SudioniciListAdressOIB>
    <izvorni_sadrzaj>
      <item>DEJAN RUPAR, djelatnik, SJENJAK 19,31000 Osijek</item>
      <item>VUKOVIĆ-COMPANY d.o.o. za proizvodnju, trgovinu i usluge, OIB 08199614791, J.J.Strossmayera 21,32000 Vukovar</item>
      <item>Boris Ljubanović, OIB 19311655846, Šet. K.F. Šepera 8c,31000 Osijek</item>
      <item>Jovo Vuković, OIB 13452546268, Arsenija III Čarnojevića 53/A,31204 Bijelo Brdo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d.o.o., NIKOLE TESLE 59,48260 Križevci</item>
      <item>Oglasna ploča - VUKOVIĆ COMPANY d.o.o. u stečaju, Vukovar</item>
      <item>TESLA ŠTEDNA BANKA d.d., TRG J.F. Kennedya 6b,10000 Zagreb</item>
      <item>Porezna uprava Vukovar, OIB 18683136487, bb,32000 Vukovar</item>
      <item>H-ABDUCO d.o.o., Slavonska avenija 6a,10000 Zagreb</item>
      <item>CENTAR BANKA d.d. u stečaju, OIB 89296739230, Amruševa 6,10000 Zagreb</item>
    </izvorni_sadrzaj>
    <derivirana_varijabla naziv="DomainObject.Predmet.SudioniciListAdressOIB_1">
      <item>DEJAN RUPAR, djelatnik, SJENJAK 19,31000 Osijek</item>
      <item>VUKOVIĆ-COMPANY d.o.o. za proizvodnju, trgovinu i usluge, OIB 08199614791, J.J.Strossmayera 21,32000 Vukovar</item>
      <item>Boris Ljubanović, OIB 19311655846, Šet. K.F. Šepera 8c,31000 Osijek</item>
      <item>Jovo Vuković, OIB 13452546268, Arsenija III Čarnojevića 53/A,31204 Bijelo Brdo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d.o.o., NIKOLE TESLE 59,48260 Križevci</item>
      <item>Oglasna ploča - VUKOVIĆ COMPANY d.o.o. u stečaju, Vukovar</item>
      <item>TESLA ŠTEDNA BANKA d.d., TRG J.F. Kennedya 6b,10000 Zagreb</item>
      <item>Porezna uprava Vukovar, OIB 18683136487, bb,32000 Vukovar</item>
      <item>H-ABDUCO d.o.o., Slavonska avenija 6a,10000 Zagreb</item>
      <item>CENTAR BANKA d.d. u stečaju, OIB 89296739230, Amruševa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08199614791</item>
      <item>, OIB 19311655846</item>
      <item>, OIB 13452546268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18683136487</item>
      <item>, OIB null</item>
      <item>, OIB 89296739230</item>
    </izvorni_sadrzaj>
    <derivirana_varijabla naziv="DomainObject.Predmet.SudioniciListNazivOIB_1">
      <item>, OIB null</item>
      <item>, OIB 08199614791</item>
      <item>, OIB 19311655846</item>
      <item>, OIB 13452546268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18683136487</item>
      <item>, OIB null</item>
      <item>, OIB 89296739230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Boris Ljubanović, OIB 19311655846, Šetalište kar. Franje Šepera 8c Osijek</item>
    </izvorni_sadrzaj>
    <derivirana_varijabla naziv="DomainObject.Predmet.StecajniUpraviteljiListAddressOIB_1">
      <item>Boris Ljubanović, OIB 19311655846, Šetalište kar. Franje Šepera 8c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2</properties:Pages>
  <properties:Words>456</properties:Words>
  <properties:Characters>2366</properties:Characters>
  <properties:Lines>78</properties:Lines>
  <properties:Paragraphs>29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2018-01-25T10:35:00Z</dcterms:created>
  <dc:creator>banka</dc:creator>
  <cp:lastModifiedBy>Elizabeta Đeke</cp:lastModifiedBy>
  <cp:lastPrinted>2017-02-17T06:45:00Z</cp:lastPrinted>
  <dcterms:modified xmlns:xsi="http://www.w3.org/2001/XMLSchema-instance" xsi:type="dcterms:W3CDTF">2018-01-25T12:44:00Z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