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3722" w14:paraId="c253722" w:rsidRDefault="00B06088" w:rsidP="00195EF6" w:rsidR="00B06088" w:rsidRPr="00F60994">
      <w:pPr>
        <w:jc w:val="both"/>
        <w15:collapsed w:val="false"/>
        <w:rPr>
          <w:b/>
        </w:rPr>
      </w:pPr>
      <w:bookmarkStart w:name="_GoBack" w:id="0"/>
      <w:bookmarkEnd w:id="0"/>
    </w:p>
    <w:p w:rsidRDefault="00743919" w:rsidP="00195EF6" w:rsidR="00743919" w:rsidRPr="00F60994">
      <w:pPr>
        <w:jc w:val="both"/>
        <w:rPr>
          <w:b/>
        </w:rPr>
      </w:pPr>
    </w:p>
    <w:p w:rsidRDefault="00B06088" w:rsidP="00195EF6" w:rsidR="00B06088" w:rsidRPr="00F60994">
      <w:pPr>
        <w:jc w:val="both"/>
        <w:rPr>
          <w:b/>
        </w:rPr>
      </w:pPr>
    </w:p>
    <w:p w:rsidRDefault="00B06088" w:rsidP="00195EF6" w:rsidR="00B06088" w:rsidRPr="00F60994">
      <w:pPr>
        <w:jc w:val="both"/>
        <w:rPr>
          <w:b/>
        </w:rPr>
      </w:pPr>
    </w:p>
    <w:p w:rsidRDefault="00195EF6" w:rsidP="00195EF6" w:rsidR="00195EF6" w:rsidRPr="00F60994">
      <w:pPr>
        <w:jc w:val="both"/>
        <w:rPr>
          <w:b/>
        </w:rPr>
      </w:pPr>
      <w:r w:rsidRPr="00F60994">
        <w:rPr>
          <w:b/>
        </w:rPr>
        <w:t>REPUBLIKA HRVATSKA</w:t>
      </w:r>
    </w:p>
    <w:p w:rsidRDefault="00195EF6" w:rsidP="00195EF6" w:rsidR="00195EF6" w:rsidRPr="00F60994">
      <w:pPr>
        <w:jc w:val="both"/>
        <w:rPr>
          <w:b/>
        </w:rPr>
      </w:pPr>
      <w:r w:rsidRPr="00F60994">
        <w:rPr>
          <w:b/>
        </w:rPr>
        <w:t>TRGOVAČKI SUD U ZADRU</w:t>
      </w:r>
    </w:p>
    <w:p w:rsidRDefault="00257804" w:rsidP="00195EF6" w:rsidR="00257804" w:rsidRPr="00F60994">
      <w:pPr>
        <w:jc w:val="both"/>
        <w:rPr>
          <w:bCs/>
        </w:rPr>
      </w:pPr>
      <w:r w:rsidRPr="00F60994">
        <w:rPr>
          <w:bCs/>
        </w:rPr>
        <w:t>Zadar, Dr. Franje Tuđmana 35</w:t>
      </w:r>
    </w:p>
    <w:p w:rsidRDefault="00195EF6" w:rsidP="00195EF6" w:rsidR="00195EF6" w:rsidRPr="00F60994">
      <w:pPr>
        <w:jc w:val="both"/>
      </w:pPr>
    </w:p>
    <w:p w:rsidRDefault="00D31CB0" w:rsidP="00D31CB0" w:rsidR="00195EF6" w:rsidRPr="00F60994">
      <w:pPr>
        <w:jc w:val="center"/>
        <w:rPr>
          <w:b/>
          <w:bCs/>
        </w:rPr>
      </w:pPr>
      <w:r w:rsidRPr="00F60994">
        <w:rPr>
          <w:b/>
          <w:bCs/>
        </w:rPr>
        <w:t xml:space="preserve">R E P U B L I K A </w:t>
      </w:r>
      <w:r w:rsidR="00860AE3" w:rsidRPr="00F60994">
        <w:rPr>
          <w:b/>
          <w:bCs/>
        </w:rPr>
        <w:t xml:space="preserve"> </w:t>
      </w:r>
      <w:r w:rsidRPr="00F60994">
        <w:rPr>
          <w:b/>
          <w:bCs/>
        </w:rPr>
        <w:t>H R V A T S K A</w:t>
      </w:r>
    </w:p>
    <w:p w:rsidRDefault="00D31CB0" w:rsidP="00D31CB0" w:rsidR="00D31CB0" w:rsidRPr="00F60994">
      <w:pPr>
        <w:jc w:val="center"/>
        <w:rPr>
          <w:b/>
          <w:bCs/>
        </w:rPr>
      </w:pPr>
    </w:p>
    <w:p w:rsidRDefault="00195EF6" w:rsidP="00195EF6" w:rsidR="00195EF6" w:rsidRPr="00F60994">
      <w:pPr>
        <w:jc w:val="center"/>
        <w:rPr>
          <w:b/>
        </w:rPr>
      </w:pPr>
      <w:r w:rsidRPr="00F60994">
        <w:rPr>
          <w:b/>
        </w:rPr>
        <w:t>R J E Š E N J E</w:t>
      </w:r>
    </w:p>
    <w:p w:rsidRDefault="00F60994" w:rsidP="00195EF6" w:rsidR="00F60994" w:rsidRPr="00F60994">
      <w:pPr>
        <w:jc w:val="center"/>
        <w:rPr>
          <w:b/>
        </w:rPr>
      </w:pPr>
    </w:p>
    <w:p w:rsidRDefault="00F60994" w:rsidP="00AE27BB" w:rsidR="00D101A0" w:rsidRPr="00AE27BB">
      <w:pPr>
        <w:ind w:firstLine="708"/>
        <w:jc w:val="both"/>
      </w:pPr>
      <w:r w:rsidRPr="00F60994">
        <w:t xml:space="preserve">Trgovački sud u Zadru, po sutkinji Ani Markač, u </w:t>
      </w:r>
      <w:proofErr w:type="spellStart"/>
      <w:r w:rsidRPr="00F60994">
        <w:t>predstečajnom</w:t>
      </w:r>
      <w:proofErr w:type="spellEnd"/>
      <w:r w:rsidRPr="00F60994">
        <w:t xml:space="preserve"> postupku nad dužnikom TORNADO COMMERCE d.o.o., Bibinje, Zada</w:t>
      </w:r>
      <w:r w:rsidR="009A322B">
        <w:t xml:space="preserve">rska 1, OIB:48432428535, dana 25. listopada </w:t>
      </w:r>
      <w:r w:rsidRPr="00F60994">
        <w:t xml:space="preserve"> 2017.  </w:t>
      </w:r>
    </w:p>
    <w:p w:rsidRDefault="00195EF6" w:rsidP="00E65229" w:rsidR="00195EF6" w:rsidRPr="00F60994">
      <w:pPr>
        <w:tabs>
          <w:tab w:pos="960" w:val="left"/>
        </w:tabs>
        <w:ind w:right="235"/>
        <w:jc w:val="center"/>
        <w:rPr>
          <w:b/>
        </w:rPr>
      </w:pPr>
      <w:r w:rsidRPr="00F60994">
        <w:rPr>
          <w:b/>
        </w:rPr>
        <w:t>r i j e š i o  j e</w:t>
      </w:r>
    </w:p>
    <w:p w:rsidRDefault="002302BA" w:rsidP="00E65229" w:rsidR="002302BA" w:rsidRPr="00F60994">
      <w:pPr>
        <w:tabs>
          <w:tab w:pos="960" w:val="left"/>
        </w:tabs>
        <w:ind w:right="235"/>
        <w:jc w:val="center"/>
      </w:pPr>
    </w:p>
    <w:p w:rsidRDefault="002302BA" w:rsidP="002302BA" w:rsidR="002302BA" w:rsidRPr="00F60994">
      <w:pPr>
        <w:ind w:firstLine="705"/>
        <w:jc w:val="both"/>
      </w:pPr>
      <w:r w:rsidRPr="00F60994">
        <w:t xml:space="preserve">I. Određuje se nagrada povjereniku </w:t>
      </w:r>
      <w:r w:rsidR="00F60994">
        <w:t xml:space="preserve">MARICI NEKIĆ </w:t>
      </w:r>
      <w:r w:rsidRPr="00F60994">
        <w:t xml:space="preserve">iz Zadra, </w:t>
      </w:r>
      <w:r w:rsidR="00AC031C">
        <w:t xml:space="preserve">Put </w:t>
      </w:r>
      <w:proofErr w:type="spellStart"/>
      <w:r w:rsidR="00AC031C">
        <w:t>Gazića</w:t>
      </w:r>
      <w:proofErr w:type="spellEnd"/>
      <w:r w:rsidR="00AC031C">
        <w:t xml:space="preserve"> 14a</w:t>
      </w:r>
      <w:r w:rsidR="00AC031C" w:rsidRPr="00FF37A0">
        <w:t>, OIB:</w:t>
      </w:r>
      <w:r w:rsidR="00AC031C" w:rsidRPr="004B1AD4">
        <w:t>75245904208</w:t>
      </w:r>
      <w:r w:rsidR="00AC031C">
        <w:t xml:space="preserve"> </w:t>
      </w:r>
      <w:r w:rsidRPr="00F60994">
        <w:t xml:space="preserve">u bruto iznosu od </w:t>
      </w:r>
      <w:r w:rsidR="00AC031C">
        <w:t>10</w:t>
      </w:r>
      <w:r w:rsidRPr="00F60994">
        <w:t xml:space="preserve">.000,00 kn. </w:t>
      </w:r>
    </w:p>
    <w:p w:rsidRDefault="002302BA" w:rsidP="002302BA" w:rsidR="002302BA" w:rsidRPr="00F60994">
      <w:pPr>
        <w:ind w:firstLine="705"/>
        <w:jc w:val="both"/>
      </w:pPr>
    </w:p>
    <w:p w:rsidRDefault="002302BA" w:rsidP="00AC031C" w:rsidR="00F80434">
      <w:pPr>
        <w:ind w:firstLine="705"/>
        <w:jc w:val="both"/>
      </w:pPr>
      <w:r w:rsidRPr="00F60994">
        <w:t xml:space="preserve">II. Nalaže se dužniku </w:t>
      </w:r>
      <w:r w:rsidR="00AC031C" w:rsidRPr="00F60994">
        <w:t>TORNADO COMMERCE d.o.o., Bibinje, Zadarska 1, OIB:48432428535</w:t>
      </w:r>
      <w:r w:rsidR="00AC031C">
        <w:t xml:space="preserve">, </w:t>
      </w:r>
      <w:r w:rsidRPr="00F60994">
        <w:t>da povjereniku</w:t>
      </w:r>
      <w:r w:rsidR="00AC031C" w:rsidRPr="00AC031C">
        <w:t xml:space="preserve"> </w:t>
      </w:r>
      <w:r w:rsidR="00AC031C">
        <w:t xml:space="preserve">MARICI NEKIĆ </w:t>
      </w:r>
      <w:r w:rsidR="00AC031C" w:rsidRPr="00F60994">
        <w:t xml:space="preserve">iz Zadra, </w:t>
      </w:r>
      <w:r w:rsidR="00AC031C">
        <w:t xml:space="preserve">Put </w:t>
      </w:r>
      <w:proofErr w:type="spellStart"/>
      <w:r w:rsidR="00AC031C">
        <w:t>Gazića</w:t>
      </w:r>
      <w:proofErr w:type="spellEnd"/>
      <w:r w:rsidR="00AC031C">
        <w:t xml:space="preserve"> 14a</w:t>
      </w:r>
      <w:r w:rsidR="00AC031C" w:rsidRPr="00FF37A0">
        <w:t>, OIB:</w:t>
      </w:r>
      <w:r w:rsidR="00AC031C" w:rsidRPr="004B1AD4">
        <w:t>75245904208</w:t>
      </w:r>
      <w:r w:rsidRPr="00F60994">
        <w:t>, isplati nagradu iz točke I. izreke ovog rješenja u roku od 8 (osam) dana</w:t>
      </w:r>
      <w:r w:rsidR="00AE27BB">
        <w:t xml:space="preserve"> od dana pravomoćnosti ovog rješenja.</w:t>
      </w:r>
    </w:p>
    <w:p w:rsidRDefault="00AC031C" w:rsidP="00AC031C" w:rsidR="00AC031C" w:rsidRPr="00F60994">
      <w:pPr>
        <w:ind w:firstLine="705"/>
        <w:jc w:val="both"/>
      </w:pPr>
    </w:p>
    <w:p w:rsidRDefault="002302BA" w:rsidP="002302BA" w:rsidR="002302BA" w:rsidRPr="00F60994">
      <w:pPr>
        <w:jc w:val="center"/>
      </w:pPr>
      <w:r w:rsidRPr="00F60994">
        <w:t>Obrazloženje</w:t>
      </w:r>
    </w:p>
    <w:p w:rsidRDefault="002302BA" w:rsidP="002302BA" w:rsidR="002302BA" w:rsidRPr="00F60994">
      <w:pPr>
        <w:jc w:val="center"/>
      </w:pPr>
    </w:p>
    <w:p w:rsidRDefault="002302BA" w:rsidP="00AC031C" w:rsidR="002302BA">
      <w:pPr>
        <w:ind w:firstLine="708"/>
        <w:jc w:val="both"/>
      </w:pPr>
      <w:proofErr w:type="spellStart"/>
      <w:r w:rsidRPr="00F60994">
        <w:rPr>
          <w:rFonts w:cstheme="majorBidi" w:hAnsiTheme="majorBidi" w:asciiTheme="majorBidi"/>
        </w:rPr>
        <w:t>Predstečajni</w:t>
      </w:r>
      <w:proofErr w:type="spellEnd"/>
      <w:r w:rsidRPr="00F60994">
        <w:rPr>
          <w:rFonts w:cstheme="majorBidi" w:hAnsiTheme="majorBidi" w:asciiTheme="majorBidi"/>
        </w:rPr>
        <w:t xml:space="preserve"> postupak nad uvodno označenim dužn</w:t>
      </w:r>
      <w:r w:rsidR="00AE27BB">
        <w:rPr>
          <w:rFonts w:cstheme="majorBidi" w:hAnsiTheme="majorBidi" w:asciiTheme="majorBidi"/>
        </w:rPr>
        <w:t>ikom otvoren je rješenjem ovog s</w:t>
      </w:r>
      <w:r w:rsidRPr="00F60994">
        <w:rPr>
          <w:rFonts w:cstheme="majorBidi" w:hAnsiTheme="majorBidi" w:asciiTheme="majorBidi"/>
        </w:rPr>
        <w:t xml:space="preserve">uda </w:t>
      </w:r>
      <w:proofErr w:type="spellStart"/>
      <w:r w:rsidRPr="00F60994">
        <w:rPr>
          <w:rFonts w:cstheme="majorBidi" w:hAnsiTheme="majorBidi" w:asciiTheme="majorBidi"/>
        </w:rPr>
        <w:t>posl</w:t>
      </w:r>
      <w:proofErr w:type="spellEnd"/>
      <w:r w:rsidRPr="00F60994">
        <w:rPr>
          <w:rFonts w:cstheme="majorBidi" w:hAnsiTheme="majorBidi" w:asciiTheme="majorBidi"/>
        </w:rPr>
        <w:t>. br. St-</w:t>
      </w:r>
      <w:r w:rsidR="00AC031C">
        <w:rPr>
          <w:rFonts w:cstheme="majorBidi" w:hAnsiTheme="majorBidi" w:asciiTheme="majorBidi"/>
        </w:rPr>
        <w:t xml:space="preserve">68/17-11 od 27. ožujka 2017. </w:t>
      </w:r>
      <w:r w:rsidRPr="00F60994">
        <w:rPr>
          <w:rFonts w:cstheme="majorBidi" w:hAnsiTheme="majorBidi" w:asciiTheme="majorBidi"/>
        </w:rPr>
        <w:t xml:space="preserve">dok je za povjerenika imenovan </w:t>
      </w:r>
      <w:r w:rsidR="00AC031C">
        <w:rPr>
          <w:rFonts w:cstheme="majorBidi" w:hAnsiTheme="majorBidi" w:asciiTheme="majorBidi"/>
        </w:rPr>
        <w:t xml:space="preserve">Edvin Šimunov iz Zadra, </w:t>
      </w:r>
      <w:proofErr w:type="spellStart"/>
      <w:r w:rsidR="00AC031C">
        <w:t>Poljanska</w:t>
      </w:r>
      <w:proofErr w:type="spellEnd"/>
      <w:r w:rsidR="00AC031C">
        <w:t xml:space="preserve"> 9, OIB:68167380523,</w:t>
      </w:r>
      <w:r w:rsidRPr="00F60994">
        <w:rPr>
          <w:rFonts w:cstheme="majorBidi" w:hAnsiTheme="majorBidi" w:asciiTheme="majorBidi"/>
        </w:rPr>
        <w:t xml:space="preserve"> </w:t>
      </w:r>
      <w:r w:rsidR="009D76EA" w:rsidRPr="00F60994">
        <w:rPr>
          <w:rFonts w:cstheme="majorBidi" w:hAnsiTheme="majorBidi" w:asciiTheme="majorBidi"/>
        </w:rPr>
        <w:t>sukladno odredbi čl. 33. st. 2., a u svezi čl. 84. st. 1. S</w:t>
      </w:r>
      <w:r w:rsidRPr="00F60994">
        <w:t>tečajnog zakona (Narodne novine broj 71/15</w:t>
      </w:r>
      <w:r w:rsidR="006F77A5" w:rsidRPr="00F60994">
        <w:t>, nadalje SZ</w:t>
      </w:r>
      <w:r w:rsidRPr="00F60994">
        <w:t>).</w:t>
      </w:r>
    </w:p>
    <w:p w:rsidRDefault="00AC031C" w:rsidP="00AC031C" w:rsidR="00AC031C">
      <w:pPr>
        <w:ind w:firstLine="708"/>
        <w:jc w:val="both"/>
      </w:pPr>
      <w:r>
        <w:t xml:space="preserve">Rješenjem Suda broj </w:t>
      </w:r>
      <w:r w:rsidRPr="00F60994">
        <w:rPr>
          <w:rFonts w:cstheme="majorBidi" w:hAnsiTheme="majorBidi" w:asciiTheme="majorBidi"/>
        </w:rPr>
        <w:t>St-</w:t>
      </w:r>
      <w:r>
        <w:rPr>
          <w:rFonts w:cstheme="majorBidi" w:hAnsiTheme="majorBidi" w:asciiTheme="majorBidi"/>
        </w:rPr>
        <w:t>68/17-21 od 7. travnja 2017., iz osobnih razloga povjerenik Edvin Šimunov iz Zadra je razriješen dužnosti slijedom čega je i</w:t>
      </w:r>
      <w:r w:rsidRPr="00FF37A0">
        <w:t xml:space="preserve">zbor novog </w:t>
      </w:r>
      <w:r>
        <w:t xml:space="preserve">povjerenika </w:t>
      </w:r>
      <w:r w:rsidRPr="00FF37A0">
        <w:t>izvršen u skladu sa odredbom čl. 84. st. 1. u svezi čl. 91. st. 8. Stečajnog zakona</w:t>
      </w:r>
      <w:r w:rsidR="00AE27BB">
        <w:t xml:space="preserve"> te je za novog povjerenika imenovana Marica Nekić iz Zadra</w:t>
      </w:r>
      <w:r w:rsidRPr="00FF37A0">
        <w:t xml:space="preserve">. </w:t>
      </w:r>
    </w:p>
    <w:p w:rsidRDefault="00AC031C" w:rsidP="009A322B" w:rsidR="002548F3">
      <w:pPr>
        <w:ind w:firstLine="708"/>
        <w:jc w:val="both"/>
        <w:rPr>
          <w:sz w:val="22"/>
          <w:szCs w:val="22"/>
        </w:rPr>
      </w:pPr>
      <w:r>
        <w:t xml:space="preserve">Rješenjem Suda broj </w:t>
      </w:r>
      <w:r w:rsidRPr="00F60994">
        <w:rPr>
          <w:rFonts w:cstheme="majorBidi" w:hAnsiTheme="majorBidi" w:asciiTheme="majorBidi"/>
        </w:rPr>
        <w:t>St-</w:t>
      </w:r>
      <w:r>
        <w:rPr>
          <w:rFonts w:cstheme="majorBidi" w:hAnsiTheme="majorBidi" w:asciiTheme="majorBidi"/>
        </w:rPr>
        <w:t>68/17-</w:t>
      </w:r>
      <w:r w:rsidR="002548F3">
        <w:rPr>
          <w:rFonts w:cstheme="majorBidi" w:hAnsiTheme="majorBidi" w:asciiTheme="majorBidi"/>
        </w:rPr>
        <w:t xml:space="preserve">72 od 16. kolovoza </w:t>
      </w:r>
      <w:r>
        <w:rPr>
          <w:rFonts w:cstheme="majorBidi" w:hAnsiTheme="majorBidi" w:asciiTheme="majorBidi"/>
        </w:rPr>
        <w:t>2017</w:t>
      </w:r>
      <w:r w:rsidR="002548F3">
        <w:rPr>
          <w:rFonts w:cstheme="majorBidi" w:hAnsiTheme="majorBidi" w:asciiTheme="majorBidi"/>
        </w:rPr>
        <w:t xml:space="preserve">. utvrđeno je </w:t>
      </w:r>
      <w:r w:rsidR="002548F3" w:rsidRPr="00AB334B">
        <w:rPr>
          <w:sz w:val="22"/>
          <w:szCs w:val="22"/>
        </w:rPr>
        <w:t>prih</w:t>
      </w:r>
      <w:r w:rsidR="002548F3">
        <w:rPr>
          <w:sz w:val="22"/>
          <w:szCs w:val="22"/>
        </w:rPr>
        <w:t>vaćanje plana restrukturiranja te je</w:t>
      </w:r>
      <w:r w:rsidR="002548F3" w:rsidRPr="00AB334B">
        <w:rPr>
          <w:sz w:val="22"/>
          <w:szCs w:val="22"/>
        </w:rPr>
        <w:t xml:space="preserve"> potvrđ</w:t>
      </w:r>
      <w:r w:rsidR="002548F3">
        <w:rPr>
          <w:sz w:val="22"/>
          <w:szCs w:val="22"/>
        </w:rPr>
        <w:t xml:space="preserve">en </w:t>
      </w:r>
      <w:proofErr w:type="spellStart"/>
      <w:r w:rsidR="002548F3">
        <w:rPr>
          <w:sz w:val="22"/>
          <w:szCs w:val="22"/>
        </w:rPr>
        <w:t>p</w:t>
      </w:r>
      <w:r w:rsidR="002548F3" w:rsidRPr="00AB334B">
        <w:rPr>
          <w:sz w:val="22"/>
          <w:szCs w:val="22"/>
        </w:rPr>
        <w:t>redstečajni</w:t>
      </w:r>
      <w:proofErr w:type="spellEnd"/>
      <w:r w:rsidR="002548F3" w:rsidRPr="00AB334B">
        <w:rPr>
          <w:sz w:val="22"/>
          <w:szCs w:val="22"/>
        </w:rPr>
        <w:t xml:space="preserve"> sporazum zaključen između dužnika TORNADO COMMERCE d.o.o., Bibinje, Zadarska 1, OIB:48432428535</w:t>
      </w:r>
      <w:r w:rsidR="002548F3" w:rsidRPr="00AB334B">
        <w:rPr>
          <w:sz w:val="22"/>
          <w:szCs w:val="22"/>
          <w:lang w:val="en-US"/>
        </w:rPr>
        <w:t xml:space="preserve"> </w:t>
      </w:r>
      <w:r w:rsidR="002548F3" w:rsidRPr="00AB334B">
        <w:rPr>
          <w:sz w:val="22"/>
          <w:szCs w:val="22"/>
        </w:rPr>
        <w:t>vjerovnika</w:t>
      </w:r>
      <w:r w:rsidR="002548F3">
        <w:rPr>
          <w:sz w:val="22"/>
          <w:szCs w:val="22"/>
        </w:rPr>
        <w:t xml:space="preserve"> čije su tražbine utvrđene rješenjem </w:t>
      </w:r>
      <w:r w:rsidR="009A322B">
        <w:rPr>
          <w:sz w:val="22"/>
          <w:szCs w:val="22"/>
        </w:rPr>
        <w:t xml:space="preserve">suda broj St-68/17-37 od 17. svibnja 2017. </w:t>
      </w:r>
    </w:p>
    <w:p w:rsidRDefault="006F77A5" w:rsidP="009A322B" w:rsidR="009A322B">
      <w:pPr>
        <w:ind w:firstLine="708"/>
        <w:jc w:val="both"/>
      </w:pPr>
      <w:r w:rsidRPr="00F60994">
        <w:t>Povje</w:t>
      </w:r>
      <w:r w:rsidR="000159CF" w:rsidRPr="00F60994">
        <w:t xml:space="preserve">renik dužnika </w:t>
      </w:r>
      <w:r w:rsidR="009A322B">
        <w:t>Marica Nekić 17. kolovoza 2017. s</w:t>
      </w:r>
      <w:r w:rsidR="00CD13C3" w:rsidRPr="00F60994">
        <w:t>udu je podni</w:t>
      </w:r>
      <w:r w:rsidR="009A322B">
        <w:t>jela</w:t>
      </w:r>
      <w:r w:rsidR="000159CF" w:rsidRPr="00F60994">
        <w:t xml:space="preserve"> prijedlog</w:t>
      </w:r>
      <w:r w:rsidRPr="00F60994">
        <w:t xml:space="preserve"> za određivanjem jednokratne nagrade u bruto iznosu od </w:t>
      </w:r>
      <w:r w:rsidR="009A322B">
        <w:t>10</w:t>
      </w:r>
      <w:r w:rsidRPr="00F60994">
        <w:t xml:space="preserve">.000,00 kn </w:t>
      </w:r>
      <w:r w:rsidR="000159CF" w:rsidRPr="00F60994">
        <w:t xml:space="preserve">za poslove obavljene u </w:t>
      </w:r>
      <w:proofErr w:type="spellStart"/>
      <w:r w:rsidR="000159CF" w:rsidRPr="00F60994">
        <w:t>predstečajnom</w:t>
      </w:r>
      <w:proofErr w:type="spellEnd"/>
      <w:r w:rsidR="000159CF" w:rsidRPr="00F60994">
        <w:t xml:space="preserve"> postupku sukladno Uredb</w:t>
      </w:r>
      <w:r w:rsidR="009A322B">
        <w:t>i</w:t>
      </w:r>
      <w:r w:rsidR="000159CF" w:rsidRPr="00F60994">
        <w:t xml:space="preserve"> o kriterijima i načinu obračuna i plaćanja nagrade stečajnim upraviteljima (Narodne novine broj 105/15</w:t>
      </w:r>
      <w:r w:rsidR="0060142A" w:rsidRPr="00F60994">
        <w:t>, nadalje Uredbe</w:t>
      </w:r>
      <w:r w:rsidR="00AE27BB">
        <w:t>), navodeći kako smatra da se radi o primjerenoj nagradi.</w:t>
      </w:r>
      <w:r w:rsidR="000159CF" w:rsidRPr="00F60994">
        <w:t xml:space="preserve"> </w:t>
      </w:r>
    </w:p>
    <w:p w:rsidRDefault="00C921BD" w:rsidP="00C921BD" w:rsidR="00C921BD" w:rsidRPr="00F60994">
      <w:pPr>
        <w:ind w:firstLine="708"/>
        <w:jc w:val="both"/>
      </w:pPr>
      <w:r w:rsidRPr="00F60994">
        <w:t xml:space="preserve">Člankom 2. st. 1. Uredbe propisano je da stečajni upravitelj, privremeni stečajni upravitelj, povjerenik </w:t>
      </w:r>
      <w:proofErr w:type="spellStart"/>
      <w:r w:rsidRPr="00F60994">
        <w:t>predstečajnog</w:t>
      </w:r>
      <w:proofErr w:type="spellEnd"/>
      <w:r w:rsidRPr="00F60994">
        <w:t xml:space="preserve"> postupka i stečajni povjerenik imaju pravo na nagradu za obavljene poslove. Nagradu za obavljene poslove određuje sud bez odgode prema pravilima ove Uredbe nakon što osoba iz st. 1. predmetnog članka dovrši sve poslove za koje su imenovani (st.2.).</w:t>
      </w:r>
    </w:p>
    <w:p w:rsidRDefault="00C921BD" w:rsidP="00C921BD" w:rsidR="00C921BD">
      <w:pPr>
        <w:ind w:firstLine="708"/>
        <w:jc w:val="both"/>
      </w:pPr>
      <w:r w:rsidRPr="00F60994">
        <w:t xml:space="preserve">Nadalje, čl. 3. st. 1. Uredbe propisano je da povjereniku </w:t>
      </w:r>
      <w:proofErr w:type="spellStart"/>
      <w:r w:rsidRPr="00F60994">
        <w:t>predstečajnog</w:t>
      </w:r>
      <w:proofErr w:type="spellEnd"/>
      <w:r w:rsidRPr="00F60994">
        <w:t xml:space="preserve"> postupka pripada pravo na jednokratnu nagradu za poslove obavljene u </w:t>
      </w:r>
      <w:proofErr w:type="spellStart"/>
      <w:r w:rsidRPr="00F60994">
        <w:t>predstečajnom</w:t>
      </w:r>
      <w:proofErr w:type="spellEnd"/>
      <w:r w:rsidRPr="00F60994">
        <w:t xml:space="preserve"> postupku u iznosu od 3.000,00 do 20.0000,00 kn. Nagradu povjereniku </w:t>
      </w:r>
      <w:proofErr w:type="spellStart"/>
      <w:r w:rsidRPr="00F60994">
        <w:t>predstečajnog</w:t>
      </w:r>
      <w:proofErr w:type="spellEnd"/>
      <w:r w:rsidRPr="00F60994">
        <w:t xml:space="preserve"> postupka određuje sud vodeći </w:t>
      </w:r>
      <w:r w:rsidRPr="00F60994">
        <w:lastRenderedPageBreak/>
        <w:t>računa o složenosti poslova koje je obavio, a obveznik isplate nagrade iz st. 1. navedenog članka je dužnik (st. 2. i 3.).</w:t>
      </w:r>
    </w:p>
    <w:p w:rsidRDefault="00FB5F49" w:rsidP="00C921BD" w:rsidR="00FB5F49" w:rsidRPr="00F60994">
      <w:pPr>
        <w:ind w:firstLine="708"/>
        <w:jc w:val="both"/>
      </w:pPr>
      <w:r w:rsidRPr="00F60994">
        <w:t xml:space="preserve">Uzimajući u obzir naprijed </w:t>
      </w:r>
      <w:r w:rsidR="00C921BD">
        <w:t xml:space="preserve">citirane odredbe Uredbe </w:t>
      </w:r>
      <w:r w:rsidR="00C921BD" w:rsidRPr="00F60994">
        <w:t>o kriterijima i načinu obračuna i plaćanja nagrade stečajnim upraviteljima</w:t>
      </w:r>
      <w:r w:rsidR="00C921BD">
        <w:t xml:space="preserve">, te </w:t>
      </w:r>
      <w:r w:rsidR="00BD6F2A" w:rsidRPr="00F60994">
        <w:t xml:space="preserve">složenost poslova koje je povjerenik obavio u konkretnom </w:t>
      </w:r>
      <w:proofErr w:type="spellStart"/>
      <w:r w:rsidR="00BD6F2A" w:rsidRPr="00F60994">
        <w:t>predstečajnom</w:t>
      </w:r>
      <w:proofErr w:type="spellEnd"/>
      <w:r w:rsidR="00BD6F2A" w:rsidRPr="00F60994">
        <w:t xml:space="preserve"> postupku</w:t>
      </w:r>
      <w:r w:rsidR="00C921BD">
        <w:t xml:space="preserve">, a u kojem postupku su utvrđene tražbine 107 vjerovnika, u iznos od 9.934.873,45 kn, </w:t>
      </w:r>
      <w:r w:rsidRPr="00F60994">
        <w:t>Sud smatra osnovanim prijedlog povjerenika za određivanjem jednokr</w:t>
      </w:r>
      <w:r w:rsidR="00C921BD">
        <w:t>atne nagrade u bruto iznosu od 10</w:t>
      </w:r>
      <w:r w:rsidRPr="00F60994">
        <w:t>.000,00 kn</w:t>
      </w:r>
      <w:r w:rsidR="00BD6F2A" w:rsidRPr="00F60994">
        <w:t xml:space="preserve">, slijedom čega je odlučeno kao u točki I. izreke rješenje, a kako je obveznik isplate predmetne nagrade dužnik sukladno čl. 3. st. 3. Uredbe to je odlučeno kao u točki II. izreke. </w:t>
      </w:r>
    </w:p>
    <w:p w:rsidRDefault="00D31CB0" w:rsidP="00FF15D5" w:rsidR="00D31CB0" w:rsidRPr="00F60994">
      <w:pPr>
        <w:ind w:right="235"/>
        <w:jc w:val="both"/>
      </w:pPr>
    </w:p>
    <w:p w:rsidRDefault="00274A20" w:rsidP="00165745" w:rsidR="00520949" w:rsidRPr="00F60994">
      <w:pPr>
        <w:tabs>
          <w:tab w:pos="960" w:val="left"/>
        </w:tabs>
        <w:ind w:right="235"/>
        <w:jc w:val="center"/>
      </w:pPr>
      <w:r w:rsidRPr="00F60994">
        <w:t>U Zadru</w:t>
      </w:r>
      <w:r w:rsidR="007C521D" w:rsidRPr="00F60994">
        <w:t xml:space="preserve"> </w:t>
      </w:r>
      <w:r w:rsidR="009A322B">
        <w:t xml:space="preserve">25. listopada 2017. </w:t>
      </w:r>
      <w:r w:rsidR="00520949" w:rsidRPr="00F60994">
        <w:t xml:space="preserve"> </w:t>
      </w:r>
    </w:p>
    <w:p w:rsidRDefault="00EC5043" w:rsidP="00EC5043" w:rsidR="00EC5043" w:rsidRPr="00F60994">
      <w:pPr>
        <w:tabs>
          <w:tab w:pos="960" w:val="left"/>
        </w:tabs>
        <w:ind w:right="235"/>
      </w:pPr>
    </w:p>
    <w:p w:rsidRDefault="00AE27BB" w:rsidP="00AE27BB" w:rsidR="00195EF6" w:rsidRPr="00F60994">
      <w:pPr>
        <w:tabs>
          <w:tab w:pos="960" w:val="left"/>
        </w:tabs>
        <w:ind w:right="235"/>
      </w:pPr>
      <w:r>
        <w:t xml:space="preserve">Za točnost </w:t>
      </w:r>
      <w:proofErr w:type="spellStart"/>
      <w:r>
        <w:t>otpravka</w:t>
      </w:r>
      <w:proofErr w:type="spellEnd"/>
      <w:r>
        <w:t xml:space="preserve"> – ovlaštena službenica </w:t>
      </w:r>
      <w:r>
        <w:tab/>
      </w:r>
      <w:r>
        <w:tab/>
      </w:r>
      <w:r>
        <w:tab/>
        <w:t xml:space="preserve">                                          </w:t>
      </w:r>
      <w:r w:rsidR="00D31CB0" w:rsidRPr="00F60994">
        <w:t>Sutkinja</w:t>
      </w:r>
    </w:p>
    <w:p w:rsidRDefault="00AE27BB" w:rsidP="00AE27BB" w:rsidR="00D478C7" w:rsidRPr="00F60994">
      <w:pPr>
        <w:tabs>
          <w:tab w:pos="960" w:val="left"/>
        </w:tabs>
        <w:ind w:right="235"/>
      </w:pPr>
      <w:r>
        <w:t xml:space="preserve">Marijana </w:t>
      </w:r>
      <w:proofErr w:type="spellStart"/>
      <w:r>
        <w:t>Žuža</w:t>
      </w:r>
      <w:proofErr w:type="spellEnd"/>
      <w:r>
        <w:t xml:space="preserve"> </w:t>
      </w:r>
      <w:r w:rsidR="00EC5043" w:rsidRPr="00F60994">
        <w:tab/>
      </w:r>
      <w:r w:rsidR="00EC5043" w:rsidRPr="00F60994">
        <w:tab/>
      </w:r>
      <w:r w:rsidR="00EC5043" w:rsidRPr="00F60994">
        <w:tab/>
      </w:r>
      <w:r w:rsidR="00EC5043" w:rsidRPr="00F60994">
        <w:tab/>
      </w:r>
      <w:r w:rsidR="00EC5043" w:rsidRPr="00F60994">
        <w:tab/>
      </w:r>
      <w:r w:rsidR="00EC5043" w:rsidRPr="00F60994">
        <w:tab/>
      </w:r>
      <w:r w:rsidR="00EC5043" w:rsidRPr="00F60994">
        <w:tab/>
        <w:t xml:space="preserve">                </w:t>
      </w:r>
      <w:r w:rsidR="00F80434" w:rsidRPr="00F60994">
        <w:t xml:space="preserve">  </w:t>
      </w:r>
      <w:r w:rsidR="007C521D" w:rsidRPr="00F60994">
        <w:t>Ana Markač</w:t>
      </w:r>
      <w:r>
        <w:t>, v.r.</w:t>
      </w:r>
    </w:p>
    <w:p w:rsidRDefault="00165745" w:rsidP="00CD13C3" w:rsidR="00165745" w:rsidRPr="00F60994">
      <w:pPr>
        <w:tabs>
          <w:tab w:pos="960" w:val="left"/>
        </w:tabs>
        <w:ind w:right="235"/>
        <w:jc w:val="right"/>
      </w:pPr>
    </w:p>
    <w:p w:rsidRDefault="00165745" w:rsidP="00CD13C3" w:rsidR="00165745" w:rsidRPr="00F60994">
      <w:pPr>
        <w:tabs>
          <w:tab w:pos="960" w:val="left"/>
        </w:tabs>
        <w:ind w:right="235"/>
        <w:jc w:val="right"/>
      </w:pPr>
    </w:p>
    <w:p w:rsidRDefault="00AE27BB" w:rsidP="00BC7304" w:rsidR="00AE27BB">
      <w:pPr>
        <w:tabs>
          <w:tab w:pos="960" w:val="left"/>
        </w:tabs>
        <w:ind w:right="235"/>
        <w:jc w:val="both"/>
      </w:pPr>
    </w:p>
    <w:p w:rsidRDefault="00AE27BB" w:rsidP="00BC7304" w:rsidR="00AE27BB">
      <w:pPr>
        <w:tabs>
          <w:tab w:pos="960" w:val="left"/>
        </w:tabs>
        <w:ind w:right="235"/>
        <w:jc w:val="both"/>
      </w:pPr>
    </w:p>
    <w:p w:rsidRDefault="00165745" w:rsidP="00BC7304" w:rsidR="00614EA4" w:rsidRPr="00F60994">
      <w:pPr>
        <w:tabs>
          <w:tab w:pos="960" w:val="left"/>
        </w:tabs>
        <w:ind w:right="235"/>
        <w:jc w:val="both"/>
      </w:pPr>
      <w:r w:rsidRPr="00F60994">
        <w:t>UPUTA O PRAVNOM LIJEKU:</w:t>
      </w:r>
    </w:p>
    <w:p w:rsidRDefault="009D76EA" w:rsidP="009D76EA" w:rsidR="009D76EA" w:rsidRPr="00F60994">
      <w:pPr>
        <w:tabs>
          <w:tab w:pos="0" w:val="left"/>
        </w:tabs>
        <w:jc w:val="both"/>
      </w:pPr>
      <w:r w:rsidRPr="00F60994">
        <w:tab/>
        <w:t>Protiv ovog rješenja može se izjaviti žalba u roku od 8 (osam) dana od obavljene dostave istog, a dostava se smatra obavljenom istekom osmog dana od dana objave rješenja na mrežnoj stranici e-Oglasna ploča sudova (čl. 12. st. 1</w:t>
      </w:r>
      <w:r w:rsidR="0049125B" w:rsidRPr="00F60994">
        <w:t xml:space="preserve">. i čl. 19. st. 1. i 2. SZ-a). </w:t>
      </w:r>
      <w:r w:rsidRPr="00F60994">
        <w:t xml:space="preserve">Žalba se podnosi ovom sudu u </w:t>
      </w:r>
      <w:r w:rsidR="0049125B" w:rsidRPr="00F60994">
        <w:t>2 (dva)</w:t>
      </w:r>
      <w:r w:rsidRPr="00F60994">
        <w:t xml:space="preserve"> istovjetna primjerka, a o istoj odlučuje Visoki trgovački sud Republike Hrvatske. </w:t>
      </w:r>
    </w:p>
    <w:p w:rsidRDefault="009D76EA" w:rsidP="009D76EA" w:rsidR="009D76EA" w:rsidRPr="00F60994">
      <w:pPr>
        <w:tabs>
          <w:tab w:pos="4438" w:val="left"/>
        </w:tabs>
        <w:jc w:val="both"/>
      </w:pPr>
    </w:p>
    <w:p w:rsidRDefault="00BC7304" w:rsidP="00D101A0" w:rsidR="00BC7304" w:rsidRPr="00F60994">
      <w:pPr>
        <w:tabs>
          <w:tab w:pos="960" w:val="left"/>
        </w:tabs>
        <w:ind w:right="235"/>
      </w:pPr>
    </w:p>
    <w:p w:rsidRDefault="00FF15D5" w:rsidP="00FF15D5" w:rsidR="00FF15D5" w:rsidRPr="00F60994">
      <w:pPr>
        <w:jc w:val="both"/>
        <w:rPr>
          <w:rFonts w:cstheme="majorBidi" w:hAnsiTheme="majorBidi" w:asciiTheme="majorBidi"/>
        </w:rPr>
      </w:pPr>
      <w:r w:rsidRPr="00F60994">
        <w:rPr>
          <w:rFonts w:cstheme="majorBidi" w:hAnsiTheme="majorBidi" w:asciiTheme="majorBidi"/>
        </w:rPr>
        <w:t>DNA:</w:t>
      </w:r>
    </w:p>
    <w:p w:rsidRDefault="009D76EA" w:rsidP="00FF15D5" w:rsidR="00FF15D5" w:rsidRPr="00F60994">
      <w:pPr>
        <w:pStyle w:val="Odlomakpopisa"/>
        <w:numPr>
          <w:ilvl w:val="0"/>
          <w:numId w:val="3"/>
        </w:numPr>
        <w:jc w:val="both"/>
        <w:rPr>
          <w:rFonts w:cstheme="majorBidi" w:hAnsiTheme="majorBidi" w:asciiTheme="majorBidi"/>
        </w:rPr>
      </w:pPr>
      <w:r w:rsidRPr="00F60994">
        <w:rPr>
          <w:rFonts w:cstheme="majorBidi" w:hAnsiTheme="majorBidi" w:asciiTheme="majorBidi"/>
        </w:rPr>
        <w:t xml:space="preserve">povjereniku </w:t>
      </w:r>
      <w:r w:rsidR="009A322B">
        <w:rPr>
          <w:rFonts w:cstheme="majorBidi" w:hAnsiTheme="majorBidi" w:asciiTheme="majorBidi"/>
        </w:rPr>
        <w:t xml:space="preserve">Marici Nekić iz Zadra, </w:t>
      </w:r>
    </w:p>
    <w:p w:rsidRDefault="009D76EA" w:rsidP="00FF15D5" w:rsidR="009D76EA" w:rsidRPr="00F60994">
      <w:pPr>
        <w:pStyle w:val="Odlomakpopisa"/>
        <w:numPr>
          <w:ilvl w:val="0"/>
          <w:numId w:val="3"/>
        </w:numPr>
        <w:jc w:val="both"/>
        <w:rPr>
          <w:rFonts w:cstheme="majorBidi" w:hAnsiTheme="majorBidi" w:asciiTheme="majorBidi"/>
        </w:rPr>
      </w:pPr>
      <w:r w:rsidRPr="00F60994">
        <w:rPr>
          <w:rFonts w:cstheme="majorBidi" w:hAnsiTheme="majorBidi" w:asciiTheme="majorBidi"/>
        </w:rPr>
        <w:t xml:space="preserve">dužniku </w:t>
      </w:r>
      <w:r w:rsidR="009A322B" w:rsidRPr="00F60994">
        <w:t>TORNADO COMMERCE d.o.o., Bibinje</w:t>
      </w:r>
      <w:r w:rsidR="009A322B">
        <w:t>, putem punomoćnika</w:t>
      </w:r>
      <w:r w:rsidR="00AE27BB">
        <w:t xml:space="preserve"> odmah i nakon pravomoćnosti </w:t>
      </w:r>
    </w:p>
    <w:p w:rsidRDefault="009A322B" w:rsidP="00FF15D5" w:rsidR="00FF15D5" w:rsidRPr="00F60994">
      <w:pPr>
        <w:pStyle w:val="Odlomakpopisa"/>
        <w:numPr>
          <w:ilvl w:val="0"/>
          <w:numId w:val="3"/>
        </w:numPr>
        <w:jc w:val="both"/>
        <w:rPr>
          <w:rFonts w:cstheme="majorBidi" w:hAnsiTheme="majorBidi" w:asciiTheme="majorBidi"/>
        </w:rPr>
      </w:pPr>
      <w:r>
        <w:rPr>
          <w:rFonts w:cstheme="majorBidi" w:hAnsiTheme="majorBidi" w:asciiTheme="majorBidi"/>
        </w:rPr>
        <w:t>e-O</w:t>
      </w:r>
      <w:r w:rsidR="00FF15D5" w:rsidRPr="00F60994">
        <w:rPr>
          <w:rFonts w:cstheme="majorBidi" w:hAnsiTheme="majorBidi" w:asciiTheme="majorBidi"/>
        </w:rPr>
        <w:t xml:space="preserve">glasna ploča </w:t>
      </w:r>
      <w:r w:rsidRPr="00F60994">
        <w:rPr>
          <w:rFonts w:cstheme="majorBidi" w:hAnsiTheme="majorBidi" w:asciiTheme="majorBidi"/>
        </w:rPr>
        <w:t>sudo</w:t>
      </w:r>
      <w:r>
        <w:rPr>
          <w:rFonts w:cstheme="majorBidi" w:hAnsiTheme="majorBidi" w:asciiTheme="majorBidi"/>
        </w:rPr>
        <w:t>va</w:t>
      </w:r>
    </w:p>
    <w:p w:rsidRDefault="00FF15D5" w:rsidP="00FF15D5" w:rsidR="00FF15D5" w:rsidRPr="00F60994">
      <w:pPr>
        <w:pStyle w:val="Odlomakpopisa"/>
        <w:numPr>
          <w:ilvl w:val="0"/>
          <w:numId w:val="3"/>
        </w:numPr>
        <w:jc w:val="both"/>
        <w:rPr>
          <w:rFonts w:cstheme="majorBidi" w:hAnsiTheme="majorBidi" w:asciiTheme="majorBidi"/>
        </w:rPr>
      </w:pPr>
      <w:r w:rsidRPr="00F60994">
        <w:rPr>
          <w:rFonts w:cstheme="majorBidi" w:hAnsiTheme="majorBidi" w:asciiTheme="majorBidi"/>
        </w:rPr>
        <w:t>u spis.</w:t>
      </w:r>
    </w:p>
    <w:p w:rsidRDefault="00FF15D5" w:rsidP="00D101A0" w:rsidR="00FF15D5" w:rsidRPr="00F60994">
      <w:pPr>
        <w:tabs>
          <w:tab w:pos="960" w:val="left"/>
        </w:tabs>
        <w:ind w:right="235"/>
      </w:pPr>
    </w:p>
    <w:sectPr w:rsidSect="00C921BD" w:rsidR="00FF15D5" w:rsidRPr="00F60994">
      <w:headerReference w:type="default" r:id="rId10"/>
      <w:pgSz w:code="9" w:h="16838" w:w="11906"/>
      <w:pgMar w:gutter="0" w:footer="709" w:header="709" w:left="1417" w:bottom="1134" w:right="1134" w:top="1242"/>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F18" w:rsidR="00717F18">
      <w:r>
        <w:separator/>
      </w:r>
    </w:p>
  </w:endnote>
  <w:endnote w:id="0" w:type="continuationSeparator">
    <w:p w:rsidRDefault="00717F18" w:rsidR="00717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F18" w:rsidR="00717F18">
      <w:r>
        <w:separator/>
      </w:r>
    </w:p>
  </w:footnote>
  <w:footnote w:id="0" w:type="continuationSeparator">
    <w:p w:rsidRDefault="00717F18" w:rsidR="00717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952" w:rsidP="00F16E88" w:rsidR="00B24952" w:rsidRPr="004A1B4D">
    <w:pPr>
      <w:pStyle w:val="Zaglavlje"/>
      <w:jc w:val="center"/>
      <w:rPr>
        <w:sz w:val="22"/>
        <w:szCs w:val="22"/>
      </w:rPr>
    </w:pPr>
    <w:r>
      <w:rPr>
        <w:rFonts w:cs="Arial" w:hAnsi="Arial" w:ascii="Arial"/>
      </w:rPr>
      <w:t xml:space="preserve">                                                                                            </w:t>
    </w:r>
    <w:r w:rsidR="00C661FD">
      <w:rPr>
        <w:rFonts w:cs="Arial" w:hAnsi="Arial" w:ascii="Arial"/>
      </w:rPr>
      <w:t xml:space="preserve">        </w:t>
    </w:r>
    <w:proofErr w:type="spellStart"/>
    <w:r w:rsidR="00257804" w:rsidRPr="004A1B4D">
      <w:rPr>
        <w:sz w:val="22"/>
        <w:szCs w:val="22"/>
      </w:rPr>
      <w:t>Posl</w:t>
    </w:r>
    <w:proofErr w:type="spellEnd"/>
    <w:r w:rsidR="00257804" w:rsidRPr="004A1B4D">
      <w:rPr>
        <w:sz w:val="22"/>
        <w:szCs w:val="22"/>
      </w:rPr>
      <w:t xml:space="preserve">. br. 2 </w:t>
    </w:r>
    <w:r w:rsidR="00C921BD">
      <w:rPr>
        <w:sz w:val="22"/>
        <w:szCs w:val="22"/>
      </w:rPr>
      <w:t>St-68/17-80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4E10EF2"/>
    <w:multiLevelType w:val="hybridMultilevel"/>
    <w:tmpl w:val="AD76F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grammar="clean" w:spelling="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A18"/>
    <w:rsid w:val="000018AF"/>
    <w:rsid w:val="000159CF"/>
    <w:rsid w:val="000C67DD"/>
    <w:rsid w:val="001243BC"/>
    <w:rsid w:val="001433FA"/>
    <w:rsid w:val="00165745"/>
    <w:rsid w:val="00195EF6"/>
    <w:rsid w:val="001B76AC"/>
    <w:rsid w:val="001C35DF"/>
    <w:rsid w:val="00224012"/>
    <w:rsid w:val="002302BA"/>
    <w:rsid w:val="002548F3"/>
    <w:rsid w:val="00257804"/>
    <w:rsid w:val="00274A20"/>
    <w:rsid w:val="00380A05"/>
    <w:rsid w:val="003B55D7"/>
    <w:rsid w:val="003D4C4D"/>
    <w:rsid w:val="00437404"/>
    <w:rsid w:val="0049125B"/>
    <w:rsid w:val="004A1B4D"/>
    <w:rsid w:val="004C65FA"/>
    <w:rsid w:val="00500106"/>
    <w:rsid w:val="00504843"/>
    <w:rsid w:val="00513BC0"/>
    <w:rsid w:val="00520949"/>
    <w:rsid w:val="00536E75"/>
    <w:rsid w:val="005A5A18"/>
    <w:rsid w:val="0060142A"/>
    <w:rsid w:val="00614EA4"/>
    <w:rsid w:val="00626829"/>
    <w:rsid w:val="00647052"/>
    <w:rsid w:val="006F77A5"/>
    <w:rsid w:val="00717F18"/>
    <w:rsid w:val="00743919"/>
    <w:rsid w:val="00760FD0"/>
    <w:rsid w:val="0077188F"/>
    <w:rsid w:val="007C521D"/>
    <w:rsid w:val="00860AE3"/>
    <w:rsid w:val="00863CF7"/>
    <w:rsid w:val="00883C8B"/>
    <w:rsid w:val="009277BB"/>
    <w:rsid w:val="00942204"/>
    <w:rsid w:val="009678F9"/>
    <w:rsid w:val="0098479D"/>
    <w:rsid w:val="009A322B"/>
    <w:rsid w:val="009A5205"/>
    <w:rsid w:val="009D76EA"/>
    <w:rsid w:val="009E4C1A"/>
    <w:rsid w:val="00A14CB4"/>
    <w:rsid w:val="00AC031C"/>
    <w:rsid w:val="00AE27BB"/>
    <w:rsid w:val="00B01BBD"/>
    <w:rsid w:val="00B06088"/>
    <w:rsid w:val="00B24952"/>
    <w:rsid w:val="00B262F6"/>
    <w:rsid w:val="00B71B8E"/>
    <w:rsid w:val="00B95FAE"/>
    <w:rsid w:val="00BC5BDE"/>
    <w:rsid w:val="00BC6E0E"/>
    <w:rsid w:val="00BC7304"/>
    <w:rsid w:val="00BD6F2A"/>
    <w:rsid w:val="00C661FD"/>
    <w:rsid w:val="00C70F36"/>
    <w:rsid w:val="00C76309"/>
    <w:rsid w:val="00C90602"/>
    <w:rsid w:val="00C921BD"/>
    <w:rsid w:val="00CA6D81"/>
    <w:rsid w:val="00CD13C3"/>
    <w:rsid w:val="00D101A0"/>
    <w:rsid w:val="00D31CB0"/>
    <w:rsid w:val="00D478C7"/>
    <w:rsid w:val="00D502E5"/>
    <w:rsid w:val="00DD1E55"/>
    <w:rsid w:val="00DD2585"/>
    <w:rsid w:val="00E26ECF"/>
    <w:rsid w:val="00E318F4"/>
    <w:rsid w:val="00E559DE"/>
    <w:rsid w:val="00E65229"/>
    <w:rsid w:val="00E6664B"/>
    <w:rsid w:val="00EC3396"/>
    <w:rsid w:val="00EC5043"/>
    <w:rsid w:val="00EF1E14"/>
    <w:rsid w:val="00F0228F"/>
    <w:rsid w:val="00F16E88"/>
    <w:rsid w:val="00F42362"/>
    <w:rsid w:val="00F60994"/>
    <w:rsid w:val="00F80434"/>
    <w:rsid w:val="00FB5F49"/>
    <w:rsid w:val="00FC5B98"/>
    <w:rsid w:val="00FF15D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5EF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949"/>
    <w:rPr>
      <w:rFonts w:cs="Tahoma" w:hAnsi="Tahoma" w:asci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true"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DD1E55"/>
    <w:rPr>
      <w:color w:val="808080"/>
      <w:bdr w:space="0" w:sz="0" w:color="auto" w:val="none"/>
      <w:shd w:fill="auto" w:color="auto" w:val="clear"/>
    </w:rPr>
  </w:style>
  <w:style w:customStyle="true" w:styleId="eSPISCCParagraphDefaultFont" w:type="character">
    <w:name w:val="eSPIS_CC_Paragraph Default Font"/>
    <w:basedOn w:val="Zadanifontodlomka"/>
    <w:rsid w:val="00DD1E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1E55"/>
    <w:rPr>
      <w:b/>
      <w:bdr w:space="0" w:sz="0" w:color="auto" w:val="none"/>
      <w:shd w:fill="FFFFCC" w:color="auto" w:val="clear"/>
      <w:lang w:val="hr-HR"/>
    </w:rPr>
  </w:style>
  <w:style w:customStyle="true" w:styleId="PozadinaSvijetloCrvena" w:type="character">
    <w:name w:val="Pozadina_SvijetloCrvena"/>
    <w:basedOn w:val="eSPISCCParagraphDefaultFont"/>
    <w:rsid w:val="00DD1E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1E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5EF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949"/>
    <w:rPr>
      <w:rFonts w:ascii="Tahoma" w:cs="Tahoma" w:hAns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1"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DD1E55"/>
    <w:rPr>
      <w:color w:val="808080"/>
      <w:bdr w:color="auto" w:space="0" w:sz="0" w:val="none"/>
      <w:shd w:color="auto" w:fill="auto" w:val="clear"/>
    </w:rPr>
  </w:style>
  <w:style w:customStyle="1" w:styleId="eSPISCCParagraphDefaultFont" w:type="character">
    <w:name w:val="eSPIS_CC_Paragraph Default Font"/>
    <w:basedOn w:val="Zadanifontodlomka"/>
    <w:rsid w:val="00DD1E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1E55"/>
    <w:rPr>
      <w:b/>
      <w:bdr w:color="auto" w:space="0" w:sz="0" w:val="none"/>
      <w:shd w:color="auto" w:fill="FFFFCC" w:val="clear"/>
      <w:lang w:val="hr-HR"/>
    </w:rPr>
  </w:style>
  <w:style w:customStyle="1" w:styleId="PozadinaSvijetloCrvena" w:type="character">
    <w:name w:val="Pozadina_SvijetloCrvena"/>
    <w:basedOn w:val="eSPISCCParagraphDefaultFont"/>
    <w:rsid w:val="00DD1E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1E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613270">
      <w:bodyDiv w:val="true"/>
      <w:marLeft w:val="0"/>
      <w:marRight w:val="0"/>
      <w:marTop w:val="0"/>
      <w:marBottom w:val="0"/>
      <w:divBdr>
        <w:top w:space="0" w:sz="0" w:color="auto" w:val="none"/>
        <w:left w:space="0" w:sz="0" w:color="auto" w:val="none"/>
        <w:bottom w:space="0" w:sz="0" w:color="auto" w:val="none"/>
        <w:right w:space="0" w:sz="0" w:color="auto" w:val="none"/>
      </w:divBdr>
    </w:div>
    <w:div w:id="731538222">
      <w:bodyDiv w:val="true"/>
      <w:marLeft w:val="0"/>
      <w:marRight w:val="0"/>
      <w:marTop w:val="0"/>
      <w:marBottom w:val="0"/>
      <w:divBdr>
        <w:top w:space="0" w:sz="0" w:color="auto" w:val="none"/>
        <w:left w:space="0" w:sz="0" w:color="auto" w:val="none"/>
        <w:bottom w:space="0" w:sz="0" w:color="auto" w:val="none"/>
        <w:right w:space="0" w:sz="0" w:color="auto" w:val="none"/>
      </w:divBdr>
    </w:div>
    <w:div w:id="1118111401">
      <w:bodyDiv w:val="true"/>
      <w:marLeft w:val="0"/>
      <w:marRight w:val="0"/>
      <w:marTop w:val="0"/>
      <w:marBottom w:val="0"/>
      <w:divBdr>
        <w:top w:space="0" w:sz="0" w:color="auto" w:val="none"/>
        <w:left w:space="0" w:sz="0" w:color="auto" w:val="none"/>
        <w:bottom w:space="0" w:sz="0" w:color="auto" w:val="none"/>
        <w:right w:space="0" w:sz="0" w:color="auto" w:val="none"/>
      </w:divBdr>
    </w:div>
    <w:div w:id="1233931056">
      <w:bodyDiv w:val="true"/>
      <w:marLeft w:val="0"/>
      <w:marRight w:val="0"/>
      <w:marTop w:val="0"/>
      <w:marBottom w:val="0"/>
      <w:divBdr>
        <w:top w:space="0" w:sz="0" w:color="auto" w:val="none"/>
        <w:left w:space="0" w:sz="0" w:color="auto" w:val="none"/>
        <w:bottom w:space="0" w:sz="0" w:color="auto" w:val="none"/>
        <w:right w:space="0" w:sz="0" w:color="auto" w:val="none"/>
      </w:divBdr>
    </w:div>
    <w:div w:id="1457721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kolovoza 2017.</izvorni_sadrzaj>
    <derivirana_varijabla naziv="DomainObject.Predmet.DatumRjesavanja_1">16.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ORIGINAL SPISA U SUDU
REFERADA</izvorni_sadrzaj>
    <derivirana_varijabla naziv="DomainObject.Predmet.PrimjedbaSuca_1">ORIGINAL SPISA U SUDU
REFERADA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 GRADSKA ČISTOĆA društvo s ograničenom odgovornošću za održavanje čistoće i odlaganje komunalnog otpada</izvorni_sadrzaj>
    <derivirana_varijabla naziv="DomainObject.Predmet.StrankaFormated_1">  TORNADO COMMERCE d.o.o. za trgovinu i usluge; GRADSKA ČISTOĆA društvo s ograničenom odgovornošću za održavanje čistoće i odlaganje komunalnog otpada</derivirana_varijabla>
  </DomainObject.Predmet.StrankaFormated>
  <DomainObject.Predmet.StrankaFormatedOIB>
    <izvorni_sadrzaj>  TORNADO COMMERCE d.o.o. za trgovinu i usluge, OIB 48432428535; GRADSKA ČISTOĆA društvo s ograničenom odgovornošću za održavanje čistoće i odlaganje komunalnog otpada, OIB 54873130289</izvorni_sadrzaj>
    <derivirana_varijabla naziv="DomainObject.Predmet.StrankaFormatedOIB_1">  TORNADO COMMERCE d.o.o. za trgovinu i usluge, OIB 48432428535; GRADSKA ČISTOĆA društvo s ograničenom odgovornošću za održavanje čistoće i odlaganje komunalnog otpada, OIB 54873130289</derivirana_varijabla>
  </DomainObject.Predmet.StrankaFormatedOIB>
  <DomainObject.Predmet.StrankaFormatedWithAdress>
    <izvorni_sadrzaj> TORNADO COMMERCE d.o.o. za trgovinu i usluge, Zadarska ulica 1, 23205 Bibinje; GRADSKA ČISTOĆA društvo s ograničenom odgovornošću za održavanje čistoće i odlaganje komunalnog otpada, Stjepana Radića 100, 22000 Šibenik</izvorni_sadrzaj>
    <derivirana_varijabla naziv="DomainObject.Predmet.StrankaFormatedWithAdress_1"> TORNADO COMMERCE d.o.o. za trgovinu i usluge, Zadarska ulica 1, 23205 Bibinje; GRADSKA ČISTOĆA društvo s ograničenom odgovornošću za održavanje čistoće i odlaganje komunalnog otpada, Stjepana Radića 100, 22000 Šibenik</derivirana_varijabla>
  </DomainObject.Predmet.StrankaFormatedWithAdress>
  <DomainObject.Predmet.StrankaFormatedWithAdressOIB>
    <izvorni_sadrzaj> TORNADO COMMERCE d.o.o. za trgovinu i usluge, OIB 48432428535, Zadarska ulica 1, 23205 Bibinje; GRADSKA ČISTOĆA društvo s ograničenom odgovornošću za održavanje čistoće i odlaganje komunalnog otpada, OIB 54873130289, Stjepana Radića 100, 22000 Šibenik</izvorni_sadrzaj>
    <derivirana_varijabla naziv="DomainObject.Predmet.StrankaFormatedWithAdressOIB_1"> TORNADO COMMERCE d.o.o. za trgovinu i usluge, OIB 48432428535, Zadarska ulica 1, 23205 Bibinje; GRADSKA ČISTOĆA društvo s ograničenom odgovornošću za održavanje čistoće i odlaganje komunalnog otpada, OIB 54873130289, Stjepana Radića 100, 22000 Šibenik</derivirana_varijabla>
  </DomainObject.Predmet.StrankaFormatedWithAdressOIB>
  <DomainObject.Predmet.StrankaWithAdress>
    <izvorni_sadrzaj>TORNADO COMMERCE d.o.o. za trgovinu i usluge Zadarska ulica 1,23205 Bibinje,GRADSKA ČISTOĆA društvo s ograničenom odgovornošću za održavanje čistoće i odlaganje komunalnog otpada Stjepana Radića 100,22000 Šibenik</izvorni_sadrzaj>
    <derivirana_varijabla naziv="DomainObject.Predmet.StrankaWithAdress_1">TORNADO COMMERCE d.o.o. za trgovinu i usluge Zadarska ulica 1,23205 Bibinje,GRADSKA ČISTOĆA društvo s ograničenom odgovornošću za održavanje čistoće i odlaganje komunalnog otpada Stjepana Radića 100,22000 Šibenik</derivirana_varijabla>
  </DomainObject.Predmet.StrankaWithAdress>
  <DomainObject.Predmet.StrankaWithAdressOIB>
    <izvorni_sadrzaj>TORNADO COMMERCE d.o.o. za trgovinu i usluge, OIB 48432428535, Zadarska ulica 1,23205 Bibinje,GRADSKA ČISTOĆA društvo s ograničenom odgovornošću za održavanje čistoće i odlaganje komunalnog otpada, OIB 54873130289, Stjepana Radića 100,22000 Šibenik</izvorni_sadrzaj>
    <derivirana_varijabla naziv="DomainObject.Predmet.StrankaWithAdressOIB_1">TORNADO COMMERCE d.o.o. za trgovinu i usluge, OIB 48432428535, Zadarska ulica 1,23205 Bibinje,GRADSKA ČISTOĆA društvo s ograničenom odgovornošću za održavanje čistoće i odlaganje komunalnog otpada, OIB 54873130289, Stjepana Radića 100,22000 Šibenik</derivirana_varijabla>
  </DomainObject.Predmet.StrankaWithAdressOIB>
  <DomainObject.Predmet.StrankaNazivFormated>
    <izvorni_sadrzaj>TORNADO COMMERCE d.o.o. za trgovinu i usluge,GRADSKA ČISTOĆA društvo s ograničenom odgovornošću za održavanje čistoće i odlaganje komunalnog otpada</izvorni_sadrzaj>
    <derivirana_varijabla naziv="DomainObject.Predmet.StrankaNazivFormated_1">TORNADO COMMERCE d.o.o. za trgovinu i usluge,GRADSKA ČISTOĆA društvo s ograničenom odgovornošću za održavanje čistoće i odlaganje komunalnog otpada</derivirana_varijabla>
  </DomainObject.Predmet.StrankaNazivFormated>
  <DomainObject.Predmet.StrankaNazivFormatedOIB>
    <izvorni_sadrzaj>TORNADO COMMERCE d.o.o. za trgovinu i usluge, OIB 48432428535,GRADSKA ČISTOĆA društvo s ograničenom odgovornošću za održavanje čistoće i odlaganje komunalnog otpada, OIB 54873130289</izvorni_sadrzaj>
    <derivirana_varijabla naziv="DomainObject.Predmet.StrankaNazivFormatedOIB_1">TORNADO COMMERCE d.o.o. za trgovinu i usluge, OIB 48432428535,GRADSKA ČISTOĆA društvo s ograničenom odgovornošću za održavanje čistoće i odlaganje komunalnog otpada, OIB 54873130289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TORNADO COMMERCE d.o.o. za trgovinu i usluge</item>
      <item>GRADSKA ČISTOĆA društvo s ograničenom odgovornošću za održavanje čistoće i odlaganje komunalnog otpada</item>
    </izvorni_sadrzaj>
    <derivirana_varijabla naziv="DomainObject.Predmet.StrankaListFormated_1">
      <item>TORNADO COMMERCE d.o.o. za trgovinu i usluge</item>
      <item>GRADSKA ČISTOĆA društvo s ograničenom odgovornošću za održavanje čistoće i odlaganje komunalnog otpada</item>
    </derivirana_varijabla>
  </DomainObject.Predmet.StrankaListFormated>
  <DomainObject.Predmet.StrankaList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FormatedOIB_1">
      <item>TORNADO COMMERCE d.o.o. za trgovinu i usluge, OIB 48432428535</item>
      <item>GRADSKA ČISTOĆA društvo s ograničenom odgovornošću za održavanje čistoće i odlaganje komunalnog otpada, OIB 54873130289</item>
    </derivirana_varijabla>
  </DomainObject.Predmet.StrankaListFormatedOIB>
  <DomainObject.Predmet.StrankaListFormatedWithAdress>
    <izvorni_sadrzaj>
      <item>TORNADO COMMERCE d.o.o. za trgovinu i usluge, Zadarska ulica 1, 23205 Bibinje</item>
      <item>GRADSKA ČISTOĆA društvo s ograničenom odgovornošću za održavanje čistoće i odlaganje komunalnog otpada, Stjepana Radića 100, 22000 Šibenik</item>
    </izvorni_sadrzaj>
    <derivirana_varijabla naziv="DomainObject.Predmet.StrankaListFormatedWithAdress_1">
      <item>TORNADO COMMERCE d.o.o. za trgovinu i usluge, Zadarska ulica 1, 23205 Bibinje</item>
      <item>GRADSKA ČISTOĆA društvo s ograničenom odgovornošću za održavanje čistoće i odlaganje komunalnog otpada, Stjepana Radića 100, 22000 Šibenik</item>
    </derivirana_varijabla>
  </DomainObject.Predmet.StrankaListFormatedWithAdress>
  <DomainObject.Predmet.StrankaListFormatedWithAdressOIB>
    <izvorni_sadrzaj>
      <item>TORNADO COMMERCE d.o.o. za trgovinu i usluge, OIB 48432428535, Zadarska ulica 1, 23205 Bibinje</item>
      <item>GRADSKA ČISTOĆA društvo s ograničenom odgovornošću za održavanje čistoće i odlaganje komunalnog otpada, OIB 54873130289, Stjepana Radića 100, 22000 Šibenik</item>
    </izvorni_sadrzaj>
    <derivirana_varijabla naziv="DomainObject.Predmet.StrankaListFormatedWithAdressOIB_1">
      <item>TORNADO COMMERCE d.o.o. za trgovinu i usluge, OIB 48432428535, Zadarska ulica 1, 23205 Bibinje</item>
      <item>GRADSKA ČISTOĆA društvo s ograničenom odgovornošću za održavanje čistoće i odlaganje komunalnog otpada, OIB 54873130289, Stjepana Radića 100, 22000 Šibenik</item>
    </derivirana_varijabla>
  </DomainObject.Predmet.StrankaListFormatedWithAdressOIB>
  <DomainObject.Predmet.StrankaListNazivFormated>
    <izvorni_sadrzaj>
      <item>TORNADO COMMERCE d.o.o. za trgovinu i usluge</item>
      <item>GRADSKA ČISTOĆA društvo s ograničenom odgovornošću za održavanje čistoće i odlaganje komunalnog otpada</item>
    </izvorni_sadrzaj>
    <derivirana_varijabla naziv="DomainObject.Predmet.StrankaListNazivFormated_1">
      <item>TORNADO COMMERCE d.o.o. za trgovinu i usluge</item>
      <item>GRADSKA ČISTOĆA društvo s ograničenom odgovornošću za održavanje čistoće i odlaganje komunalnog otpada</item>
    </derivirana_varijabla>
  </DomainObject.Predmet.StrankaListNazivFormated>
  <DomainObject.Predmet.StrankaListNaziv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NazivFormatedOIB_1">
      <item>TORNADO COMMERCE d.o.o. za trgovinu i usluge, OIB 48432428535</item>
      <item>GRADSKA ČISTOĆA društvo s ograničenom odgovornošću za održavanje čistoće i odlaganje komunalnog otpada, OIB 54873130289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TORNADO COMMERCE d.o.o. za trgovinu i usluge i dr.</izvorni_sadrzaj>
    <derivirana_varijabla naziv="DomainObject.Predmet.StrankaIDrugi_1">TORNADO COMMERCE d.o.o.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 i dr.</izvorni_sadrzaj>
    <derivirana_varijabla naziv="DomainObject.Predmet.StrankaIDrugiAdressOIB_1">TORNADO COMMERCE d.o.o. za trgovinu i usluge, OIB 48432428535, Zadarska ulica 1, 23205 Bibinje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kolovoza 2017.</izvorni_sadrzaj>
    <derivirana_varijabla naziv="DomainObject.Predmet.OdlukaRjesenje.DatumDonosenjaOdluke_1">16. kolovoza 2017.</derivirana_varijabla>
  </DomainObject.Predmet.OdlukaRjesenje.DatumDonosenjaOdluke>
  <DomainObject.Predmet.OdlukaRjesenje.DatumPravomocnosti>
    <izvorni_sadrzaj>2. rujna 2017.</izvorni_sadrzaj>
    <derivirana_varijabla naziv="DomainObject.Predmet.OdlukaRjesenje.DatumPravomocnosti_1">2. rujna 2017.</derivirana_varijabla>
  </DomainObject.Predmet.OdlukaRjesenje.DatumPravomocnosti>
  <DomainObject.Predmet.OdlukaRjesenje.Oznaka>
    <izvorni_sadrzaj>St-68/2017-64</izvorni_sadrzaj>
    <derivirana_varijabla naziv="DomainObject.Predmet.OdlukaRjesenje.Oznaka_1">St-68/2017-64</derivirana_varijabla>
  </DomainObject.Predmet.OdlukaRjesenje.Oznaka>
  <DomainObject.Predmet.SudioniciListNaziv>
    <izvorni_sadrzaj>
      <item>TORNADO COMMERCE d.o.o. za trgovinu i usluge</item>
      <item>ODVJETNIČKO DRUŠTVO ANTE GLUIĆ &amp; ŠIME NINČEVIĆ društvo s ograničenom odgovornošću</item>
      <item>GRADSKA ČISTOĆA društvo s ograničenom odgovornošću za održavanje čistoće i odlaganje komunalnog otpada</item>
    </izvorni_sadrzaj>
    <derivirana_varijabla naziv="DomainObject.Predmet.SudioniciListNaziv_1">
      <item>TORNADO COMMERCE d.o.o. za trgovinu i usluge</item>
      <item>ODVJETNIČKO DRUŠTVO ANTE GLUIĆ &amp; ŠIME NINČEVIĆ društvo s ograničenom odgovornošću</item>
      <item>GRADSKA ČISTOĆA društvo s ograničenom odgovornošću za održavanje čistoće i odlaganje komunalnog otpada</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tem>, OIB 54873130289</item>
    </izvorni_sadrzaj>
    <derivirana_varijabla naziv="DomainObject.Predmet.SudioniciListNazivOIB_1">
      <item>, OIB 48432428535</item>
      <item>, OIB 75663620109</item>
      <item>, OIB 54873130289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DA32A8-5C20-47BF-B893-212F9694C9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641</properties:Words>
  <properties:Characters>3430</properties:Characters>
  <properties:Lines>83</properties:Lines>
  <properties:Paragraphs>27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2017-08-25T11:07:00Z</dcterms:created>
  <dc:creator>RH-TDU</dc:creator>
  <cp:lastModifiedBy>Marijana Žuža</cp:lastModifiedBy>
  <cp:lastPrinted>2017-10-25T09:53:00Z</cp:lastPrinted>
  <dcterms:modified xmlns:xsi="http://www.w3.org/2001/XMLSchema-instance" xsi:type="dcterms:W3CDTF">2017-10-25T12:38:00Z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