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f8b1" w14:paraId="576f8b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A78C9" w:rsidP="00DA78C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78C9" w:rsidP="00DA78C9" w:rsidR="00DA78C9" w:rsidRPr="00DA78C9">
      <w:pPr>
        <w:spacing w:after="0"/>
        <w:rPr>
          <w:rFonts w:cs="Times New Roman" w:eastAsia="Times New Roman"/>
          <w:b/>
          <w:lang w:eastAsia="hr-HR"/>
        </w:rPr>
      </w:pPr>
      <w:r w:rsidRPr="00DA78C9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DA78C9">
        <w:rPr>
          <w:rFonts w:cs="Times New Roman" w:eastAsia="Times New Roman"/>
          <w:b/>
          <w:lang w:eastAsia="hr-HR"/>
        </w:rPr>
        <w:t>Broj: 14. St-2182/2015.</w:t>
      </w:r>
    </w:p>
    <w:p w:rsidRDefault="00DA78C9" w:rsidP="00DA78C9" w:rsidR="00DA78C9" w:rsidRPr="00DA78C9">
      <w:pPr>
        <w:spacing w:after="0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A78C9" w:rsidP="00DA78C9" w:rsidR="00DA78C9" w:rsidRPr="00DA78C9">
      <w:pPr>
        <w:spacing w:after="0"/>
        <w:rPr>
          <w:rFonts w:cs="Times New Roman" w:eastAsia="Times New Roman"/>
          <w:b/>
          <w:lang w:eastAsia="hr-HR"/>
        </w:rPr>
      </w:pPr>
      <w:r w:rsidRPr="00DA78C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A78C9">
        <w:rPr>
          <w:rFonts w:cs="Times New Roman" w:eastAsia="Times New Roman"/>
          <w:b/>
          <w:lang w:eastAsia="hr-HR"/>
        </w:rPr>
        <w:t>Sukoišanska</w:t>
      </w:r>
      <w:proofErr w:type="spellEnd"/>
      <w:r w:rsidRPr="00DA78C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A78C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A78C9" w:rsidP="00DA78C9" w:rsidR="00DA78C9" w:rsidRPr="00DA78C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A78C9" w:rsidP="00DA78C9" w:rsidR="00DA78C9" w:rsidRPr="00DA78C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A78C9">
        <w:rPr>
          <w:rFonts w:cs="Times New Roman" w:eastAsia="Times New Roman"/>
          <w:b/>
          <w:lang w:eastAsia="hr-HR"/>
        </w:rPr>
        <w:t>R J E Š E NJ E</w:t>
      </w:r>
    </w:p>
    <w:p w:rsidRDefault="00DA78C9" w:rsidP="00DA78C9" w:rsidR="00DA78C9" w:rsidRPr="00DA78C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b/>
          <w:lang w:eastAsia="hr-HR"/>
        </w:rPr>
        <w:tab/>
      </w:r>
      <w:r w:rsidRPr="00DA78C9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DISERTUS d.o.o. za trgovinu i građenje, </w:t>
      </w:r>
      <w:proofErr w:type="spellStart"/>
      <w:r w:rsidRPr="00DA78C9">
        <w:rPr>
          <w:rFonts w:cs="Times New Roman" w:eastAsia="Times New Roman"/>
          <w:lang w:eastAsia="hr-HR"/>
        </w:rPr>
        <w:t>Pražnica</w:t>
      </w:r>
      <w:proofErr w:type="spellEnd"/>
      <w:r w:rsidRPr="00DA78C9">
        <w:rPr>
          <w:rFonts w:cs="Times New Roman" w:eastAsia="Times New Roman"/>
          <w:lang w:eastAsia="hr-HR"/>
        </w:rPr>
        <w:t xml:space="preserve">, </w:t>
      </w:r>
      <w:proofErr w:type="spellStart"/>
      <w:r w:rsidRPr="00DA78C9">
        <w:rPr>
          <w:rFonts w:cs="Times New Roman" w:eastAsia="Times New Roman"/>
          <w:lang w:eastAsia="hr-HR"/>
        </w:rPr>
        <w:t>Pražnica</w:t>
      </w:r>
      <w:proofErr w:type="spellEnd"/>
      <w:r w:rsidRPr="00DA78C9">
        <w:rPr>
          <w:rFonts w:cs="Times New Roman" w:eastAsia="Times New Roman"/>
          <w:lang w:eastAsia="hr-HR"/>
        </w:rPr>
        <w:t xml:space="preserve"> 18., OIB: 27990196156., MBS: 060239642., dana 03. listopada 2016. godine</w:t>
      </w: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center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r i j e š i o  j e</w:t>
      </w:r>
    </w:p>
    <w:p w:rsidRDefault="00DA78C9" w:rsidP="00DA78C9" w:rsidR="00DA78C9" w:rsidRPr="00DA78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 xml:space="preserve">Otvara se skraćeni stečajni postupak nad Dužnikom: DISERTUS d.o.o. za trgovinu i građenje, </w:t>
      </w:r>
      <w:proofErr w:type="spellStart"/>
      <w:r w:rsidRPr="00DA78C9">
        <w:rPr>
          <w:rFonts w:cs="Times New Roman" w:eastAsia="Times New Roman"/>
          <w:lang w:eastAsia="hr-HR"/>
        </w:rPr>
        <w:t>Pražnica</w:t>
      </w:r>
      <w:proofErr w:type="spellEnd"/>
      <w:r w:rsidRPr="00DA78C9">
        <w:rPr>
          <w:rFonts w:cs="Times New Roman" w:eastAsia="Times New Roman"/>
          <w:lang w:eastAsia="hr-HR"/>
        </w:rPr>
        <w:t xml:space="preserve">, </w:t>
      </w:r>
      <w:proofErr w:type="spellStart"/>
      <w:r w:rsidRPr="00DA78C9">
        <w:rPr>
          <w:rFonts w:cs="Times New Roman" w:eastAsia="Times New Roman"/>
          <w:lang w:eastAsia="hr-HR"/>
        </w:rPr>
        <w:t>Pražnica</w:t>
      </w:r>
      <w:proofErr w:type="spellEnd"/>
      <w:r w:rsidRPr="00DA78C9">
        <w:rPr>
          <w:rFonts w:cs="Times New Roman" w:eastAsia="Times New Roman"/>
          <w:lang w:eastAsia="hr-HR"/>
        </w:rPr>
        <w:t xml:space="preserve"> 18., OIB: 27990196156., MBS: 060239642. Skraćeni stečajni postupak je otvoren dana 03. listopada 2016. godine u 12,30 sati, kada je ovo rješenje objavljeno na mrežnoj stranici e-Oglasna ploča sudova.</w:t>
      </w:r>
    </w:p>
    <w:p w:rsidRDefault="00DA78C9" w:rsidP="00DA78C9" w:rsidR="00DA78C9" w:rsidRPr="00DA78C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Za stečajnog upravitelja imenuje se Renato Sabljić, Zdenački zavoj 14., Zagreb, OIB: 74644810692.</w:t>
      </w:r>
    </w:p>
    <w:p w:rsidRDefault="00DA78C9" w:rsidP="00DA78C9" w:rsidR="00DA78C9" w:rsidRPr="00DA78C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 xml:space="preserve">Zaključuje se skraćeni stečajni postupak nad Dužnikom: DISERTUS d.o.o. za trgovinu i građenje, </w:t>
      </w:r>
      <w:proofErr w:type="spellStart"/>
      <w:r w:rsidRPr="00DA78C9">
        <w:rPr>
          <w:rFonts w:cs="Times New Roman" w:eastAsia="Times New Roman"/>
          <w:lang w:eastAsia="hr-HR"/>
        </w:rPr>
        <w:t>Pražnica</w:t>
      </w:r>
      <w:proofErr w:type="spellEnd"/>
      <w:r w:rsidRPr="00DA78C9">
        <w:rPr>
          <w:rFonts w:cs="Times New Roman" w:eastAsia="Times New Roman"/>
          <w:lang w:eastAsia="hr-HR"/>
        </w:rPr>
        <w:t xml:space="preserve">, </w:t>
      </w:r>
      <w:proofErr w:type="spellStart"/>
      <w:r w:rsidRPr="00DA78C9">
        <w:rPr>
          <w:rFonts w:cs="Times New Roman" w:eastAsia="Times New Roman"/>
          <w:lang w:eastAsia="hr-HR"/>
        </w:rPr>
        <w:t>Pražnica</w:t>
      </w:r>
      <w:proofErr w:type="spellEnd"/>
      <w:r w:rsidRPr="00DA78C9">
        <w:rPr>
          <w:rFonts w:cs="Times New Roman" w:eastAsia="Times New Roman"/>
          <w:lang w:eastAsia="hr-HR"/>
        </w:rPr>
        <w:t xml:space="preserve"> 18., OIB: 27990196156., MBS: 060239642.</w:t>
      </w:r>
    </w:p>
    <w:p w:rsidRDefault="00DA78C9" w:rsidP="00DA78C9" w:rsidR="00DA78C9" w:rsidRPr="00DA78C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DA78C9" w:rsidP="00DA78C9" w:rsidR="00DA78C9" w:rsidRPr="00DA78C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center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Obrazloženje</w:t>
      </w:r>
    </w:p>
    <w:p w:rsidRDefault="00DA78C9" w:rsidP="00DA78C9" w:rsidR="00DA78C9" w:rsidRPr="00DA78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18. studenog 2015. godine Zahtjev za provedbu skraćenog stečajnog postupka (Zahtjev) nad Dužnikom: DISERTUS d.o.o. za trgovinu i građenje, </w:t>
      </w:r>
      <w:proofErr w:type="spellStart"/>
      <w:r w:rsidRPr="00DA78C9">
        <w:rPr>
          <w:rFonts w:cs="Times New Roman" w:eastAsia="Times New Roman"/>
          <w:lang w:eastAsia="hr-HR"/>
        </w:rPr>
        <w:t>Pražnica</w:t>
      </w:r>
      <w:proofErr w:type="spellEnd"/>
      <w:r w:rsidRPr="00DA78C9">
        <w:rPr>
          <w:rFonts w:cs="Times New Roman" w:eastAsia="Times New Roman"/>
          <w:lang w:eastAsia="hr-HR"/>
        </w:rPr>
        <w:t xml:space="preserve">, </w:t>
      </w:r>
      <w:proofErr w:type="spellStart"/>
      <w:r w:rsidRPr="00DA78C9">
        <w:rPr>
          <w:rFonts w:cs="Times New Roman" w:eastAsia="Times New Roman"/>
          <w:lang w:eastAsia="hr-HR"/>
        </w:rPr>
        <w:t>Pražnica</w:t>
      </w:r>
      <w:proofErr w:type="spellEnd"/>
      <w:r w:rsidRPr="00DA78C9">
        <w:rPr>
          <w:rFonts w:cs="Times New Roman" w:eastAsia="Times New Roman"/>
          <w:lang w:eastAsia="hr-HR"/>
        </w:rPr>
        <w:t xml:space="preserve"> 18.</w:t>
      </w: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629 dana, u ukupnom iznosu od: 5.803,63 kn, kao i da prema podacima koji su dostavljeni od Hrvatskog zavoda za mirovinskog osiguranje, Dužnik nema zaposlenih.</w:t>
      </w:r>
    </w:p>
    <w:p w:rsidRDefault="00DA78C9" w:rsidP="00DA78C9" w:rsidR="00DA78C9" w:rsidRPr="00DA7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A78C9">
        <w:rPr>
          <w:rFonts w:cs="Times New Roman" w:eastAsia="Times New Roman"/>
          <w:lang w:eastAsia="hr-HR"/>
        </w:rPr>
        <w:tab/>
        <w:t xml:space="preserve">                                                            </w:t>
      </w:r>
      <w:r w:rsidRPr="00DA78C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A78C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A78C9">
        <w:rPr>
          <w:rFonts w:cs="Times New Roman" w:eastAsia="Times New Roman"/>
          <w:b/>
          <w:lang w:eastAsia="hr-HR" w:val="en-AU"/>
        </w:rPr>
        <w:t xml:space="preserve">: 14. </w:t>
      </w:r>
      <w:r w:rsidRPr="00DA78C9">
        <w:rPr>
          <w:rFonts w:cs="Times New Roman" w:eastAsia="Times New Roman"/>
          <w:b/>
          <w:lang w:eastAsia="hr-HR"/>
        </w:rPr>
        <w:t>St-2182 /2015.</w:t>
      </w: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DA78C9">
        <w:rPr>
          <w:rFonts w:cs="Times New Roman" w:eastAsia="Times New Roman"/>
          <w:i/>
          <w:lang w:eastAsia="hr-HR"/>
        </w:rPr>
        <w:t>Narodne novine</w:t>
      </w:r>
      <w:r w:rsidRPr="00DA78C9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ab/>
      </w:r>
    </w:p>
    <w:p w:rsidRDefault="00DA78C9" w:rsidP="00DA78C9" w:rsidR="00DA78C9" w:rsidRPr="00DA7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A78C9" w:rsidP="00DA78C9" w:rsidR="00DA78C9" w:rsidRPr="00DA7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A78C9" w:rsidP="00DA78C9" w:rsidR="00DA78C9" w:rsidRPr="00DA7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A78C9" w:rsidP="00DA78C9" w:rsidR="00DA78C9" w:rsidRPr="00DA7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A78C9" w:rsidP="00DA78C9" w:rsidR="00DA78C9" w:rsidRPr="00DA7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A78C9" w:rsidP="00DA78C9" w:rsidR="00DA78C9" w:rsidRPr="00DA7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U Splitu, 03. listopada 2016. godine</w:t>
      </w:r>
    </w:p>
    <w:p w:rsidRDefault="00DA78C9" w:rsidP="00DA78C9" w:rsidR="00DA78C9" w:rsidRPr="00DA78C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S U D A C</w:t>
      </w:r>
    </w:p>
    <w:p w:rsidRDefault="00DA78C9" w:rsidP="00DA78C9" w:rsidR="00DA78C9" w:rsidRPr="00DA78C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Jozo Ćaleta</w:t>
      </w:r>
    </w:p>
    <w:p w:rsidRDefault="00DA78C9" w:rsidP="00DA78C9" w:rsidR="00DA78C9" w:rsidRPr="00DA78C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A78C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A78C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A78C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A78C9">
        <w:rPr>
          <w:rFonts w:cs="Times New Roman" w:eastAsia="Times New Roman"/>
          <w:b/>
          <w:lang w:eastAsia="hr-HR" w:val="en-AU"/>
        </w:rPr>
        <w:t xml:space="preserve">: 14. </w:t>
      </w:r>
      <w:r w:rsidRPr="00DA78C9">
        <w:rPr>
          <w:rFonts w:cs="Times New Roman" w:eastAsia="Times New Roman"/>
          <w:b/>
          <w:lang w:eastAsia="hr-HR"/>
        </w:rPr>
        <w:t>St-2182/2015.</w:t>
      </w: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POUKA O PRAVNOM LIJEKU:</w:t>
      </w: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DNA:</w:t>
      </w:r>
    </w:p>
    <w:p w:rsidRDefault="00DA78C9" w:rsidP="00DA78C9" w:rsidR="00DA78C9" w:rsidRPr="00DA78C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A78C9" w:rsidP="00DA78C9" w:rsidR="00DA78C9" w:rsidRPr="00DA78C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Dužniku,</w:t>
      </w:r>
    </w:p>
    <w:p w:rsidRDefault="00DA78C9" w:rsidP="00DA78C9" w:rsidR="00DA78C9" w:rsidRPr="00DA78C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 xml:space="preserve">stečajnom upravitelju Renato Sabljić, Zdenački zavoj 14., Zagreb, </w:t>
      </w:r>
    </w:p>
    <w:p w:rsidRDefault="00DA78C9" w:rsidP="00DA78C9" w:rsidR="00DA78C9" w:rsidRPr="00DA78C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Županijsko državno odvjetništvo Split,</w:t>
      </w:r>
    </w:p>
    <w:p w:rsidRDefault="00DA78C9" w:rsidP="00DA78C9" w:rsidR="00DA78C9" w:rsidRPr="00DA78C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 xml:space="preserve">Porezna uprava Split, </w:t>
      </w:r>
    </w:p>
    <w:p w:rsidRDefault="00DA78C9" w:rsidP="00DA78C9" w:rsidR="00DA78C9" w:rsidRPr="00DA78C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e-Oglasna ploča Suda – rok 20. dana,</w:t>
      </w:r>
    </w:p>
    <w:p w:rsidRDefault="00DA78C9" w:rsidP="00DA78C9" w:rsidR="00DA78C9" w:rsidRPr="00DA78C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sudski registar – nakon pravomoćnosti</w:t>
      </w:r>
    </w:p>
    <w:p w:rsidRDefault="00DA78C9" w:rsidP="00DA78C9" w:rsidR="00DA78C9" w:rsidRPr="00DA78C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78C9">
        <w:rPr>
          <w:rFonts w:cs="Times New Roman" w:eastAsia="Times New Roman"/>
          <w:lang w:eastAsia="hr-HR"/>
        </w:rPr>
        <w:t>u spis.</w:t>
      </w: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8C9" w:rsidP="00DA78C9" w:rsidR="00DA78C9" w:rsidRPr="00DA7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78C9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791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St-2182/2015-5</izvorni_sadrzaj>
    <derivirana_varijabla naziv="DomainObject.Oznaka_1">St-2182/2015-5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2182</izvorni_sadrzaj>
    <derivirana_varijabla naziv="DomainObject.Predmet.Broj_1">2182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St-2182/2015</izvorni_sadrzaj>
    <derivirana_varijabla naziv="DomainObject.Predmet.OznakaBroj_1">St-2182/2015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DISERTUS d.o.o. za trgovinu i građenje</izvorni_sadrzaj>
    <derivirana_varijabla naziv="DomainObject.Predmet.ProtustrankaFormated_1">  DISERTUS d.o.o. za trgovinu i građenje</derivirana_varijabla>
  </DomainObject.Predmet.ProtustrankaFormated>
  <DomainObject.Predmet.ProtustrankaFormatedOIB>
    <izvorni_sadrzaj>  DISERTUS d.o.o. za trgovinu i građenje, OIB 27990196156</izvorni_sadrzaj>
    <derivirana_varijabla naziv="DomainObject.Predmet.ProtustrankaFormatedOIB_1">  DISERTUS d.o.o. za trgovinu i građenje, OIB 27990196156</derivirana_varijabla>
  </DomainObject.Predmet.ProtustrankaFormatedOIB>
  <DomainObject.Predmet.ProtustrankaFormatedWithAdress>
    <izvorni_sadrzaj> DISERTUS d.o.o. za trgovinu i građenje, Pražnica 18, 21425 Pražnica</izvorni_sadrzaj>
    <derivirana_varijabla naziv="DomainObject.Predmet.ProtustrankaFormatedWithAdress_1"> DISERTUS d.o.o. za trgovinu i građenje, Pražnica 18, 21425 Pražnica</derivirana_varijabla>
  </DomainObject.Predmet.ProtustrankaFormatedWithAdress>
  <DomainObject.Predmet.ProtustrankaFormatedWithAdressOIB>
    <izvorni_sadrzaj> DISERTUS d.o.o. za trgovinu i građenje, OIB 27990196156, Pražnica 18, 21425 Pražnica</izvorni_sadrzaj>
    <derivirana_varijabla naziv="DomainObject.Predmet.ProtustrankaFormatedWithAdressOIB_1"> DISERTUS d.o.o. za trgovinu i građenje, OIB 27990196156, Pražnica 18, 21425 Pražnica</derivirana_varijabla>
  </DomainObject.Predmet.ProtustrankaFormatedWithAdressOIB>
  <DomainObject.Predmet.ProtustrankaWithAdress>
    <izvorni_sadrzaj>DISERTUS d.o.o. za trgovinu i građenje Pražnica 18, 21425 Pražnica</izvorni_sadrzaj>
    <derivirana_varijabla naziv="DomainObject.Predmet.ProtustrankaWithAdress_1">DISERTUS d.o.o. za trgovinu i građenje Pražnica 18, 21425 Pražnica</derivirana_varijabla>
  </DomainObject.Predmet.ProtustrankaWithAdress>
  <DomainObject.Predmet.ProtustrankaWithAdressOIB>
    <izvorni_sadrzaj>DISERTUS d.o.o. za trgovinu i građenje, OIB 27990196156, Pražnica 18, 21425 Pražnica</izvorni_sadrzaj>
    <derivirana_varijabla naziv="DomainObject.Predmet.ProtustrankaWithAdressOIB_1">DISERTUS d.o.o. za trgovinu i građenje, OIB 27990196156, Pražnica 18, 21425 Pražnica</derivirana_varijabla>
  </DomainObject.Predmet.ProtustrankaWithAdressOIB>
  <DomainObject.Predmet.ProtustrankaNazivFormated>
    <izvorni_sadrzaj>DISERTUS d.o.o. za trgovinu i građenje</izvorni_sadrzaj>
    <derivirana_varijabla naziv="DomainObject.Predmet.ProtustrankaNazivFormated_1">DISERTUS d.o.o. za trgovinu i građenje</derivirana_varijabla>
  </DomainObject.Predmet.ProtustrankaNazivFormated>
  <DomainObject.Predmet.ProtustrankaNazivFormatedOIB>
    <izvorni_sadrzaj>DISERTUS d.o.o. za trgovinu i građenje, OIB 27990196156</izvorni_sadrzaj>
    <derivirana_varijabla naziv="DomainObject.Predmet.ProtustrankaNazivFormatedOIB_1">DISERTUS d.o.o. za trgovinu i građenje, OIB 27990196156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5803.63</izvorni_sadrzaj>
    <derivirana_varijabla naziv="DomainObject.Predmet.TrenutnaVrijednost_1">5803.63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DISERTUS d.o.o. za trgovinu i građenje</item>
    </izvorni_sadrzaj>
    <derivirana_varijabla naziv="DomainObject.Predmet.ProtuStrankaListFormated_1">
      <item>DISERTUS d.o.o. za trgovinu i građenje</item>
    </derivirana_varijabla>
  </DomainObject.Predmet.ProtuStrankaListFormated>
  <DomainObject.Predmet.ProtuStrankaListFormatedOIB>
    <izvorni_sadrzaj>
      <item>DISERTUS d.o.o. za trgovinu i građenje, OIB 27990196156</item>
    </izvorni_sadrzaj>
    <derivirana_varijabla naziv="DomainObject.Predmet.ProtuStrankaListFormatedOIB_1">
      <item>DISERTUS d.o.o. za trgovinu i građenje, OIB 27990196156</item>
    </derivirana_varijabla>
  </DomainObject.Predmet.ProtuStrankaListFormatedOIB>
  <DomainObject.Predmet.ProtuStrankaListFormatedWithAdress>
    <izvorni_sadrzaj>
      <item>DISERTUS d.o.o. za trgovinu i građenje, Pražnica 18, 21425 Pražnica</item>
    </izvorni_sadrzaj>
    <derivirana_varijabla naziv="DomainObject.Predmet.ProtuStrankaListFormatedWithAdress_1">
      <item>DISERTUS d.o.o. za trgovinu i građenje, Pražnica 18, 21425 Pražnica</item>
    </derivirana_varijabla>
  </DomainObject.Predmet.ProtuStrankaListFormatedWithAdress>
  <DomainObject.Predmet.ProtuStrankaListFormatedWithAdressOIB>
    <izvorni_sadrzaj>
      <item>DISERTUS d.o.o. za trgovinu i građenje, OIB 27990196156, Pražnica 18, 21425 Pražnica</item>
    </izvorni_sadrzaj>
    <derivirana_varijabla naziv="DomainObject.Predmet.ProtuStrankaListFormatedWithAdressOIB_1">
      <item>DISERTUS d.o.o. za trgovinu i građenje, OIB 27990196156, Pražnica 18, 21425 Pražnica</item>
    </derivirana_varijabla>
  </DomainObject.Predmet.ProtuStrankaListFormatedWithAdressOIB>
  <DomainObject.Predmet.ProtuStrankaListNazivFormated>
    <izvorni_sadrzaj>
      <item>DISERTUS d.o.o. za trgovinu i građenje</item>
    </izvorni_sadrzaj>
    <derivirana_varijabla naziv="DomainObject.Predmet.ProtuStrankaListNazivFormated_1">
      <item>DISERTUS d.o.o. za trgovinu i građenje</item>
    </derivirana_varijabla>
  </DomainObject.Predmet.ProtuStrankaListNazivFormated>
  <DomainObject.Predmet.ProtuStrankaListNazivFormatedOIB>
    <izvorni_sadrzaj>
      <item>DISERTUS d.o.o. za trgovinu i građenje, OIB 27990196156</item>
    </izvorni_sadrzaj>
    <derivirana_varijabla naziv="DomainObject.Predmet.ProtuStrankaListNazivFormatedOIB_1">
      <item>DISERTUS d.o.o. za trgovinu i građenje, OIB 27990196156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St-2182/2015-5</izvorni_sadrzaj>
    <derivirana_varijabla naziv="DomainObject.PoslovniBrojDokumenta_1">St-2182/2015-5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DISERTUS d.o.o. za trgovinu i građenje</izvorni_sadrzaj>
    <derivirana_varijabla naziv="DomainObject.Predmet.ProtustrankaIDrugi_1">DISERTUS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DISERTUS d.o.o. za trgovinu i građenje, OIB 27990196156, Pražnica 18, 21425 Pražnica</izvorni_sadrzaj>
    <derivirana_varijabla naziv="DomainObject.Predmet.ProtustrankaIDrugiAdressOIB_1">DISERTUS d.o.o. za trgovinu i građenje, OIB 27990196156, Pražnica 18, 21425 Pražnica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DISERTUS d.o.o. za trgovinu i građenje</item>
      <item>FINANCIJSKA AGENCIJA, RC SPLIT</item>
    </izvorni_sadrzaj>
    <derivirana_varijabla naziv="DomainObject.Predmet.SudioniciListNaziv_1">
      <item>DISERTUS d.o.o. za trgovinu i građenje</item>
      <item>FINANCIJSKA AGENCIJA, RC SPLIT</item>
    </derivirana_varijabla>
  </DomainObject.Predmet.SudioniciListNaziv>
  <DomainObject.Predmet.SudioniciListAdressOIB>
    <izvorni_sadrzaj>
      <item>DISERTUS d.o.o. za trgovinu i građenje, OIB 27990196156, Pražnica 18,21425 Pražnica</item>
      <item>FINANCIJSKA AGENCIJA, RC SPLIT, OIB 85821130368, Mažuranićevo šetalište 24 b,21000 Split</item>
    </izvorni_sadrzaj>
    <derivirana_varijabla naziv="DomainObject.Predmet.SudioniciListAdressOIB_1">
      <item>DISERTUS d.o.o. za trgovinu i građenje, OIB 27990196156, Pražnica 18,21425 Pražnica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F5BD2-81B9-4731-BC50-9D2F157EA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790</properties:Words>
  <properties:Characters>4216</properties:Characters>
  <properties:Lines>146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2016-10-03T10:27:00Z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St-2182/2015-5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