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7d4d" w14:paraId="1c37d4d" w:rsidRDefault="00986E91" w:rsidP="00986E91" w:rsidR="00986E91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986E91" w:rsidP="00986E91" w:rsidR="00986E91" w:rsidRPr="00984BED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</w:p>
    <w:p w:rsidRDefault="00986E91" w:rsidP="00986E91" w:rsidR="00986E91" w:rsidRPr="001D6FC8">
      <w:r w:rsidRPr="00984BED">
        <w:t>TRGOVAČKI SUD U PAZINU</w:t>
      </w:r>
      <w:r w:rsidR="00103847">
        <w:tab/>
      </w:r>
      <w:r w:rsidR="00103847">
        <w:tab/>
      </w:r>
      <w:r w:rsidR="00103847">
        <w:tab/>
      </w:r>
      <w:r w:rsidR="00103847">
        <w:tab/>
      </w:r>
      <w:r w:rsidR="00103847">
        <w:tab/>
      </w:r>
      <w:r w:rsidR="00103847">
        <w:tab/>
        <w:t xml:space="preserve">       2 St-481</w:t>
      </w:r>
      <w:r w:rsidR="00103847" w:rsidRPr="00984BED">
        <w:t>/</w:t>
      </w:r>
      <w:r w:rsidR="00103847" w:rsidRPr="001D6FC8">
        <w:t>2017-9</w:t>
      </w:r>
    </w:p>
    <w:p w:rsidRDefault="00986E91" w:rsidP="00986E91" w:rsidR="00986E91" w:rsidRPr="001D6FC8">
      <w:r w:rsidRPr="001D6FC8">
        <w:t xml:space="preserve">    52000 PAZIN, Dršćevka 1 </w:t>
      </w:r>
      <w:r w:rsidRPr="001D6FC8">
        <w:tab/>
      </w:r>
      <w:r w:rsidRPr="001D6FC8">
        <w:tab/>
      </w:r>
      <w:r w:rsidRPr="001D6FC8">
        <w:tab/>
      </w:r>
      <w:r w:rsidRPr="001D6FC8">
        <w:tab/>
      </w:r>
      <w:r w:rsidRPr="001D6FC8">
        <w:tab/>
        <w:t xml:space="preserve">      </w:t>
      </w:r>
    </w:p>
    <w:p w:rsidRDefault="00986E91" w:rsidP="00986E91" w:rsidR="00986E91" w:rsidRPr="001D6FC8">
      <w:pPr>
        <w:jc w:val="both"/>
      </w:pPr>
      <w:r w:rsidRPr="001D6FC8">
        <w:tab/>
      </w:r>
    </w:p>
    <w:p w:rsidRDefault="00986E91" w:rsidP="00986E91" w:rsidR="00986E91" w:rsidRPr="001D6FC8">
      <w:pPr>
        <w:jc w:val="both"/>
      </w:pPr>
    </w:p>
    <w:p w:rsidRDefault="00986E91" w:rsidP="00986E91" w:rsidR="00986E91" w:rsidRPr="001D6FC8">
      <w:pPr>
        <w:jc w:val="center"/>
      </w:pPr>
      <w:r w:rsidRPr="001D6FC8">
        <w:t>U  I M E  R E P U B L I K E  H R V A T S K E</w:t>
      </w:r>
    </w:p>
    <w:p w:rsidRDefault="00986E91" w:rsidP="00986E91" w:rsidR="00986E91" w:rsidRPr="001D6FC8"/>
    <w:p w:rsidRDefault="00986E91" w:rsidP="00986E91" w:rsidR="00986E91" w:rsidRPr="001D6FC8">
      <w:pPr>
        <w:jc w:val="center"/>
      </w:pPr>
      <w:r w:rsidRPr="001D6FC8">
        <w:t>R J E Š E NJ E</w:t>
      </w:r>
    </w:p>
    <w:p w:rsidRDefault="00986E91" w:rsidP="00986E91" w:rsidR="00986E91" w:rsidRPr="001D6FC8"/>
    <w:p w:rsidRDefault="00986E91" w:rsidP="00986E91" w:rsidR="00986E91" w:rsidRPr="001D6FC8">
      <w:pPr>
        <w:jc w:val="both"/>
      </w:pPr>
      <w:r w:rsidRPr="001D6FC8">
        <w:tab/>
        <w:t xml:space="preserve">Trgovački sud u Pazinu, po sucu Adrijani Labinjan Skok, po prijedlogu radi otvaranja stečajnog postupka nad dužnikom SIGA NOVA PET d.o.o., Umag, Naselje Zambratija, Siparska 1, OIB: 49351345086, </w:t>
      </w:r>
      <w:r w:rsidR="00103847" w:rsidRPr="001D6FC8">
        <w:t>2. studenog</w:t>
      </w:r>
      <w:r w:rsidRPr="001D6FC8">
        <w:t xml:space="preserve"> 2017.</w:t>
      </w:r>
    </w:p>
    <w:p w:rsidRDefault="00986E91" w:rsidP="00986E91" w:rsidR="00986E91" w:rsidRPr="001D6FC8">
      <w:pPr>
        <w:jc w:val="both"/>
      </w:pPr>
    </w:p>
    <w:p w:rsidRDefault="00986E91" w:rsidP="00986E91" w:rsidR="00986E91" w:rsidRPr="00984BED">
      <w:pPr>
        <w:jc w:val="center"/>
      </w:pPr>
      <w:r w:rsidRPr="00984BED">
        <w:t>r i j e š i o    j e</w:t>
      </w:r>
    </w:p>
    <w:p w:rsidRDefault="00986E91" w:rsidP="00986E91" w:rsidR="00986E91" w:rsidRPr="00984BED">
      <w:pPr>
        <w:jc w:val="center"/>
      </w:pPr>
    </w:p>
    <w:p w:rsidRDefault="00986E91" w:rsidP="00986E91" w:rsidR="00986E91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SIGA NOVA PET d.o.o., Umag, Naselje Zambratija, Siparska 1, OIB: 49351345086</w:t>
      </w:r>
      <w:r w:rsidRPr="00984BED">
        <w:t>.</w:t>
      </w:r>
    </w:p>
    <w:p w:rsidRDefault="00986E91" w:rsidP="00986E91" w:rsidR="00986E91" w:rsidRPr="00984BED">
      <w:pPr>
        <w:ind w:firstLine="720"/>
        <w:jc w:val="both"/>
      </w:pPr>
    </w:p>
    <w:p w:rsidRDefault="00986E91" w:rsidP="00986E91" w:rsidR="00986E91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1D6FC8" w:rsidRPr="007C010D">
        <w:t>Milena Veljović iz Pule, Dobrilina 9, OIB: 90523902370</w:t>
      </w:r>
      <w:r w:rsidRPr="001E1262">
        <w:t>.</w:t>
      </w:r>
    </w:p>
    <w:p w:rsidRDefault="00986E91" w:rsidP="00986E91" w:rsidR="00986E91" w:rsidRPr="00984BED">
      <w:pPr>
        <w:ind w:firstLine="720"/>
        <w:jc w:val="both"/>
        <w:rPr>
          <w:bCs w:val="false"/>
        </w:rPr>
      </w:pPr>
    </w:p>
    <w:p w:rsidRDefault="00986E91" w:rsidP="00986E91" w:rsidR="00986E91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SIGA NOVA PET d.o.o., Umag, Naselje Zambratija, Siparska 1, OIB: 49351345086</w:t>
      </w:r>
      <w:r w:rsidRPr="00984BED">
        <w:t>.</w:t>
      </w:r>
    </w:p>
    <w:p w:rsidRDefault="00986E91" w:rsidP="00986E91" w:rsidR="00986E91" w:rsidRPr="00984BED">
      <w:pPr>
        <w:ind w:firstLine="720"/>
        <w:jc w:val="both"/>
        <w:rPr>
          <w:bCs w:val="false"/>
        </w:rPr>
      </w:pPr>
    </w:p>
    <w:p w:rsidRDefault="00986E91" w:rsidP="00986E91" w:rsidR="00986E91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986E91" w:rsidP="00986E91" w:rsidR="00986E91" w:rsidRPr="00984BED">
      <w:pPr>
        <w:autoSpaceDE w:val="false"/>
        <w:autoSpaceDN w:val="false"/>
        <w:adjustRightInd w:val="false"/>
        <w:ind w:firstLine="720"/>
        <w:jc w:val="both"/>
      </w:pPr>
    </w:p>
    <w:p w:rsidRDefault="00986E91" w:rsidP="00986E91" w:rsidR="00986E91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986E91" w:rsidP="00986E91" w:rsidR="00986E91">
      <w:pPr>
        <w:autoSpaceDE w:val="false"/>
        <w:autoSpaceDN w:val="false"/>
        <w:adjustRightInd w:val="false"/>
        <w:ind w:firstLine="720"/>
        <w:jc w:val="both"/>
      </w:pPr>
    </w:p>
    <w:p w:rsidRDefault="00986E91" w:rsidP="00986E91" w:rsidR="00986E91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SIGA NOVA PET d.o.o., Umag, Naselje Zambratija, Siparska 1, OIB: 49351345086,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481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986E91" w:rsidP="00986E91" w:rsidR="00986E91" w:rsidRPr="00984BED">
      <w:pPr>
        <w:jc w:val="both"/>
        <w:rPr>
          <w:bCs w:val="false"/>
        </w:rPr>
      </w:pPr>
    </w:p>
    <w:p w:rsidRDefault="00986E91" w:rsidP="00986E91" w:rsidR="00986E91" w:rsidRPr="00984BED">
      <w:pPr>
        <w:jc w:val="center"/>
        <w:rPr>
          <w:bCs w:val="false"/>
        </w:rPr>
      </w:pPr>
      <w:r w:rsidRPr="00984BED">
        <w:t>Obrazloženje</w:t>
      </w:r>
    </w:p>
    <w:p w:rsidRDefault="00986E91" w:rsidP="00986E91" w:rsidR="00986E91" w:rsidRPr="00984BED">
      <w:pPr>
        <w:rPr>
          <w:bCs w:val="false"/>
        </w:rPr>
      </w:pPr>
    </w:p>
    <w:p w:rsidRDefault="00986E91" w:rsidP="00986E91" w:rsidR="00986E91" w:rsidRPr="00984BED">
      <w:pPr>
        <w:ind w:firstLine="708"/>
        <w:jc w:val="both"/>
      </w:pPr>
      <w:r w:rsidRPr="00984BED">
        <w:t>Rješen</w:t>
      </w:r>
      <w:r>
        <w:t>jem ovog suda 2 St-481</w:t>
      </w:r>
      <w:r w:rsidRPr="00984BED">
        <w:t>/</w:t>
      </w:r>
      <w:r>
        <w:t>17</w:t>
      </w:r>
      <w:r w:rsidRPr="00984BED">
        <w:t xml:space="preserve">-3 od </w:t>
      </w:r>
      <w:r>
        <w:t>23. kolovoza 2017</w:t>
      </w:r>
      <w:r w:rsidRPr="00984BED">
        <w:t xml:space="preserve">. pokrenut je prethodni postupak radi utvrđivanja pretpostavki za otvaranje stečajnog postupka nad </w:t>
      </w:r>
      <w:r>
        <w:t>SIGA NOVA PET d.o.o., Umag, Naselje Zambratija, Siparska 1, OIB: 49351345086</w:t>
      </w:r>
      <w:r w:rsidRPr="00984BED">
        <w:t>.</w:t>
      </w:r>
    </w:p>
    <w:p w:rsidRDefault="00986E91" w:rsidP="00986E91" w:rsidR="001D6FC8">
      <w:pPr>
        <w:spacing w:lineRule="atLeast" w:line="240"/>
        <w:jc w:val="both"/>
      </w:pPr>
      <w:r w:rsidRPr="00984BED">
        <w:tab/>
      </w:r>
      <w:r w:rsidR="001D6FC8">
        <w:t>Iz pisane izjave zastupnika po zakonu dužnika, Nike Šarića, proizlazi da dužnik nema imovine.</w:t>
      </w:r>
    </w:p>
    <w:p w:rsidRDefault="00986E91" w:rsidP="00986E91" w:rsidR="00986E91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</w:t>
      </w:r>
      <w:r w:rsidRPr="00984BED">
        <w:lastRenderedPageBreak/>
        <w:t>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86E91" w:rsidP="00986E91" w:rsidR="00986E91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St-481</w:t>
      </w:r>
      <w:r w:rsidRPr="00984BED">
        <w:t>/1</w:t>
      </w:r>
      <w:r>
        <w:t>7</w:t>
      </w:r>
      <w:r w:rsidRPr="00984BED">
        <w:t>-</w:t>
      </w:r>
      <w:r>
        <w:t>8</w:t>
      </w:r>
      <w:r w:rsidRPr="00984BED">
        <w:t xml:space="preserve"> od </w:t>
      </w:r>
      <w:r>
        <w:t>5. listopada 2017.</w:t>
      </w:r>
      <w:r w:rsidRPr="00984BED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5. listopada 2017</w:t>
      </w:r>
      <w:r w:rsidRPr="00984BED">
        <w:t xml:space="preserve">. </w:t>
      </w:r>
    </w:p>
    <w:p w:rsidRDefault="00986E91" w:rsidP="00986E91" w:rsidR="00986E91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986E91" w:rsidP="00986E91" w:rsidR="00986E91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986E91" w:rsidP="00986E91" w:rsidR="00986E91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986E91" w:rsidP="00986E91" w:rsidR="00986E91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986E91" w:rsidP="00986E91" w:rsidR="00986E91" w:rsidRPr="00984BED"/>
    <w:p w:rsidRDefault="00986E91" w:rsidP="00986E91" w:rsidR="00986E91">
      <w:pPr>
        <w:jc w:val="center"/>
      </w:pPr>
      <w:r w:rsidRPr="00984BED">
        <w:t>U Pa</w:t>
      </w:r>
      <w:r w:rsidRPr="002B0527">
        <w:t>zi</w:t>
      </w:r>
      <w:r w:rsidRPr="00646D30">
        <w:t>n</w:t>
      </w:r>
      <w:r w:rsidRPr="001D6FC8">
        <w:t xml:space="preserve">u </w:t>
      </w:r>
      <w:r w:rsidR="00103847" w:rsidRPr="001D6FC8">
        <w:t xml:space="preserve">2. studenog </w:t>
      </w:r>
      <w:r w:rsidRPr="001D6FC8">
        <w:t>2017</w:t>
      </w:r>
      <w:r w:rsidRPr="00646D30">
        <w:t>.</w:t>
      </w:r>
      <w:r>
        <w:t xml:space="preserve"> </w:t>
      </w:r>
    </w:p>
    <w:p w:rsidRDefault="00986E91" w:rsidP="00986E91" w:rsidR="00986E91" w:rsidRPr="009631CE">
      <w:pPr>
        <w:jc w:val="center"/>
        <w:rPr>
          <w:color w:val="FF0000"/>
        </w:rPr>
      </w:pPr>
    </w:p>
    <w:p w:rsidRDefault="00103847" w:rsidP="00986E91" w:rsidR="00986E91" w:rsidRPr="00984BED">
      <w:pPr>
        <w:ind w:firstLine="720" w:left="5652"/>
        <w:jc w:val="both"/>
      </w:pPr>
      <w:r>
        <w:t xml:space="preserve">        Stečajna sutkinja</w:t>
      </w:r>
      <w:r w:rsidR="00986E91" w:rsidRPr="00984BED">
        <w:t xml:space="preserve"> </w:t>
      </w:r>
    </w:p>
    <w:p w:rsidRDefault="00986E91" w:rsidP="00986E91" w:rsidR="00986E91" w:rsidRPr="00984BED">
      <w:pPr>
        <w:ind w:left="5712"/>
        <w:jc w:val="both"/>
      </w:pPr>
      <w:r w:rsidRPr="00984BED">
        <w:t xml:space="preserve">          Adrijana Labinjan Skok, v.r.</w:t>
      </w:r>
    </w:p>
    <w:p w:rsidRDefault="00986E91" w:rsidP="00986E91" w:rsidR="00986E91">
      <w:pPr>
        <w:jc w:val="both"/>
      </w:pPr>
    </w:p>
    <w:p w:rsidRDefault="00986E91" w:rsidP="00986E91" w:rsidR="00986E91" w:rsidRPr="00984BED">
      <w:pPr>
        <w:jc w:val="both"/>
      </w:pPr>
    </w:p>
    <w:p w:rsidRDefault="00986E91" w:rsidP="00986E91" w:rsidR="00986E91" w:rsidRPr="00530639">
      <w:r w:rsidRPr="00530639">
        <w:t xml:space="preserve">UPUTA O PRAVNOM LIJEKU: </w:t>
      </w:r>
    </w:p>
    <w:p w:rsidRDefault="00986E91" w:rsidP="00986E91" w:rsidR="00986E91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986E91" w:rsidP="00986E91" w:rsidR="00986E91" w:rsidRPr="00984BED">
      <w:pPr>
        <w:jc w:val="both"/>
      </w:pPr>
    </w:p>
    <w:p w:rsidRDefault="00986E91" w:rsidP="00986E91" w:rsidR="00986E91" w:rsidRPr="00EC0467">
      <w:pPr>
        <w:jc w:val="both"/>
      </w:pPr>
      <w:r w:rsidRPr="00EC0467">
        <w:t>DNA:</w:t>
      </w:r>
    </w:p>
    <w:p w:rsidRDefault="00986E91" w:rsidP="00986E91" w:rsidR="00986E91" w:rsidRPr="00EC0467">
      <w:pPr>
        <w:jc w:val="both"/>
      </w:pPr>
      <w:r w:rsidRPr="00EC0467">
        <w:t xml:space="preserve">- </w:t>
      </w:r>
      <w:r>
        <w:t>SIGA NOVA PET d.o.o., Umag, Naselje Zambratija, Siparska 1</w:t>
      </w:r>
    </w:p>
    <w:p w:rsidRDefault="001D6FC8" w:rsidP="00986E91" w:rsidR="00986E91" w:rsidRPr="00EC0467">
      <w:pPr>
        <w:jc w:val="both"/>
      </w:pPr>
      <w:r>
        <w:t>- stečajna</w:t>
      </w:r>
      <w:r w:rsidR="00986E91" w:rsidRPr="00EC0467">
        <w:t xml:space="preserve"> upravitelj</w:t>
      </w:r>
      <w:r>
        <w:t>ica</w:t>
      </w:r>
      <w:r w:rsidR="00986E91" w:rsidRPr="00EC0467">
        <w:t xml:space="preserve"> </w:t>
      </w:r>
      <w:r w:rsidRPr="007C010D">
        <w:t>Milena Veljović iz Pule, Dobrilina 9</w:t>
      </w:r>
    </w:p>
    <w:p w:rsidRDefault="00986E91" w:rsidP="00986E91" w:rsidR="00986E91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986E91" w:rsidP="00986E91" w:rsidR="00986E91" w:rsidRPr="00EC0467">
      <w:pPr>
        <w:jc w:val="both"/>
      </w:pPr>
      <w:r w:rsidRPr="00EC0467">
        <w:t xml:space="preserve">- FINA, Regionalni centar Rijeka, Rijeka, F. Kurelca 8 </w:t>
      </w:r>
    </w:p>
    <w:p w:rsidRDefault="00986E91" w:rsidP="00986E91" w:rsidR="00986E91" w:rsidRPr="00EC0467">
      <w:pPr>
        <w:jc w:val="both"/>
      </w:pPr>
      <w:r w:rsidRPr="00EC0467">
        <w:t>- ŽDO Pula, Pula, Rovinjska ul. 2</w:t>
      </w:r>
    </w:p>
    <w:p w:rsidRDefault="00986E91" w:rsidP="00986E91" w:rsidR="00986E91" w:rsidRPr="00EC0467">
      <w:pPr>
        <w:jc w:val="both"/>
      </w:pPr>
      <w:r w:rsidRPr="00EC0467">
        <w:t>- mrežna stranica e-Oglasna ploča sudova – 8 dana</w:t>
      </w:r>
    </w:p>
    <w:p w:rsidRDefault="00986E91" w:rsidP="00986E91" w:rsidR="00986E91" w:rsidRPr="00EC0467">
      <w:pPr>
        <w:jc w:val="both"/>
      </w:pPr>
      <w:r w:rsidRPr="00EC0467">
        <w:t>- sudski registar elektronskim putem radi zabilježbe otvaranja stečajnog postupka</w:t>
      </w:r>
    </w:p>
    <w:p w:rsidRDefault="00986E91" w:rsidP="00986E91" w:rsidR="00986E91" w:rsidRPr="00EC0467">
      <w:pPr>
        <w:jc w:val="both"/>
      </w:pPr>
      <w:r w:rsidRPr="00EC0467">
        <w:t>Po pravomoćnosti:</w:t>
      </w:r>
    </w:p>
    <w:p w:rsidRDefault="00986E91" w:rsidP="00986E91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9631C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E91" w:rsidP="00986E91" w:rsidR="00986E91">
      <w:r>
        <w:separator/>
      </w:r>
    </w:p>
  </w:endnote>
  <w:endnote w:id="0" w:type="continuationSeparator">
    <w:p w:rsidRDefault="00986E91" w:rsidP="00986E91" w:rsidR="00986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E91" w:rsidP="00986E91" w:rsidR="00986E91">
      <w:r>
        <w:separator/>
      </w:r>
    </w:p>
  </w:footnote>
  <w:footnote w:id="0" w:type="continuationSeparator">
    <w:p w:rsidRDefault="00986E91" w:rsidP="00986E91" w:rsidR="00986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F052F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39E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="00103847">
          <w:t xml:space="preserve"> 2 St-481</w:t>
        </w:r>
        <w:r w:rsidR="00103847" w:rsidRPr="00984BED">
          <w:t>/</w:t>
        </w:r>
        <w:r w:rsidR="00103847">
          <w:t>20</w:t>
        </w:r>
        <w:r w:rsidR="00103847" w:rsidRPr="002B0527">
          <w:t>1</w:t>
        </w:r>
        <w:r w:rsidR="00103847" w:rsidRPr="00646D30">
          <w:t>7-</w:t>
        </w:r>
        <w:r w:rsidR="00103847">
          <w:t>9</w:t>
        </w:r>
      </w:p>
    </w:sdtContent>
  </w:sdt>
  <w:p w:rsidRDefault="001739E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52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E91"/>
    <w:rsid w:val="00103847"/>
    <w:rsid w:val="001739E8"/>
    <w:rsid w:val="001D6FC8"/>
    <w:rsid w:val="00554328"/>
    <w:rsid w:val="00985388"/>
    <w:rsid w:val="00986E91"/>
    <w:rsid w:val="00C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E9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6E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E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E9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6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6E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E9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6E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E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E9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6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6E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NOVA PET d.o.o. UMAG</izvorni_sadrzaj>
    <derivirana_varijabla naziv="DomainObject.Predmet.ProtustrankaFormated_1">  SIGA NOVA PET d.o.o. UMAG</derivirana_varijabla>
  </DomainObject.Predmet.ProtustrankaFormated>
  <DomainObject.Predmet.ProtustrankaFormatedOIB>
    <izvorni_sadrzaj>  SIGA NOVA PET d.o.o. UMAG, OIB 49351345086</izvorni_sadrzaj>
    <derivirana_varijabla naziv="DomainObject.Predmet.ProtustrankaFormatedOIB_1">  SIGA NOVA PET d.o.o. UMAG, OIB 49351345086</derivirana_varijabla>
  </DomainObject.Predmet.ProtustrankaFormatedOIB>
  <DomainObject.Predmet.ProtustrankaFormatedWithAdress>
    <izvorni_sadrzaj> SIGA NOVA PET d.o.o. UMAG, Naselje Zambratija, Siparska 1, 52470 Umag</izvorni_sadrzaj>
    <derivirana_varijabla naziv="DomainObject.Predmet.ProtustrankaFormatedWithAdress_1"> SIGA NOVA PET d.o.o. UMAG, Naselje Zambratija, Siparska 1, 52470 Umag</derivirana_varijabla>
  </DomainObject.Predmet.ProtustrankaFormatedWithAdress>
  <DomainObject.Predmet.ProtustrankaFormatedWithAdressOIB>
    <izvorni_sadrzaj> SIGA NOVA PET d.o.o. UMAG, OIB 49351345086, Naselje Zambratija, Siparska 1, 52470 Umag</izvorni_sadrzaj>
    <derivirana_varijabla naziv="DomainObject.Predmet.ProtustrankaFormatedWithAdressOIB_1"> SIGA NOVA PET d.o.o. UMAG, OIB 49351345086, Naselje Zambratija, Siparska 1, 52470 Umag</derivirana_varijabla>
  </DomainObject.Predmet.ProtustrankaFormatedWithAdressOIB>
  <DomainObject.Predmet.ProtustrankaWithAdress>
    <izvorni_sadrzaj>SIGA NOVA PET d.o.o. UMAG Naselje Zambratija, Siparska 1, 52470 Umag</izvorni_sadrzaj>
    <derivirana_varijabla naziv="DomainObject.Predmet.ProtustrankaWithAdress_1">SIGA NOVA PET d.o.o. UMAG Naselje Zambratija, Siparska 1, 52470 Umag</derivirana_varijabla>
  </DomainObject.Predmet.ProtustrankaWithAdress>
  <DomainObject.Predmet.ProtustrankaWithAdressOIB>
    <izvorni_sadrzaj>SIGA NOVA PET d.o.o. UMAG, OIB 49351345086, Naselje Zambratija, Siparska 1, 52470 Umag</izvorni_sadrzaj>
    <derivirana_varijabla naziv="DomainObject.Predmet.ProtustrankaWithAdressOIB_1">SIGA NOVA PET d.o.o. UMAG, OIB 49351345086, Naselje Zambratija, Siparska 1, 52470 Umag</derivirana_varijabla>
  </DomainObject.Predmet.ProtustrankaWithAdressOIB>
  <DomainObject.Predmet.ProtustrankaNazivFormated>
    <izvorni_sadrzaj>SIGA NOVA PET d.o.o. UMAG</izvorni_sadrzaj>
    <derivirana_varijabla naziv="DomainObject.Predmet.ProtustrankaNazivFormated_1">SIGA NOVA PET d.o.o. UMAG</derivirana_varijabla>
  </DomainObject.Predmet.ProtustrankaNazivFormated>
  <DomainObject.Predmet.ProtustrankaNazivFormatedOIB>
    <izvorni_sadrzaj>SIGA NOVA PET d.o.o. UMAG, OIB 49351345086</izvorni_sadrzaj>
    <derivirana_varijabla naziv="DomainObject.Predmet.ProtustrankaNazivFormatedOIB_1">SIGA NOVA PET d.o.o. UMAG, OIB 49351345086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7660.16</izvorni_sadrzaj>
    <derivirana_varijabla naziv="DomainObject.Predmet.TrenutnaVrijednost_1">7660.16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SIGA NOVA PET d.o.o. UMAG</item>
    </izvorni_sadrzaj>
    <derivirana_varijabla naziv="DomainObject.Predmet.ProtuStrankaListFormated_1">
      <item>SIGA NOVA PET d.o.o. UMAG</item>
    </derivirana_varijabla>
  </DomainObject.Predmet.ProtuStrankaListFormated>
  <DomainObject.Predmet.ProtuStrankaListFormatedOIB>
    <izvorni_sadrzaj>
      <item>SIGA NOVA PET d.o.o. UMAG, OIB 49351345086</item>
    </izvorni_sadrzaj>
    <derivirana_varijabla naziv="DomainObject.Predmet.ProtuStrankaListFormatedOIB_1">
      <item>SIGA NOVA PET d.o.o. UMAG, OIB 49351345086</item>
    </derivirana_varijabla>
  </DomainObject.Predmet.ProtuStrankaListFormatedOIB>
  <DomainObject.Predmet.ProtuStrankaListFormatedWithAdress>
    <izvorni_sadrzaj>
      <item>SIGA NOVA PET d.o.o. UMAG, Naselje Zambratija, Siparska 1, 52470 Umag</item>
    </izvorni_sadrzaj>
    <derivirana_varijabla naziv="DomainObject.Predmet.ProtuStrankaListFormatedWithAdress_1">
      <item>SIGA NOVA PET d.o.o. UMAG, Naselje Zambratija, Siparska 1, 52470 Umag</item>
    </derivirana_varijabla>
  </DomainObject.Predmet.ProtuStrankaListFormatedWithAdress>
  <DomainObject.Predmet.ProtuStrankaListFormatedWithAdressOIB>
    <izvorni_sadrzaj>
      <item>SIGA NOVA PET d.o.o. UMAG, OIB 49351345086, Naselje Zambratija, Siparska 1, 52470 Umag</item>
    </izvorni_sadrzaj>
    <derivirana_varijabla naziv="DomainObject.Predmet.ProtuStrankaListFormatedWithAdressOIB_1">
      <item>SIGA NOVA PET d.o.o. UMAG, OIB 49351345086, Naselje Zambratija, Siparska 1, 52470 Umag</item>
    </derivirana_varijabla>
  </DomainObject.Predmet.ProtuStrankaListFormatedWithAdressOIB>
  <DomainObject.Predmet.ProtuStrankaListNazivFormated>
    <izvorni_sadrzaj>
      <item>SIGA NOVA PET d.o.o. UMAG</item>
    </izvorni_sadrzaj>
    <derivirana_varijabla naziv="DomainObject.Predmet.ProtuStrankaListNazivFormated_1">
      <item>SIGA NOVA PET d.o.o. UMAG</item>
    </derivirana_varijabla>
  </DomainObject.Predmet.ProtuStrankaListNazivFormated>
  <DomainObject.Predmet.ProtuStrankaListNazivFormatedOIB>
    <izvorni_sadrzaj>
      <item>SIGA NOVA PET d.o.o. UMAG, OIB 49351345086</item>
    </izvorni_sadrzaj>
    <derivirana_varijabla naziv="DomainObject.Predmet.ProtuStrankaListNazivFormatedOIB_1">
      <item>SIGA NOVA PET d.o.o. UMAG, OIB 49351345086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SIGA NOVA PET d.o.o. UMAG</izvorni_sadrzaj>
    <derivirana_varijabla naziv="DomainObject.Predmet.ProtustrankaIDrugi_1">SIGA NOVA PET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SIGA NOVA PET d.o.o. UMAG, OIB 49351345086, Naselje Zambratija, Siparska 1, 52470 Umag</izvorni_sadrzaj>
    <derivirana_varijabla naziv="DomainObject.Predmet.ProtustrankaIDrugiAdressOIB_1">SIGA NOVA PET d.o.o. UMAG, OIB 49351345086, Naselje Zambratija, Siparska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SIGA NOVA PET d.o.o. UMAG</item>
    </izvorni_sadrzaj>
    <derivirana_varijabla naziv="DomainObject.Predmet.SudioniciListNaziv_1">
      <item>FINANCIJSKA AGENCIJA, RC RIJEKA, PODRUŽNICA PULA, PULA</item>
      <item>SIGA NOVA PET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SIGA NOVA PET d.o.o. UMAG, OIB 49351345086, Naselje Zambratija, Siparska 1,52470 Umag</item>
    </izvorni_sadrzaj>
    <derivirana_varijabla naziv="DomainObject.Predmet.SudioniciListAdressOIB_1">
      <item>FINANCIJSKA AGENCIJA, RC RIJEKA, PODRUŽNICA PULA, PULA, OIB 85821130368, Ulica grada Vukovara 70,10000 Zagreb</item>
      <item>SIGA NOVA PET d.o.o. UMAG, OIB 49351345086, Naselje Zambratija, Siparska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49351345086</item>
    </izvorni_sadrzaj>
    <derivirana_varijabla naziv="DomainObject.Predmet.SudioniciListNazivOIB_1">
      <item>, OIB 85821130368</item>
      <item>, OIB 49351345086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4342</properties:Characters>
  <properties:Lines>97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2017-10-05T08:16:00Z</dcterms:created>
  <dc:creator>Jasmina Matika</dc:creator>
  <cp:lastModifiedBy>Jasmina Matika</cp:lastModifiedBy>
  <dcterms:modified xmlns:xsi="http://www.w3.org/2001/XMLSchema-instance" xsi:type="dcterms:W3CDTF">2017-11-02T13:26:00Z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