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2e70" w14:paraId="0892e70" w:rsidRDefault="00AC6030" w:rsidP="00FC1537" w:rsidR="00AC6030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-605/15-5</w:t>
      </w:r>
    </w:p>
    <w:p w:rsidRDefault="00AC6030" w:rsidP="00E87D86" w:rsidR="00AC6030" w:rsidRPr="00FC1537">
      <w:pPr>
        <w:jc w:val="both"/>
      </w:pPr>
    </w:p>
    <w:p w:rsidRDefault="00AC6030" w:rsidP="00E87D86" w:rsidR="00AC6030" w:rsidRPr="00FC1537">
      <w:pPr>
        <w:jc w:val="both"/>
      </w:pPr>
    </w:p>
    <w:p w:rsidRDefault="00AC6030" w:rsidP="00E87D86" w:rsidR="00AC6030" w:rsidRPr="00FC1537">
      <w:pPr>
        <w:jc w:val="both"/>
      </w:pPr>
    </w:p>
    <w:p w:rsidRDefault="00AC6030" w:rsidP="00E87D86" w:rsidR="00AC6030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C6030" w:rsidP="00E87D86" w:rsidR="00AC6030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C6030" w:rsidP="00FC1537" w:rsidR="00AC6030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C6030" w:rsidP="00E87D86" w:rsidR="00AC6030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C6030" w:rsidP="00E87D86" w:rsidR="00AC6030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C6030" w:rsidP="00FC1537" w:rsidR="00AC6030" w:rsidRPr="00FC1537">
      <w:pPr>
        <w:jc w:val="center"/>
      </w:pPr>
      <w:r>
        <w:t>R E P U B L I K A   H R V A T S K A</w:t>
      </w:r>
    </w:p>
    <w:p w:rsidRDefault="00AC6030" w:rsidP="00E87D86" w:rsidR="00AC6030"/>
    <w:p w:rsidRDefault="00AC6030" w:rsidP="001F7D4E" w:rsidR="00AC6030">
      <w:pPr>
        <w:jc w:val="center"/>
      </w:pPr>
      <w:r>
        <w:t>O G L A S</w:t>
      </w:r>
    </w:p>
    <w:p w:rsidRDefault="00AC6030" w:rsidP="001F7D4E" w:rsidR="00AC6030">
      <w:pPr>
        <w:jc w:val="center"/>
      </w:pPr>
    </w:p>
    <w:p w:rsidRDefault="00AC6030" w:rsidP="001F7D4E" w:rsidR="00AC6030" w:rsidRPr="00FC1537">
      <w:pPr>
        <w:jc w:val="center"/>
      </w:pPr>
    </w:p>
    <w:p w:rsidRDefault="00AC6030" w:rsidP="00E87D86" w:rsidR="00AC6030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>FORTUNAL d.o.o.</w:t>
      </w:r>
      <w:r w:rsidR="00A249AD">
        <w:t>,</w:t>
      </w:r>
      <w:r>
        <w:t xml:space="preserve"> Zadar, Ivana Viteza od Sredne 17, Zadar, OIB: 17678312328,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10. studenoga 2015</w:t>
      </w:r>
      <w:r w:rsidRPr="00FC1537">
        <w:t xml:space="preserve">., dana </w:t>
      </w:r>
      <w:r w:rsidR="00BC4B8F">
        <w:t>28</w:t>
      </w:r>
      <w:r>
        <w:t xml:space="preserve">. prosinca 2015., objavio je </w:t>
      </w:r>
    </w:p>
    <w:p w:rsidRDefault="00AC6030" w:rsidP="00E87D86" w:rsidR="00AC6030">
      <w:pPr>
        <w:ind w:firstLine="720"/>
        <w:jc w:val="both"/>
      </w:pPr>
    </w:p>
    <w:p w:rsidRDefault="00AC6030" w:rsidP="00E87D86" w:rsidR="00AC6030">
      <w:pPr>
        <w:ind w:firstLine="720"/>
        <w:jc w:val="both"/>
      </w:pPr>
    </w:p>
    <w:p w:rsidRDefault="00AC6030" w:rsidP="00083422" w:rsidR="00AC6030" w:rsidRPr="00FC1537">
      <w:pPr>
        <w:jc w:val="center"/>
      </w:pPr>
      <w:r>
        <w:t>o g l a s</w:t>
      </w:r>
    </w:p>
    <w:p w:rsidRDefault="00AC6030" w:rsidP="005C42A8" w:rsidR="00AC6030">
      <w:pPr>
        <w:ind w:firstLine="315"/>
        <w:jc w:val="both"/>
      </w:pPr>
    </w:p>
    <w:p w:rsidRDefault="00AC6030" w:rsidP="005C42A8" w:rsidR="00AC6030">
      <w:pPr>
        <w:ind w:firstLine="315"/>
        <w:jc w:val="both"/>
      </w:pPr>
    </w:p>
    <w:p w:rsidRDefault="00AC6030" w:rsidP="00DE074C" w:rsidR="00AC6030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FORTUNAL d.o.o.</w:t>
      </w:r>
      <w:r w:rsidR="00A249AD">
        <w:t>,</w:t>
      </w:r>
      <w:r>
        <w:t xml:space="preserve"> Zadar, Ivana Viteza od Sredne 17, Zadar, OIB: 17678312328, </w:t>
      </w:r>
      <w:r w:rsidRPr="00FC1537">
        <w:t xml:space="preserve">iznosi </w:t>
      </w:r>
      <w:r>
        <w:rPr>
          <w:b/>
        </w:rPr>
        <w:t>6</w:t>
      </w:r>
      <w:r w:rsidRPr="0011713A">
        <w:rPr>
          <w:b/>
        </w:rPr>
        <w:t>.</w:t>
      </w:r>
      <w:r>
        <w:rPr>
          <w:b/>
        </w:rPr>
        <w:t>827</w:t>
      </w:r>
      <w:r w:rsidRPr="0011713A">
        <w:rPr>
          <w:b/>
        </w:rPr>
        <w:t>,</w:t>
      </w:r>
      <w:r>
        <w:rPr>
          <w:b/>
        </w:rPr>
        <w:t xml:space="preserve">65 </w:t>
      </w:r>
      <w:r>
        <w:t>kuna.</w:t>
      </w:r>
    </w:p>
    <w:p w:rsidRDefault="00AC6030" w:rsidP="00E87D86" w:rsidR="00AC6030" w:rsidRPr="00FC1537">
      <w:pPr>
        <w:jc w:val="both"/>
      </w:pPr>
    </w:p>
    <w:p w:rsidRDefault="00AC6030" w:rsidP="00CD5142" w:rsidR="00AC6030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dužnika Krešimir Mandić iz Turnja, Turanj 317,</w:t>
      </w:r>
      <w:r w:rsidR="00A249AD">
        <w:t xml:space="preserve"> OIB: 80627468150,</w:t>
      </w:r>
      <w:r>
        <w:t xml:space="preserve"> </w:t>
      </w:r>
      <w:r w:rsidRPr="00FC1537">
        <w:t>dužnika</w:t>
      </w:r>
      <w:r>
        <w:t xml:space="preserve"> FORTUNAL d.o.o.</w:t>
      </w:r>
      <w:r w:rsidR="00A249AD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C6030" w:rsidP="00CD5142" w:rsidR="00AC6030">
      <w:pPr>
        <w:jc w:val="both"/>
      </w:pPr>
    </w:p>
    <w:p w:rsidRDefault="00AC6030" w:rsidP="00865BF8" w:rsidR="00AC6030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C6030" w:rsidP="00CD5142" w:rsidR="00AC6030">
      <w:pPr>
        <w:jc w:val="both"/>
      </w:pPr>
    </w:p>
    <w:p w:rsidRDefault="00AC6030" w:rsidP="00CD5142" w:rsidR="00AC6030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FORTUNAL d.o.o.</w:t>
      </w:r>
      <w:r w:rsidR="00A249AD">
        <w:t>,</w:t>
      </w:r>
      <w:r>
        <w:t xml:space="preserve"> Zadar, Ivana Viteza od Sredne 17, Zadar, OIB: 17678312328,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FORTUNAL d.o.o.</w:t>
      </w:r>
      <w:r w:rsidR="00A249AD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211-605-2015.</w:t>
      </w:r>
    </w:p>
    <w:p w:rsidRDefault="00AC6030" w:rsidP="00CD5142" w:rsidR="00AC6030">
      <w:pPr>
        <w:jc w:val="both"/>
      </w:pPr>
    </w:p>
    <w:p w:rsidRDefault="00AC6030" w:rsidP="005C42A8" w:rsidR="00AC6030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AC6030" w:rsidP="00E523B5" w:rsidR="00AC6030">
      <w:pPr>
        <w:ind w:firstLine="315"/>
        <w:jc w:val="both"/>
      </w:pPr>
    </w:p>
    <w:p w:rsidRDefault="00AC6030" w:rsidP="00E87D86" w:rsidR="00AC6030" w:rsidRPr="00FC1537">
      <w:pPr>
        <w:jc w:val="center"/>
      </w:pPr>
      <w:r w:rsidRPr="00FC1537">
        <w:t xml:space="preserve">U Zadru, </w:t>
      </w:r>
      <w:r w:rsidR="00BC4B8F">
        <w:t>28</w:t>
      </w:r>
      <w:r>
        <w:t>. prosinca 2015</w:t>
      </w:r>
      <w:r w:rsidRPr="00FC1537">
        <w:t xml:space="preserve">. </w:t>
      </w:r>
    </w:p>
    <w:p w:rsidRDefault="00AC6030" w:rsidP="00E87D86" w:rsidR="00AC6030" w:rsidRPr="00FC1537">
      <w:pPr>
        <w:jc w:val="center"/>
      </w:pPr>
    </w:p>
    <w:p w:rsidRDefault="00AC6030" w:rsidP="00E87D86" w:rsidR="00AC6030" w:rsidRPr="00FC1537">
      <w:pPr>
        <w:jc w:val="right"/>
      </w:pPr>
    </w:p>
    <w:p w:rsidRDefault="00AC6030" w:rsidP="001945B8" w:rsidR="00AC603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AC6030" w:rsidP="001945B8" w:rsidR="00AC603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C6030" w:rsidP="00B84EF6" w:rsidR="00AC6030" w:rsidRPr="00FC1537">
      <w:pPr>
        <w:jc w:val="right"/>
      </w:pPr>
    </w:p>
    <w:p w:rsidRDefault="00AC6030" w:rsidP="00B84EF6" w:rsidR="00AC6030" w:rsidRPr="00FC1537">
      <w:pPr>
        <w:jc w:val="right"/>
      </w:pPr>
    </w:p>
    <w:p w:rsidRDefault="00AC6030" w:rsidP="00B84EF6" w:rsidR="00AC6030" w:rsidRPr="00FC1537"/>
    <w:p w:rsidRDefault="00AC6030" w:rsidP="00E87D86" w:rsidR="00AC6030" w:rsidRPr="00FC1537">
      <w:pPr>
        <w:jc w:val="both"/>
      </w:pPr>
    </w:p>
    <w:p w:rsidRDefault="00AC6030" w:rsidP="00FC1537" w:rsidR="00AC6030" w:rsidRPr="00865BF8">
      <w:pPr>
        <w:ind w:firstLine="708" w:left="12"/>
        <w:jc w:val="both"/>
      </w:pPr>
      <w:r w:rsidRPr="00865BF8">
        <w:t>DNA:</w:t>
      </w:r>
    </w:p>
    <w:p w:rsidRDefault="00AC6030" w:rsidP="00E87D86" w:rsidR="00AC6030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AC6030" w:rsidP="00E87D86" w:rsidR="00AC6030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AC6030" w:rsidP="00E87D86" w:rsidR="00AC6030" w:rsidRPr="00083422">
      <w:pPr>
        <w:ind w:firstLine="720"/>
        <w:jc w:val="both"/>
        <w:rPr>
          <w:b/>
        </w:rPr>
      </w:pPr>
    </w:p>
    <w:p w:rsidRDefault="00AC6030" w:rsidP="00E87D86" w:rsidR="00AC6030" w:rsidRPr="00FC1537">
      <w:pPr>
        <w:ind w:firstLine="720"/>
        <w:jc w:val="both"/>
      </w:pPr>
    </w:p>
    <w:p w:rsidRDefault="00AC6030" w:rsidP="00E87D86" w:rsidR="00AC6030" w:rsidRPr="00FC1537"/>
    <w:p w:rsidRDefault="00AC6030" w:rsidP="00E87D86" w:rsidR="00AC6030" w:rsidRPr="00FC1537"/>
    <w:p w:rsidRDefault="00AC6030" w:rsidR="00AC6030" w:rsidRPr="00FC1537"/>
    <w:sectPr w:rsidSect="00381900" w:rsidR="00AC6030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030" w:rsidP="00381900" w:rsidR="00AC6030">
      <w:r>
        <w:separator/>
      </w:r>
    </w:p>
  </w:endnote>
  <w:endnote w:id="0" w:type="continuationSeparator">
    <w:p w:rsidRDefault="00AC6030" w:rsidP="00381900" w:rsidR="00AC6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B8F" w:rsidR="00AC603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C2C16">
      <w:rPr>
        <w:noProof/>
      </w:rPr>
      <w:t>2</w:t>
    </w:r>
    <w:r>
      <w:rPr>
        <w:noProof/>
      </w:rPr>
      <w:fldChar w:fldCharType="end"/>
    </w:r>
  </w:p>
  <w:p w:rsidRDefault="00AC6030" w:rsidR="00AC60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030" w:rsidP="00381900" w:rsidR="00AC6030">
      <w:r>
        <w:separator/>
      </w:r>
    </w:p>
  </w:footnote>
  <w:footnote w:id="0" w:type="continuationSeparator">
    <w:p w:rsidRDefault="00AC6030" w:rsidP="00381900" w:rsidR="00AC6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B8F" w:rsidP="00FC1537" w:rsidR="00AC603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C2C16">
      <w:rPr>
        <w:noProof/>
      </w:rPr>
      <w:t>2</w:t>
    </w:r>
    <w:r>
      <w:rPr>
        <w:noProof/>
      </w:rPr>
      <w:fldChar w:fldCharType="end"/>
    </w:r>
    <w:r w:rsidR="00AC6030">
      <w:tab/>
    </w:r>
    <w:r w:rsidR="00AC6030">
      <w:tab/>
      <w:t xml:space="preserve">Poslovni broj: </w:t>
    </w:r>
    <w:r w:rsidR="00AC6030" w:rsidRPr="00FC1537">
      <w:t>1 St</w:t>
    </w:r>
    <w:r w:rsidR="00AC6030">
      <w:t>-605/15-5</w:t>
    </w:r>
  </w:p>
  <w:p w:rsidRDefault="00AC6030" w:rsidR="00AC6030">
    <w:pPr>
      <w:pStyle w:val="Zaglavlje"/>
      <w:jc w:val="center"/>
    </w:pPr>
  </w:p>
  <w:p w:rsidRDefault="00AC6030" w:rsidP="00FC1537" w:rsidR="00AC6030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C2C16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4D41"/>
    <w:rsid w:val="002D745C"/>
    <w:rsid w:val="002F25F6"/>
    <w:rsid w:val="003131CA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474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42B9F"/>
    <w:rsid w:val="00655D68"/>
    <w:rsid w:val="0065727A"/>
    <w:rsid w:val="00663483"/>
    <w:rsid w:val="006940FB"/>
    <w:rsid w:val="006B3AB1"/>
    <w:rsid w:val="006B76F8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84DA6"/>
    <w:rsid w:val="007A5785"/>
    <w:rsid w:val="007B6567"/>
    <w:rsid w:val="007E0FEA"/>
    <w:rsid w:val="007E1447"/>
    <w:rsid w:val="008109EF"/>
    <w:rsid w:val="00840CEA"/>
    <w:rsid w:val="00865BF8"/>
    <w:rsid w:val="008A3E45"/>
    <w:rsid w:val="008D0D9C"/>
    <w:rsid w:val="009422F5"/>
    <w:rsid w:val="009555F3"/>
    <w:rsid w:val="009B5862"/>
    <w:rsid w:val="009C3129"/>
    <w:rsid w:val="009F11EB"/>
    <w:rsid w:val="00A249AD"/>
    <w:rsid w:val="00A3143F"/>
    <w:rsid w:val="00A64858"/>
    <w:rsid w:val="00A74E19"/>
    <w:rsid w:val="00A96A7A"/>
    <w:rsid w:val="00AB2543"/>
    <w:rsid w:val="00AB5F7F"/>
    <w:rsid w:val="00AC6030"/>
    <w:rsid w:val="00B16FFC"/>
    <w:rsid w:val="00B82590"/>
    <w:rsid w:val="00B84EF6"/>
    <w:rsid w:val="00BB16C9"/>
    <w:rsid w:val="00BC4B8F"/>
    <w:rsid w:val="00BE2FFF"/>
    <w:rsid w:val="00C24CDB"/>
    <w:rsid w:val="00C30310"/>
    <w:rsid w:val="00C95A52"/>
    <w:rsid w:val="00C96EEB"/>
    <w:rsid w:val="00CC6FF6"/>
    <w:rsid w:val="00CD5142"/>
    <w:rsid w:val="00CE16F7"/>
    <w:rsid w:val="00D01B55"/>
    <w:rsid w:val="00D22ABD"/>
    <w:rsid w:val="00D23D0F"/>
    <w:rsid w:val="00D300E7"/>
    <w:rsid w:val="00D75C4C"/>
    <w:rsid w:val="00D7779A"/>
    <w:rsid w:val="00D872FF"/>
    <w:rsid w:val="00DA096F"/>
    <w:rsid w:val="00DB201E"/>
    <w:rsid w:val="00DB5C3C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1C2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C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69846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St-605/2015</izvorni_sadrzaj>
    <derivirana_varijabla naziv="DomainObject.Predmet.OznakaBroj_1">St-605/2015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FORTUNAL društvo s ograničenom odgovornošću za proizvodnju, poljoprivredu, graditeljstvo, trgovinu i usluge</izvorni_sadrzaj>
    <derivirana_varijabla naziv="DomainObject.Predmet.ProtustrankaFormated_1">  FORTUNAL društvo s ograničenom odgovornošću za proizvodnju, poljoprivredu, graditeljstvo, trgovinu i usluge</derivirana_varijabla>
  </DomainObject.Predmet.ProtustrankaFormated>
  <DomainObject.Predmet.ProtustrankaFormatedOIB>
    <izvorni_sadrzaj>  FORTUNAL društvo s ograničenom odgovornošću za proizvodnju, poljoprivredu, graditeljstvo, trgovinu i usluge, OIB 17678312328</izvorni_sadrzaj>
    <derivirana_varijabla naziv="DomainObject.Predmet.ProtustrankaFormatedOIB_1">  FORTUNAL društvo s ograničenom odgovornošću za proizvodnju, poljoprivredu, graditeljstvo, trgovinu i usluge, OIB 17678312328</derivirana_varijabla>
  </DomainObject.Predmet.ProtustrankaFormatedOIB>
  <DomainObject.Predmet.ProtustrankaFormatedWithAdress>
    <izvorni_sadrzaj> FORTUNAL društvo s ograničenom odgovornošću za proizvodnju, poljoprivredu, graditeljstvo, trgovinu i usluge, Ivana Viteza od Sredne  17 , 23000 Zadar</izvorni_sadrzaj>
    <derivirana_varijabla naziv="DomainObject.Predmet.ProtustrankaFormatedWithAdress_1"> FORTUNAL društvo s ograničenom odgovornošću za proizvodnju, poljoprivredu, graditeljstvo, trgovinu i usluge, Ivana Viteza od Sredne  17 , 23000 Zadar</derivirana_varijabla>
  </DomainObject.Predmet.ProtustrankaFormatedWithAdress>
  <DomainObject.Predmet.ProtustrankaFormatedWithAdressOIB>
    <izvorni_sadrzaj> FORTUNAL društvo s ograničenom odgovornošću za proizvodnju, poljoprivredu, graditeljstvo, trgovinu i usluge, OIB 17678312328, Ivana Viteza od Sredne  17 , 23000 Zadar</izvorni_sadrzaj>
    <derivirana_varijabla naziv="DomainObject.Predmet.ProtustrankaFormatedWithAdressOIB_1"> FORTUNAL društvo s ograničenom odgovornošću za proizvodnju, poljoprivredu, graditeljstvo, trgovinu i usluge, OIB 17678312328, Ivana Viteza od Sredne  17 , 23000 Zadar</derivirana_varijabla>
  </DomainObject.Predmet.ProtustrankaFormatedWithAdressOIB>
  <DomainObject.Predmet.ProtustrankaWithAdress>
    <izvorni_sadrzaj>FORTUNAL društvo s ograničenom odgovornošću za proizvodnju, poljoprivredu, graditeljstvo, trgovinu i usluge Ivana Viteza od Sredne  17 , 23000 Zadar</izvorni_sadrzaj>
    <derivirana_varijabla naziv="DomainObject.Predmet.ProtustrankaWithAdress_1">FORTUNAL društvo s ograničenom odgovornošću za proizvodnju, poljoprivredu, graditeljstvo, trgovinu i usluge Ivana Viteza od Sredne  17 , 23000 Zadar</derivirana_varijabla>
  </DomainObject.Predmet.ProtustrankaWithAdress>
  <DomainObject.Predmet.ProtustrankaWithAdressOIB>
    <izvorni_sadrzaj>FORTUNAL društvo s ograničenom odgovornošću za proizvodnju, poljoprivredu, graditeljstvo, trgovinu i usluge, OIB 17678312328, Ivana Viteza od Sredne  17 , 23000 Zadar</izvorni_sadrzaj>
    <derivirana_varijabla naziv="DomainObject.Predmet.ProtustrankaWithAdressOIB_1">FORTUNAL društvo s ograničenom odgovornošću za proizvodnju, poljoprivredu, graditeljstvo, trgovinu i usluge, OIB 17678312328, Ivana Viteza od Sredne  17 , 23000 Zadar</derivirana_varijabla>
  </DomainObject.Predmet.ProtustrankaWithAdressOIB>
  <DomainObject.Predmet.ProtustrankaNazivFormated>
    <izvorni_sadrzaj>FORTUNAL društvo s ograničenom odgovornošću za proizvodnju, poljoprivredu, graditeljstvo, trgovinu i usluge</izvorni_sadrzaj>
    <derivirana_varijabla naziv="DomainObject.Predmet.ProtustrankaNazivFormated_1">FORTUNAL društvo s ograničenom odgovornošću za proizvodnju, poljoprivredu, graditeljstvo, trgovinu i usluge</derivirana_varijabla>
  </DomainObject.Predmet.ProtustrankaNazivFormated>
  <DomainObject.Predmet.ProtustrankaNazivFormatedOIB>
    <izvorni_sadrzaj>FORTUNAL društvo s ograničenom odgovornošću za proizvodnju, poljoprivredu, graditeljstvo, trgovinu i usluge, OIB 17678312328</izvorni_sadrzaj>
    <derivirana_varijabla naziv="DomainObject.Predmet.ProtustrankaNazivFormatedOIB_1">FORTUNAL društvo s ograničenom odgovornošću za proizvodnju, poljoprivredu, graditeljstvo, trgovinu i usluge, OIB 17678312328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6827.65</izvorni_sadrzaj>
    <derivirana_varijabla naziv="DomainObject.Predmet.TrenutnaVrijednost_1">6827.65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FORTUNAL društvo s ograničenom odgovornošću za proizvodnju, poljoprivredu, graditeljstvo, trgovinu i usluge</item>
    </izvorni_sadrzaj>
    <derivirana_varijabla naziv="DomainObject.Predmet.ProtuStrankaListFormated_1">
      <item>FORTUNAL društvo s ograničenom odgovornošću za proizvodnju, poljoprivredu, graditeljstvo, trgovinu i usluge</item>
    </derivirana_varijabla>
  </DomainObject.Predmet.ProtuStrankaListFormated>
  <DomainObject.Predmet.ProtuStrankaListFormatedOIB>
    <izvorni_sadrzaj>
      <item>FORTUNAL društvo s ograničenom odgovornošću za proizvodnju, poljoprivredu, graditeljstvo, trgovinu i usluge, OIB 17678312328</item>
    </izvorni_sadrzaj>
    <derivirana_varijabla naziv="DomainObject.Predmet.ProtuStrankaListFormatedOIB_1">
      <item>FORTUNAL društvo s ograničenom odgovornošću za proizvodnju, poljoprivredu, graditeljstvo, trgovinu i usluge, OIB 17678312328</item>
    </derivirana_varijabla>
  </DomainObject.Predmet.ProtuStrankaListFormatedOIB>
  <DomainObject.Predmet.ProtuStrankaListFormatedWithAdress>
    <izvorni_sadrzaj>
      <item>FORTUNAL društvo s ograničenom odgovornošću za proizvodnju, poljoprivredu, graditeljstvo, trgovinu i usluge, Ivana Viteza od Sredne  17 , 23000 Zadar</item>
    </izvorni_sadrzaj>
    <derivirana_varijabla naziv="DomainObject.Predmet.ProtuStrankaListFormatedWithAdress_1">
      <item>FORTUNAL društvo s ograničenom odgovornošću za proizvodnju, poljoprivredu, graditeljstvo, trgovinu i usluge, Ivana Viteza od Sredne  17 , 23000 Zadar</item>
    </derivirana_varijabla>
  </DomainObject.Predmet.ProtuStrankaListFormatedWithAdress>
  <DomainObject.Predmet.ProtuStrankaListFormatedWithAdressOIB>
    <izvorni_sadrzaj>
      <item>FORTUNAL društvo s ograničenom odgovornošću za proizvodnju, poljoprivredu, graditeljstvo, trgovinu i usluge, OIB 17678312328, Ivana Viteza od Sredne  17 , 23000 Zadar</item>
    </izvorni_sadrzaj>
    <derivirana_varijabla naziv="DomainObject.Predmet.ProtuStrankaListFormatedWithAdressOIB_1">
      <item>FORTUNAL društvo s ograničenom odgovornošću za proizvodnju, poljoprivredu, graditeljstvo, trgovinu i usluge, OIB 17678312328, Ivana Viteza od Sredne  17 , 23000 Zadar</item>
    </derivirana_varijabla>
  </DomainObject.Predmet.ProtuStrankaListFormatedWithAdressOIB>
  <DomainObject.Predmet.ProtuStrankaListNazivFormated>
    <izvorni_sadrzaj>
      <item>FORTUNAL društvo s ograničenom odgovornošću za proizvodnju, poljoprivredu, graditeljstvo, trgovinu i usluge</item>
    </izvorni_sadrzaj>
    <derivirana_varijabla naziv="DomainObject.Predmet.ProtuStrankaListNazivFormated_1">
      <item>FORTUNAL društvo s ograničenom odgovornošću za proizvodnju, poljoprivredu, graditeljstvo, trgovinu i usluge</item>
    </derivirana_varijabla>
  </DomainObject.Predmet.ProtuStrankaListNazivFormated>
  <DomainObject.Predmet.ProtuStrankaListNazivFormatedOIB>
    <izvorni_sadrzaj>
      <item>FORTUNAL društvo s ograničenom odgovornošću za proizvodnju, poljoprivredu, graditeljstvo, trgovinu i usluge, OIB 17678312328</item>
    </izvorni_sadrzaj>
    <derivirana_varijabla naziv="DomainObject.Predmet.ProtuStrankaListNazivFormatedOIB_1">
      <item>FORTUNAL društvo s ograničenom odgovornošću za proizvodnju, poljoprivredu, graditeljstvo, trgovinu i usluge, OIB 17678312328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FORTUNAL društvo s ograničenom odgovornošću za proizvodnju, poljoprivredu, graditeljstvo, trgovinu i usluge</izvorni_sadrzaj>
    <derivirana_varijabla naziv="DomainObject.Predmet.ProtustrankaIDrugi_1">FORTUNAL društvo s ograničenom odgovornošću za proizvodnju, poljoprivredu,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FORTUNAL društvo s ograničenom odgovornošću za proizvodnju, poljoprivredu, graditeljstvo, trgovinu i usluge, OIB 17678312328, Ivana Viteza od Sredne  17 , 23000 Zadar</izvorni_sadrzaj>
    <derivirana_varijabla naziv="DomainObject.Predmet.ProtustrankaIDrugiAdressOIB_1">FORTUNAL društvo s ograničenom odgovornošću za proizvodnju, poljoprivredu, graditeljstvo, trgovinu i usluge, OIB 17678312328, Ivana Viteza od Sredne  17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FORTUNAL društvo s ograničenom odgovornošću za proizvodnju, poljoprivredu, graditeljstvo, trgovinu i usluge</item>
    </izvorni_sadrzaj>
    <derivirana_varijabla naziv="DomainObject.Predmet.SudioniciListNaziv_1">
      <item>FINA</item>
      <item>FORTUNAL društvo s ograničenom odgovornošću za proizvodnju, poljoprivredu, graditeljstvo, trgovinu i usluge</item>
    </derivirana_varijabla>
  </DomainObject.Predmet.SudioniciListNaziv>
  <DomainObject.Predmet.SudioniciListAdressOIB>
    <izvorni_sadrzaj>
      <item>FINA, OIB 85821130368</item>
      <item>FORTUNAL društvo s ograničenom odgovornošću za proizvodnju, poljoprivredu, graditeljstvo, trgovinu i usluge, OIB 17678312328, Ivana Viteza od Sredne  17 ,23000 Zadar</item>
    </izvorni_sadrzaj>
    <derivirana_varijabla naziv="DomainObject.Predmet.SudioniciListAdressOIB_1">
      <item>FINA, OIB 85821130368</item>
      <item>FORTUNAL društvo s ograničenom odgovornošću za proizvodnju, poljoprivredu, graditeljstvo, trgovinu i usluge, OIB 17678312328, Ivana Viteza od Sredne  17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17678312328</item>
    </izvorni_sadrzaj>
    <derivirana_varijabla naziv="DomainObject.Predmet.SudioniciListNazivOIB_1">
      <item>, OIB 85821130368</item>
      <item>, OIB 17678312328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2180</properties:Characters>
  <properties:Lines>69</properties:Lines>
  <properties:Paragraphs>18</properties:Paragraphs>
  <properties:TotalTime>7</properties:TotalTime>
  <properties:ScaleCrop>false</properties:ScaleCrop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2015-12-23T09:11:00Z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2015-12-28T09:09:00Z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