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20181"/>
        <w:tblInd w:type="dxa" w:w="567"/>
        <w:tblLook w:val="04A0" w:noVBand="1" w:noHBand="0" w:lastColumn="0" w:firstColumn="1" w:lastRow="0" w:firstRow="1"/>
      </w:tblPr>
      <w:tblGrid>
        <w:gridCol w:w="9923"/>
        <w:gridCol w:w="2836"/>
        <w:gridCol w:w="1529"/>
        <w:gridCol w:w="7"/>
        <w:gridCol w:w="3724"/>
        <w:gridCol w:w="7"/>
        <w:gridCol w:w="269"/>
        <w:gridCol w:w="7"/>
        <w:gridCol w:w="1872"/>
        <w:gridCol w:w="7"/>
      </w:tblGrid>
      <w:tr w14:textId="77777777" w14:paraId="362AE588" w:rsidTr="004B050D" w:rsidR="00DD21A6" w:rsidRPr="00DD21A6">
        <w:trPr>
          <w:gridAfter w:val="1"/>
          <w:wAfter w:type="dxa" w:w="7"/>
          <w:trHeight w:val="315"/>
        </w:trPr>
        <w:tc>
          <w:tcPr>
            <w:tcW w:type="dxa" w:w="14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4B6F742" w:rsidRDefault="00750604" w:rsidP="0016078F" w:rsidR="0016078F" w:rsidRPr="001607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6078F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Nadležni trgovački sud:</w:t>
            </w:r>
            <w:r w:rsidRPr="0016078F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16078F"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Trgovački sud u Zagrebu</w:t>
            </w:r>
          </w:p>
          <w:p w14:textId="77777777" w14:paraId="2A389225" w:rsidRDefault="0016078F" w:rsidP="0016078F" w:rsidR="0016078F" w:rsidRPr="001607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pl-PL"/>
              </w:rPr>
            </w:pPr>
            <w:r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Poslovni broj spisa: St-</w:t>
            </w:r>
            <w:r w:rsidR="00496B47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5270</w:t>
            </w:r>
            <w:r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/1</w:t>
            </w:r>
            <w:r w:rsidR="00496B47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6</w:t>
            </w:r>
          </w:p>
          <w:p w14:textId="77777777" w14:paraId="574B4FF6" w:rsidRDefault="0016078F" w:rsidP="0016078F" w:rsidR="0016078F" w:rsidRPr="001607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pl-PL"/>
              </w:rPr>
            </w:pPr>
            <w:r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 xml:space="preserve">Dužnik (ime i prezime / tvrtka ili naziv, OIB, adresa / sjedište): </w:t>
            </w:r>
          </w:p>
          <w:p w14:textId="77777777" w14:paraId="7F4764E2" w:rsidRDefault="00496B47" w:rsidP="0016078F" w:rsidR="00750604" w:rsidRPr="00DD21A6">
            <w:pPr>
              <w:pStyle w:val="Bezproreda"/>
              <w:rPr>
                <w:rFonts w:cs="Times New Roman" w:eastAsia="Times New Roman"/>
                <w:b/>
                <w:bCs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DRAGO-PROMET</w:t>
            </w:r>
            <w:r w:rsidR="0016078F"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 xml:space="preserve"> d.o.o., OIB </w:t>
            </w:r>
            <w:r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95983296224</w:t>
            </w:r>
            <w:r w:rsidR="0016078F" w:rsidRPr="0016078F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 xml:space="preserve">, Zagreb, </w:t>
            </w:r>
            <w:r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Mirna ulica 28</w:t>
            </w:r>
            <w:r w:rsidR="0016078F">
              <w:rPr>
                <w:lang w:val="pl-PL"/>
              </w:rPr>
              <w:t xml:space="preserve"> </w:t>
            </w:r>
          </w:p>
        </w:tc>
        <w:tc>
          <w:tcPr>
            <w:tcW w:type="dxa" w:w="37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0F62E1B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F53B354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913582F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14:textId="77777777" w14:paraId="69C0637D" w:rsidTr="004B050D" w:rsidR="00DD21A6" w:rsidRPr="00DD21A6">
        <w:trPr>
          <w:gridAfter w:val="1"/>
          <w:wAfter w:type="dxa" w:w="7"/>
          <w:trHeight w:val="315"/>
        </w:trPr>
        <w:tc>
          <w:tcPr>
            <w:tcW w:type="dxa" w:w="20174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6B45FCF" w:rsidRDefault="00750604" w:rsidP="00750604" w:rsid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21A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</w:t>
            </w:r>
          </w:p>
          <w:p w14:textId="77777777" w14:paraId="70CC5406" w:rsidRDefault="00750604" w:rsidP="005763F3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21A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0C26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                                                </w:t>
            </w:r>
            <w:r w:rsidRPr="00DD21A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POPIS VJEROVNIKA</w:t>
            </w:r>
          </w:p>
        </w:tc>
      </w:tr>
      <w:tr w14:textId="77777777" w14:paraId="1BD44A4F" w:rsidTr="004B050D" w:rsidR="00DD21A6" w:rsidRPr="00DD21A6">
        <w:trPr>
          <w:gridAfter w:val="1"/>
          <w:wAfter w:type="dxa" w:w="7"/>
          <w:trHeight w:val="315"/>
        </w:trPr>
        <w:tc>
          <w:tcPr>
            <w:tcW w:type="dxa" w:w="20174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4B58F40" w:rsidRDefault="00750604" w:rsidP="005763F3" w:rsidR="00750604" w:rsidRPr="000C26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DD21A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0C267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                         </w:t>
            </w:r>
            <w:r w:rsidRPr="000C267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(čl.222.Stečajnog zakona)</w:t>
            </w:r>
          </w:p>
          <w:p w14:textId="77777777" w14:paraId="14453FC0" w:rsidRDefault="00DD21A6" w:rsidP="00750604" w:rsid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14:textId="77777777" w14:paraId="3FAB76C0" w:rsidRDefault="00DD21A6" w:rsidP="00750604" w:rsid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14:textId="77777777" w14:paraId="2FF780F6" w:rsidRDefault="00DD21A6" w:rsidP="00DD21A6" w:rsidR="00496B47" w:rsidRPr="0016078F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16078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I. VIŠI ISPLATNI RED</w:t>
            </w:r>
          </w:p>
          <w:tbl>
            <w:tblPr>
              <w:tblW w:type="dxa" w:w="9521"/>
              <w:tblLook w:val="04A0" w:noVBand="1" w:noHBand="0" w:lastColumn="0" w:firstColumn="1" w:lastRow="0" w:firstRow="1"/>
            </w:tblPr>
            <w:tblGrid>
              <w:gridCol w:w="567"/>
              <w:gridCol w:w="2146"/>
              <w:gridCol w:w="1443"/>
              <w:gridCol w:w="3528"/>
              <w:gridCol w:w="1837"/>
            </w:tblGrid>
            <w:tr w14:textId="77777777" w14:paraId="2721C2F2" w:rsidTr="004B050D" w:rsidR="00DD21A6" w:rsidRPr="00DD21A6">
              <w:trPr>
                <w:trHeight w:val="631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451B35B5"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R.B.</w:t>
                  </w:r>
                </w:p>
              </w:tc>
              <w:tc>
                <w:tcPr>
                  <w:tcW w:type="dxa" w:w="214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3FE84083"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Ime i prezime/naziv vjerovnika</w:t>
                  </w:r>
                </w:p>
              </w:tc>
              <w:tc>
                <w:tcPr>
                  <w:tcW w:type="dxa" w:w="144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4BFFC0AC"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3528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14:textId="77777777" w14:paraId="2D8F7395"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Adresa/ sjedište vjerovnika</w:t>
                  </w:r>
                </w:p>
              </w:tc>
              <w:tc>
                <w:tcPr>
                  <w:tcW w:type="dxa" w:w="1837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7351E096"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Iznos prijavljene tražbine u kn</w:t>
                  </w:r>
                </w:p>
              </w:tc>
            </w:tr>
            <w:tr w14:textId="77777777" w14:paraId="1E66987B" w:rsidTr="004B050D" w:rsidR="00DD21A6" w:rsidRPr="00DD21A6">
              <w:trPr>
                <w:trHeight w:val="1500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14:textId="77777777" w14:paraId="5540797B"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1</w:t>
                  </w:r>
                </w:p>
              </w:tc>
              <w:tc>
                <w:tcPr>
                  <w:tcW w:type="dxa" w:w="214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25814D09" w:rsidRDefault="00DD21A6" w:rsidP="00634E1B" w:rsidR="00DD21A6" w:rsidRPr="00DD21A6">
                  <w:pPr>
                    <w:spacing w:lineRule="auto" w:line="240" w:after="0"/>
                    <w:ind w:right="-401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REPUBLIKA HRVATSKA, Ministarstvo financija, Porezna uprava</w:t>
                  </w:r>
                </w:p>
              </w:tc>
              <w:tc>
                <w:tcPr>
                  <w:tcW w:type="dxa" w:w="144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14:textId="77777777" w14:paraId="6C751494" w:rsidRDefault="00DD21A6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352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62A36873" w:rsidRDefault="00496B47" w:rsidP="00DD21A6" w:rsidR="00DD21A6" w:rsidRPr="00DD21A6">
                  <w:pPr>
                    <w:spacing w:lineRule="auto" w:line="240" w:after="0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Savska cesta 4</w:t>
                  </w:r>
                  <w:r w:rsidR="00DD21A6" w:rsidRPr="00DD21A6"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 xml:space="preserve">1, </w:t>
                  </w:r>
                  <w:r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Zagreb</w:t>
                  </w:r>
                </w:p>
              </w:tc>
              <w:tc>
                <w:tcPr>
                  <w:tcW w:type="dxa" w:w="183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14:textId="77777777" w14:paraId="31EAF931" w:rsidRDefault="0028143F" w:rsidP="00DD21A6" w:rsidR="00DD21A6" w:rsidRPr="00DD21A6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</w:pPr>
                  <w:r>
                    <w:rPr>
                      <w:rFonts w:cs="Times New Roman" w:eastAsia="Times New Roman" w:hAnsi="Calibri" w:ascii="Calibri"/>
                      <w:color w:val="000000"/>
                      <w:lang w:eastAsia="hr-HR"/>
                    </w:rPr>
                    <w:t>9.836,40</w:t>
                  </w:r>
                </w:p>
              </w:tc>
            </w:tr>
          </w:tbl>
          <w:p w14:textId="77777777" w14:paraId="60F46BB1" w:rsidRDefault="005763F3" w:rsidP="00750604" w:rsidR="005763F3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14:textId="77777777" w14:paraId="01DC1A6C" w:rsidTr="004B050D" w:rsidR="00DD21A6" w:rsidRPr="00DD21A6">
        <w:trPr>
          <w:trHeight w:val="135"/>
        </w:trPr>
        <w:tc>
          <w:tcPr>
            <w:tcW w:type="dxa" w:w="9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A33667B" w:rsidRDefault="005763F3" w:rsidP="005763F3" w:rsidR="0075060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6078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II. VIŠI ISPLATNI RED</w:t>
            </w:r>
          </w:p>
          <w:tbl>
            <w:tblPr>
              <w:tblW w:type="dxa" w:w="9521"/>
              <w:tblLook w:val="04A0" w:noVBand="1" w:noHBand="0" w:lastColumn="0" w:firstColumn="1" w:lastRow="0" w:firstRow="1"/>
            </w:tblPr>
            <w:tblGrid>
              <w:gridCol w:w="567"/>
              <w:gridCol w:w="2150"/>
              <w:gridCol w:w="1443"/>
              <w:gridCol w:w="3519"/>
              <w:gridCol w:w="1842"/>
            </w:tblGrid>
            <w:tr w14:textId="77777777" w14:paraId="27F7FCC6" w:rsidTr="004B050D" w:rsidR="00DC5210" w:rsidRPr="00DC5210">
              <w:trPr>
                <w:trHeight w:val="1008"/>
              </w:trPr>
              <w:tc>
                <w:tcPr>
                  <w:tcW w:type="dxa" w:w="5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60EF55D9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R.B.</w:t>
                  </w:r>
                </w:p>
              </w:tc>
              <w:tc>
                <w:tcPr>
                  <w:tcW w:type="dxa" w:w="215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58BD4584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Ime i prezime/ tvrtka ili naziv vjerovnika</w:t>
                  </w:r>
                </w:p>
              </w:tc>
              <w:tc>
                <w:tcPr>
                  <w:tcW w:type="dxa" w:w="144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7020B111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OIB vjerovnika</w:t>
                  </w:r>
                </w:p>
              </w:tc>
              <w:tc>
                <w:tcPr>
                  <w:tcW w:type="dxa" w:w="3519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3135CA65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Adresa/ sjedište vjerovnika</w:t>
                  </w:r>
                </w:p>
              </w:tc>
              <w:tc>
                <w:tcPr>
                  <w:tcW w:type="dxa" w:w="184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77A249D9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Iznos prijavljene tražbine u kn</w:t>
                  </w:r>
                </w:p>
              </w:tc>
            </w:tr>
            <w:tr w14:textId="77777777" w14:paraId="7BEC9E00" w:rsidTr="004B050D" w:rsidR="00DC5210" w:rsidRPr="00DC5210">
              <w:trPr>
                <w:trHeight w:val="1248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6FA903FB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1</w:t>
                  </w:r>
                </w:p>
              </w:tc>
              <w:tc>
                <w:tcPr>
                  <w:tcW w:type="dxa" w:w="215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420A9C09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GRAD ZAGREB</w:t>
                  </w:r>
                </w:p>
              </w:tc>
              <w:tc>
                <w:tcPr>
                  <w:tcW w:type="dxa" w:w="144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2C10D5D2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61817894937</w:t>
                  </w:r>
                </w:p>
              </w:tc>
              <w:tc>
                <w:tcPr>
                  <w:tcW w:type="dxa" w:w="351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1CE796E2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Trg S. Radića 1, Zagreb</w:t>
                  </w:r>
                </w:p>
              </w:tc>
              <w:tc>
                <w:tcPr>
                  <w:tcW w:type="dxa" w:w="184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7B941B6A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76.526,08</w:t>
                  </w:r>
                </w:p>
              </w:tc>
            </w:tr>
            <w:tr w14:textId="77777777" w14:paraId="0631B1C5" w:rsidTr="004B050D" w:rsidR="00DC5210" w:rsidRPr="00DC5210">
              <w:trPr>
                <w:trHeight w:val="1248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3F7666CD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2</w:t>
                  </w:r>
                </w:p>
              </w:tc>
              <w:tc>
                <w:tcPr>
                  <w:tcW w:type="dxa" w:w="215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3C52A99A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HRVATSKE VODE</w:t>
                  </w:r>
                </w:p>
              </w:tc>
              <w:tc>
                <w:tcPr>
                  <w:tcW w:type="dxa" w:w="144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4A415EB3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28921383001</w:t>
                  </w:r>
                </w:p>
              </w:tc>
              <w:tc>
                <w:tcPr>
                  <w:tcW w:type="dxa" w:w="351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48DAC621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Ulica grada Vukovara 220, Zagreb</w:t>
                  </w:r>
                </w:p>
              </w:tc>
              <w:tc>
                <w:tcPr>
                  <w:tcW w:type="dxa" w:w="184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0BEFB64F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13.197,51</w:t>
                  </w:r>
                </w:p>
              </w:tc>
            </w:tr>
            <w:tr w14:textId="77777777" w14:paraId="65121869" w:rsidTr="004B050D" w:rsidR="00DC5210" w:rsidRPr="00DC5210">
              <w:trPr>
                <w:trHeight w:val="1248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3B7D8777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3</w:t>
                  </w:r>
                </w:p>
              </w:tc>
              <w:tc>
                <w:tcPr>
                  <w:tcW w:type="dxa" w:w="215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59C2C336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 xml:space="preserve">REPUBLIKA HRVATSKA </w:t>
                  </w:r>
                </w:p>
              </w:tc>
              <w:tc>
                <w:tcPr>
                  <w:tcW w:type="dxa" w:w="144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1FC7C66F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52634238587</w:t>
                  </w:r>
                </w:p>
              </w:tc>
              <w:tc>
                <w:tcPr>
                  <w:tcW w:type="dxa" w:w="351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4E1465AB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Savska cesta 41, Zagreb</w:t>
                  </w:r>
                </w:p>
              </w:tc>
              <w:tc>
                <w:tcPr>
                  <w:tcW w:type="dxa" w:w="184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7F8D26B0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5.029,59</w:t>
                  </w:r>
                </w:p>
              </w:tc>
            </w:tr>
            <w:tr w14:textId="77777777" w14:paraId="12233C2F" w:rsidTr="004B050D" w:rsidR="00DC5210" w:rsidRPr="00DC5210">
              <w:trPr>
                <w:trHeight w:val="1248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023F5255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4</w:t>
                  </w:r>
                </w:p>
              </w:tc>
              <w:tc>
                <w:tcPr>
                  <w:tcW w:type="dxa" w:w="215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524646B8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SUVLASNICI SZ po upravitelju BMD d.o.o.</w:t>
                  </w:r>
                </w:p>
              </w:tc>
              <w:tc>
                <w:tcPr>
                  <w:tcW w:type="dxa" w:w="144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6D13D164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79273112873</w:t>
                  </w:r>
                </w:p>
              </w:tc>
              <w:tc>
                <w:tcPr>
                  <w:tcW w:type="dxa" w:w="351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2C54E449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Dobrodolska 13 a, Sesvete</w:t>
                  </w:r>
                </w:p>
              </w:tc>
              <w:tc>
                <w:tcPr>
                  <w:tcW w:type="dxa" w:w="184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4FC6A135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8.056,16</w:t>
                  </w:r>
                </w:p>
              </w:tc>
            </w:tr>
            <w:tr w14:textId="77777777" w14:paraId="4505DA70" w:rsidTr="004B050D" w:rsidR="00DC5210" w:rsidRPr="00DC5210">
              <w:trPr>
                <w:trHeight w:val="1440"/>
              </w:trPr>
              <w:tc>
                <w:tcPr>
                  <w:tcW w:type="dxa" w:w="56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14:textId="77777777" w14:paraId="6CC886F3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5</w:t>
                  </w:r>
                </w:p>
              </w:tc>
              <w:tc>
                <w:tcPr>
                  <w:tcW w:type="dxa" w:w="215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63EE1B1A" w:rsidRDefault="00DC5210" w:rsidP="00DC5210" w:rsidR="00DC5210" w:rsidRPr="00DC5210">
                  <w:pPr>
                    <w:spacing w:lineRule="auto" w:line="240" w:after="0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REPUBLIKA HRVATSKA, Ministarstvo financija, Porezna uprava</w:t>
                  </w:r>
                </w:p>
              </w:tc>
              <w:tc>
                <w:tcPr>
                  <w:tcW w:type="dxa" w:w="144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14:textId="77777777" w14:paraId="409293FB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18683136487</w:t>
                  </w:r>
                </w:p>
              </w:tc>
              <w:tc>
                <w:tcPr>
                  <w:tcW w:type="dxa" w:w="351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14:textId="77777777" w14:paraId="5243CE5D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Savska cesta 41, Zagreb</w:t>
                  </w:r>
                </w:p>
              </w:tc>
              <w:tc>
                <w:tcPr>
                  <w:tcW w:type="dxa" w:w="184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14:textId="77777777" w14:paraId="0E5098E2" w:rsidRDefault="00DC5210" w:rsidP="00DC5210" w:rsidR="00DC5210" w:rsidRPr="00DC5210">
                  <w:pPr>
                    <w:spacing w:lineRule="auto" w:line="240" w:after="0"/>
                    <w:jc w:val="center"/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</w:pPr>
                  <w:r w:rsidRPr="00DC5210">
                    <w:rPr>
                      <w:rFonts w:cs="Times New Roman" w:eastAsia="Times New Roman" w:hAnsi="Calibri" w:ascii="Calibri"/>
                      <w:color w:val="000000"/>
                      <w:lang w:val="en-US"/>
                    </w:rPr>
                    <w:t>306.547,43</w:t>
                  </w:r>
                </w:p>
              </w:tc>
            </w:tr>
          </w:tbl>
          <w:p w14:textId="77777777" w14:paraId="0C99C758" w:rsidRDefault="0028143F" w:rsidP="005763F3" w:rsidR="0028143F" w:rsidRPr="0016078F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14:textId="77777777" w14:paraId="0281277B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FD4491D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7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E05B68D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C3927F9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7BF52E5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14:textId="77777777" w14:paraId="45171B2F" w:rsidTr="004B050D" w:rsidR="00DD21A6" w:rsidRPr="00DD21A6">
        <w:trPr>
          <w:trHeight w:val="315"/>
        </w:trPr>
        <w:tc>
          <w:tcPr>
            <w:tcW w:type="dxa" w:w="9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02D4BE3" w:rsidRDefault="00750604" w:rsidP="00750604" w:rsidR="0075060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14:textId="77777777" w14:paraId="24C50D32" w:rsidRDefault="00DD21A6" w:rsidP="00750604" w:rsid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14:textId="32740545" w14:paraId="369806D0" w:rsidRDefault="005763F3" w:rsidP="005763F3" w:rsid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U Zagrebu, </w:t>
            </w:r>
            <w:r w:rsidR="005A6F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  <w:r w:rsidR="00DC521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  <w:r w:rsidR="005A6FB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.12.2018.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                                              </w:t>
            </w:r>
            <w:r w:rsidR="00634E1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Stečajni upravitelj</w:t>
            </w:r>
          </w:p>
          <w:p w14:textId="162B884A" w14:paraId="014A36A1" w:rsidRDefault="005763F3" w:rsidP="00634E1B" w:rsidR="00DD21A6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                                                                             </w:t>
            </w:r>
            <w:r w:rsidR="00926E7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Tomislav Čoga</w:t>
            </w: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14:textId="77777777" w14:paraId="171E6288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3B6BD0C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7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47F38D6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FB41FCD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C34EA8D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14:textId="77777777" w14:paraId="0E9D2AF7" w:rsidTr="004B050D" w:rsidR="00DD21A6" w:rsidRPr="00DD21A6">
        <w:trPr>
          <w:trHeight w:val="195"/>
        </w:trPr>
        <w:tc>
          <w:tcPr>
            <w:tcW w:type="dxa" w:w="9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14:textId="77777777" w14:paraId="227AAC93"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14:textId="77777777" w14:paraId="573B365A"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14:textId="77777777" w14:paraId="15A10851"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7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14:textId="77777777" w14:paraId="5DC8DB4C"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14:textId="77777777" w14:paraId="7D91E492"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14:textId="77777777" w14:paraId="60FABFCE" w:rsidRDefault="00750604" w:rsidP="00750604" w:rsidR="00750604" w:rsidRPr="00DD21A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14:textId="77777777" w14:paraId="645BA1E9" w:rsidTr="004B050D" w:rsidR="00DD21A6" w:rsidRPr="00DD21A6">
        <w:trPr>
          <w:trHeight w:val="165"/>
        </w:trPr>
        <w:tc>
          <w:tcPr>
            <w:tcW w:type="dxa" w:w="99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E85F323" w:rsidRDefault="00750604" w:rsidP="00750604" w:rsidR="00750604" w:rsidRPr="00DD21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3CD6267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944D757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7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1062137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334F114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1116BA7" w:rsidRDefault="00750604" w:rsidP="00750604" w:rsidR="00750604" w:rsidRPr="00DD21A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77777777" w14:paraId="2A5F42FC" w:rsidRDefault="00835D8E" w:rsidR="00835D8E" w:rsidRPr="00DD21A6">
      <w:pPr>
        <w15:collapsed w:val="false"/>
      </w:pPr>
    </w:p>
    <w:sectPr w:rsidSect="0028143F" w:rsidR="00835D8E" w:rsidRPr="00DD21A6">
      <w:pgSz w:h="16838" w:w="11906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604"/>
    <w:rsid w:val="00007216"/>
    <w:rsid w:val="000C267B"/>
    <w:rsid w:val="0016078F"/>
    <w:rsid w:val="0028143F"/>
    <w:rsid w:val="00496B47"/>
    <w:rsid w:val="004B050D"/>
    <w:rsid w:val="005763F3"/>
    <w:rsid w:val="005A6FBA"/>
    <w:rsid w:val="00634E1B"/>
    <w:rsid w:val="00750604"/>
    <w:rsid w:val="00835D8E"/>
    <w:rsid w:val="00926E70"/>
    <w:rsid w:val="00964317"/>
    <w:rsid w:val="00DC5210"/>
    <w:rsid w:val="00DD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7B3B34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078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078F"/>
    <w:rPr>
      <w:rFonts w:cs="Segoe UI" w:hAnsi="Segoe UI" w:ascii="Segoe UI"/>
      <w:sz w:val="18"/>
      <w:szCs w:val="18"/>
    </w:rPr>
  </w:style>
  <w:style w:styleId="Bezproreda" w:type="paragraph">
    <w:name w:val="No Spacing"/>
    <w:uiPriority w:val="1"/>
    <w:qFormat/>
    <w:rsid w:val="0016078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496B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317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4317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4317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4317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078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078F"/>
    <w:rPr>
      <w:rFonts w:ascii="Segoe UI" w:cs="Segoe UI" w:hAnsi="Segoe UI"/>
      <w:sz w:val="18"/>
      <w:szCs w:val="18"/>
    </w:rPr>
  </w:style>
  <w:style w:styleId="Bezproreda" w:type="paragraph">
    <w:name w:val="No Spacing"/>
    <w:uiPriority w:val="1"/>
    <w:qFormat/>
    <w:rsid w:val="0016078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496B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317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4317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431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431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3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9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7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81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151</properties:Words>
  <properties:Characters>934</properties:Characters>
  <properties:Lines>97</properties:Lines>
  <properties:Paragraphs>50</properties:Paragraphs>
  <properties:TotalTime>36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2018-12-19T13:20:00Z</dcterms:created>
  <dc:creator>Tomislav Čoga</dc:creator>
  <dc:description/>
  <cp:keywords/>
  <cp:lastModifiedBy>Matea Bizjak</cp:lastModifiedBy>
  <cp:lastPrinted>2018-12-19T13:39:00Z</cp:lastPrinted>
  <dcterms:modified xmlns:xsi="http://www.w3.org/2001/XMLSchema-instance" xsi:type="dcterms:W3CDTF">2019-01-07T08:38:00Z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St-5270/2016-27 / Podnesak - Popis vjerovnika (DRAGO-PROMET 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