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bcfc" w14:paraId="ddcbcf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A55E4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A55E4">
        <w:t>2706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A55E4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A55E4">
        <w:t>MAJA poljoprivredna zadruga za proizvodnju, trgovinu i usluge, Glina, Antuna Mihanovića 2, MBS: 120000021, OIB: 60561274654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7A55E4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7A55E4">
        <w:t>5.735.012,16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91261F"/>
    <w:rsid w:val="00920CA0"/>
    <w:rsid w:val="009419D8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CE7AB2"/>
    <w:rsid w:val="00D01B78"/>
    <w:rsid w:val="00D07F1B"/>
    <w:rsid w:val="00D626DB"/>
    <w:rsid w:val="00D66226"/>
    <w:rsid w:val="00DF1679"/>
    <w:rsid w:val="00EA1CD2"/>
    <w:rsid w:val="00EC3302"/>
    <w:rsid w:val="00ED6AA8"/>
    <w:rsid w:val="00F034D3"/>
    <w:rsid w:val="00F2231F"/>
    <w:rsid w:val="00F64384"/>
    <w:rsid w:val="00FB3FFA"/>
    <w:rsid w:val="00FC0E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E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E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E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E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E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E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E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E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St-2706/2015</izvorni_sadrzaj>
    <derivirana_varijabla naziv="DomainObject.Predmet.OznakaBroj_1">St-2706/2015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poljoprivredna zadruga za proizvodnju, trgovinu i usluge</izvorni_sadrzaj>
    <derivirana_varijabla naziv="DomainObject.Predmet.ProtustrankaFormated_1">  MAJA poljoprivredna zadruga za proizvodnju, trgovinu i usluge</derivirana_varijabla>
  </DomainObject.Predmet.ProtustrankaFormated>
  <DomainObject.Predmet.ProtustrankaFormatedOIB>
    <izvorni_sadrzaj>  MAJA poljoprivredna zadruga za proizvodnju, trgovinu i usluge, OIB 60561274654</izvorni_sadrzaj>
    <derivirana_varijabla naziv="DomainObject.Predmet.ProtustrankaFormatedOIB_1">  MAJA poljoprivredna zadruga za proizvodnju, trgovinu i usluge, OIB 60561274654</derivirana_varijabla>
  </DomainObject.Predmet.ProtustrankaFormatedOIB>
  <DomainObject.Predmet.ProtustrankaFormatedWithAdress>
    <izvorni_sadrzaj> MAJA poljoprivredna zadruga za proizvodnju, trgovinu i usluge, Antuna Mihanovića 2, 44400 Glina</izvorni_sadrzaj>
    <derivirana_varijabla naziv="DomainObject.Predmet.ProtustrankaFormatedWithAdress_1"> MAJA poljoprivredna zadruga za proizvodnju, trgovinu i usluge, Antuna Mihanovića 2, 44400 Glina</derivirana_varijabla>
  </DomainObject.Predmet.ProtustrankaFormatedWithAdress>
  <DomainObject.Predmet.ProtustrankaFormatedWithAdressOIB>
    <izvorni_sadrzaj> MAJA poljoprivredna zadruga za proizvodnju, trgovinu i usluge, OIB 60561274654, Antuna Mihanovića 2, 44400 Glina</izvorni_sadrzaj>
    <derivirana_varijabla naziv="DomainObject.Predmet.ProtustrankaFormatedWithAdressOIB_1"> MAJA poljoprivredna zadruga za proizvodnju, trgovinu i usluge, OIB 60561274654, Antuna Mihanovića 2, 44400 Glina</derivirana_varijabla>
  </DomainObject.Predmet.ProtustrankaFormatedWithAdressOIB>
  <DomainObject.Predmet.ProtustrankaWithAdress>
    <izvorni_sadrzaj>MAJA poljoprivredna zadruga za proizvodnju, trgovinu i usluge Antuna Mihanovića 2, 44400 Glina</izvorni_sadrzaj>
    <derivirana_varijabla naziv="DomainObject.Predmet.ProtustrankaWithAdress_1">MAJA poljoprivredna zadruga za proizvodnju, trgovinu i usluge Antuna Mihanovića 2, 44400 Glina</derivirana_varijabla>
  </DomainObject.Predmet.ProtustrankaWithAdress>
  <DomainObject.Predmet.ProtustrankaWithAdressOIB>
    <izvorni_sadrzaj>MAJA poljoprivredna zadruga za proizvodnju, trgovinu i usluge, OIB 60561274654, Antuna Mihanovića 2, 44400 Glina</izvorni_sadrzaj>
    <derivirana_varijabla naziv="DomainObject.Predmet.ProtustrankaWithAdressOIB_1">MAJA poljoprivredna zadruga za proizvodnju, trgovinu i usluge, OIB 60561274654, Antuna Mihanovića 2, 44400 Glina</derivirana_varijabla>
  </DomainObject.Predmet.ProtustrankaWithAdressOIB>
  <DomainObject.Predmet.ProtustrankaNazivFormated>
    <izvorni_sadrzaj>MAJA poljoprivredna zadruga za proizvodnju, trgovinu i usluge</izvorni_sadrzaj>
    <derivirana_varijabla naziv="DomainObject.Predmet.ProtustrankaNazivFormated_1">MAJA poljoprivredna zadruga za proizvodnju, trgovinu i usluge</derivirana_varijabla>
  </DomainObject.Predmet.ProtustrankaNazivFormated>
  <DomainObject.Predmet.ProtustrankaNazivFormatedOIB>
    <izvorni_sadrzaj>MAJA poljoprivredna zadruga za proizvodnju, trgovinu i usluge, OIB 60561274654</izvorni_sadrzaj>
    <derivirana_varijabla naziv="DomainObject.Predmet.ProtustrankaNazivFormatedOIB_1">MAJA poljoprivredna zadruga za proizvodnju, trgovinu i usluge, OIB 60561274654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 poljoprivredna zadruga za proizvodnju, trgovinu i usluge</item>
    </izvorni_sadrzaj>
    <derivirana_varijabla naziv="DomainObject.Predmet.ProtuStrankaListFormated_1">
      <item>MAJA poljoprivredna zadruga za proizvodnju, trgovinu i usluge</item>
    </derivirana_varijabla>
  </DomainObject.Predmet.ProtuStrankaListFormated>
  <DomainObject.Predmet.ProtuStrankaListFormatedOIB>
    <izvorni_sadrzaj>
      <item>MAJA poljoprivredna zadruga za proizvodnju, trgovinu i usluge, OIB 60561274654</item>
    </izvorni_sadrzaj>
    <derivirana_varijabla naziv="DomainObject.Predmet.ProtuStrankaListFormatedOIB_1">
      <item>MAJA poljoprivredna zadruga za proizvodnju, trgovinu i usluge, OIB 60561274654</item>
    </derivirana_varijabla>
  </DomainObject.Predmet.ProtuStrankaListFormatedOIB>
  <DomainObject.Predmet.ProtuStrankaListFormatedWithAdress>
    <izvorni_sadrzaj>
      <item>MAJA poljoprivredna zadruga za proizvodnju, trgovinu i usluge, Antuna Mihanovića 2, 44400 Glina</item>
    </izvorni_sadrzaj>
    <derivirana_varijabla naziv="DomainObject.Predmet.ProtuStrankaListFormatedWithAdress_1">
      <item>MAJA poljoprivredna zadruga za proizvodnju, trgovinu i usluge, Antuna Mihanovića 2, 44400 Glina</item>
    </derivirana_varijabla>
  </DomainObject.Predmet.ProtuStrankaListFormatedWithAdress>
  <DomainObject.Predmet.ProtuStrankaListFormatedWithAdressOIB>
    <izvorni_sadrzaj>
      <item>MAJA poljoprivredna zadruga za proizvodnju, trgovinu i usluge, OIB 60561274654, Antuna Mihanovića 2, 44400 Glina</item>
    </izvorni_sadrzaj>
    <derivirana_varijabla naziv="DomainObject.Predmet.ProtuStrankaListFormatedWithAdressOIB_1">
      <item>MAJA poljoprivredna zadruga za proizvodnju, trgovinu i usluge, OIB 60561274654, Antuna Mihanovića 2, 44400 Glina</item>
    </derivirana_varijabla>
  </DomainObject.Predmet.ProtuStrankaListFormatedWithAdressOIB>
  <DomainObject.Predmet.ProtuStrankaListNazivFormated>
    <izvorni_sadrzaj>
      <item>MAJA poljoprivredna zadruga za proizvodnju, trgovinu i usluge</item>
    </izvorni_sadrzaj>
    <derivirana_varijabla naziv="DomainObject.Predmet.ProtuStrankaListNazivFormated_1">
      <item>MAJA poljoprivredna zadruga za proizvodnju, trgovinu i usluge</item>
    </derivirana_varijabla>
  </DomainObject.Predmet.ProtuStrankaListNazivFormated>
  <DomainObject.Predmet.ProtuStrankaListNazivFormatedOIB>
    <izvorni_sadrzaj>
      <item>MAJA poljoprivredna zadruga za proizvodnju, trgovinu i usluge, OIB 60561274654</item>
    </izvorni_sadrzaj>
    <derivirana_varijabla naziv="DomainObject.Predmet.ProtuStrankaListNazivFormatedOIB_1">
      <item>MAJA poljoprivredna zadruga za proizvodnju, trgovinu i usluge, OIB 60561274654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 poljoprivredna zadruga za proizvodnju, trgovinu i usluge</izvorni_sadrzaj>
    <derivirana_varijabla naziv="DomainObject.Predmet.ProtustrankaIDrugi_1">MAJA poljoprivredna zadruga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MAJA poljoprivredna zadruga za proizvodnju, trgovinu i usluge, OIB 60561274654, Antuna Mihanovića 2, 44400 Glina</izvorni_sadrzaj>
    <derivirana_varijabla naziv="DomainObject.Predmet.ProtustrankaIDrugiAdressOIB_1">MAJA poljoprivredna zadruga za proizvodnju, trgovinu i usluge, OIB 60561274654, Antuna Mihanovića 2,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MAJA poljoprivredna zadruga za proizvodnju, trgovinu i usluge</item>
    </izvorni_sadrzaj>
    <derivirana_varijabla naziv="DomainObject.Predmet.SudioniciListNaziv_1">
      <item>FINA Regionalni centar Zagreb</item>
      <item>MAJA poljoprivredna zadruga za proizvodnju,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MAJA poljoprivredna zadruga za proizvodnju, trgovinu i usluge, OIB 60561274654, Antuna Mihanovića 2,44400 Glina</item>
    </izvorni_sadrzaj>
    <derivirana_varijabla naziv="DomainObject.Predmet.SudioniciListAdressOIB_1">
      <item>FINA Regionalni centar Zagreb, OIB 85821130368, Trg svibanjskih žrtava 1995. 1,10000 Zagreb</item>
      <item>MAJA poljoprivredna zadruga za proizvodnju, trgovinu i usluge, OIB 60561274654, Antuna Mihanovića 2,44400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60561274654</item>
    </izvorni_sadrzaj>
    <derivirana_varijabla naziv="DomainObject.Predmet.SudioniciListNazivOIB_1">
      <item>, OIB 85821130368</item>
      <item>, OIB 60561274654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1330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2015-12-28T09:26:00Z</dcterms:created>
  <dc:creator>ilukac</dc:creator>
  <cp:lastModifiedBy>Maja Hilje</cp:lastModifiedBy>
  <cp:lastPrinted>2015-12-28T09:25:00Z</cp:lastPrinted>
  <dcterms:modified xmlns:xsi="http://www.w3.org/2001/XMLSchema-instance" xsi:type="dcterms:W3CDTF">2016-01-04T07:48:00Z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