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118b" w14:paraId="b6f118b" w:rsidRDefault="00990627" w:rsidP="00AD2BC1" w:rsidR="00AD2BC1" w:rsidRPr="00990627">
      <w:pPr>
        <w15:collapsed w:val="false"/>
      </w:pPr>
      <w:bookmarkStart w:name="_GoBack" w:id="0"/>
      <w:bookmarkEnd w:id="0"/>
      <w:r>
        <w:t xml:space="preserve">                  </w:t>
      </w:r>
      <w:r w:rsidR="00AD2BC1" w:rsidRPr="00990627">
        <w:t xml:space="preserve">   </w:t>
      </w:r>
      <w:r w:rsidR="00AD2BC1" w:rsidRPr="00990627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2BC1" w:rsidRPr="00990627">
        <w:t xml:space="preserve">                                                            </w:t>
      </w:r>
    </w:p>
    <w:p w:rsidRDefault="00AD2BC1" w:rsidP="00AD2BC1" w:rsidR="00AD2BC1" w:rsidRPr="00990627">
      <w:r w:rsidRPr="00990627">
        <w:t xml:space="preserve">     REPUBLIKA HRVATSKA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</w:p>
    <w:p w:rsidRDefault="00AD2BC1" w:rsidP="00AD2BC1" w:rsidR="00AD2BC1" w:rsidRPr="00990627">
      <w:r w:rsidRPr="00990627">
        <w:t xml:space="preserve"> TRGOVAČKI SUD U PAZINU 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</w:t>
      </w:r>
    </w:p>
    <w:p w:rsidRDefault="00AD2BC1" w:rsidP="00AD2BC1" w:rsidR="00AD2BC1" w:rsidRPr="00990627">
      <w:r w:rsidRPr="00990627">
        <w:t xml:space="preserve">     52000 PAZIN, Dršćevka 1</w:t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</w:t>
      </w:r>
      <w:r w:rsidR="00963189" w:rsidRPr="00990627">
        <w:tab/>
        <w:t xml:space="preserve">        </w:t>
      </w:r>
    </w:p>
    <w:p w:rsidRDefault="00AD2BC1" w:rsidP="00AD2BC1" w:rsidR="00AD2BC1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 xml:space="preserve">             </w:t>
      </w:r>
    </w:p>
    <w:p w:rsidRDefault="00C54BCE" w:rsidP="00AD2BC1" w:rsidR="00AD2BC1" w:rsidRPr="00990627">
      <w:pPr>
        <w:jc w:val="center"/>
      </w:pPr>
      <w:r w:rsidRPr="00990627">
        <w:t>Z A K LJ U Č A K</w:t>
      </w:r>
    </w:p>
    <w:p w:rsidRDefault="00AD2BC1" w:rsidP="00AD2BC1" w:rsidR="00AD2BC1" w:rsidRPr="00990627">
      <w:pPr>
        <w:ind w:firstLine="708"/>
        <w:jc w:val="both"/>
      </w:pPr>
    </w:p>
    <w:p w:rsidRDefault="00AD2BC1" w:rsidP="00E534B4" w:rsidR="00E534B4" w:rsidRPr="00990627">
      <w:pPr>
        <w:ind w:firstLine="708"/>
        <w:jc w:val="both"/>
      </w:pPr>
      <w:r w:rsidRPr="00990627">
        <w:t>Trgovački sud u Pazinu, po stečajno</w:t>
      </w:r>
      <w:r w:rsidR="00E534B4" w:rsidRPr="00990627">
        <w:t xml:space="preserve">j sutkinji </w:t>
      </w:r>
      <w:proofErr w:type="spellStart"/>
      <w:r w:rsidR="00E534B4" w:rsidRPr="00990627">
        <w:t>Tijani</w:t>
      </w:r>
      <w:proofErr w:type="spellEnd"/>
      <w:r w:rsidR="00E534B4" w:rsidRPr="00990627">
        <w:t xml:space="preserve"> Licul, u stečajnom postupku nad dužnikom ULJANIK TESU SZZ d.o.o. „u stečaju“ Pula, </w:t>
      </w:r>
      <w:proofErr w:type="spellStart"/>
      <w:r w:rsidR="00E534B4" w:rsidRPr="00990627">
        <w:t>Flaciusova</w:t>
      </w:r>
      <w:proofErr w:type="spellEnd"/>
      <w:r w:rsidR="00585242" w:rsidRPr="00990627">
        <w:t xml:space="preserve"> 1, OIB: 88998196947, zastupanom</w:t>
      </w:r>
      <w:r w:rsidR="00E534B4" w:rsidRPr="00990627">
        <w:t xml:space="preserve"> po stečajnom upravitelju Kristijanu </w:t>
      </w:r>
      <w:proofErr w:type="spellStart"/>
      <w:r w:rsidR="00E534B4" w:rsidRPr="00990627">
        <w:t>Mijandrušiću</w:t>
      </w:r>
      <w:proofErr w:type="spellEnd"/>
      <w:r w:rsidR="00E534B4" w:rsidRPr="00990627">
        <w:t xml:space="preserve"> iz Pazina, Stari trg 7, OIB: 96007816779, </w:t>
      </w:r>
    </w:p>
    <w:p w:rsidRDefault="00AD2BC1" w:rsidP="00E534B4" w:rsidR="00AD2BC1" w:rsidRPr="00990627">
      <w:pPr>
        <w:ind w:firstLine="708"/>
        <w:jc w:val="both"/>
      </w:pPr>
    </w:p>
    <w:p w:rsidRDefault="00C54BCE" w:rsidP="00AD2BC1" w:rsidR="00AD2BC1" w:rsidRPr="00990627">
      <w:pPr>
        <w:jc w:val="center"/>
      </w:pPr>
      <w:r w:rsidRPr="00990627">
        <w:t xml:space="preserve">z a k </w:t>
      </w:r>
      <w:proofErr w:type="spellStart"/>
      <w:r w:rsidRPr="00990627">
        <w:t>lj</w:t>
      </w:r>
      <w:proofErr w:type="spellEnd"/>
      <w:r w:rsidRPr="00990627">
        <w:t xml:space="preserve"> u č i o  </w:t>
      </w:r>
      <w:r w:rsidR="00AD2BC1" w:rsidRPr="00990627">
        <w:t xml:space="preserve">  j e</w:t>
      </w:r>
    </w:p>
    <w:p w:rsidRDefault="003A3BBC" w:rsidP="00525B55" w:rsidR="003A3BBC">
      <w:pPr>
        <w:jc w:val="both"/>
      </w:pPr>
    </w:p>
    <w:p w:rsidRDefault="003A3BBC" w:rsidP="00525B55" w:rsidR="00C6784F" w:rsidRPr="00990627">
      <w:pPr>
        <w:jc w:val="both"/>
      </w:pPr>
      <w:r>
        <w:tab/>
      </w:r>
      <w:r w:rsidR="00C6784F">
        <w:t>Nalaže se računovodstvu ovog suda da</w:t>
      </w:r>
      <w:r w:rsidR="00991554">
        <w:t xml:space="preserve"> bez odgode</w:t>
      </w:r>
      <w:r w:rsidR="00C6784F">
        <w:t xml:space="preserve"> iznos od </w:t>
      </w:r>
      <w:r>
        <w:t>5.200,00</w:t>
      </w:r>
      <w:r w:rsidR="00C6784F">
        <w:t xml:space="preserve"> kn</w:t>
      </w:r>
      <w:r w:rsidR="008D2665">
        <w:t xml:space="preserve"> (</w:t>
      </w:r>
      <w:proofErr w:type="spellStart"/>
      <w:r>
        <w:t>pettisućaidvjestokuna</w:t>
      </w:r>
      <w:proofErr w:type="spellEnd"/>
      <w:r w:rsidR="008D2665">
        <w:t>)</w:t>
      </w:r>
      <w:r w:rsidR="00C6784F">
        <w:t xml:space="preserve"> (uplaćen</w:t>
      </w:r>
      <w:r>
        <w:t>i</w:t>
      </w:r>
      <w:r w:rsidR="00C6784F">
        <w:t xml:space="preserve"> preduj</w:t>
      </w:r>
      <w:r>
        <w:t>a</w:t>
      </w:r>
      <w:r w:rsidR="00C6784F">
        <w:t xml:space="preserve">m za sudjelovanje na draži) vrati </w:t>
      </w:r>
      <w:r>
        <w:t xml:space="preserve">Marinu Merliću iz Buzeta, </w:t>
      </w:r>
      <w:proofErr w:type="spellStart"/>
      <w:r>
        <w:t>Štrped</w:t>
      </w:r>
      <w:proofErr w:type="spellEnd"/>
      <w:r>
        <w:t xml:space="preserve">, </w:t>
      </w:r>
      <w:proofErr w:type="spellStart"/>
      <w:r>
        <w:t>Mažinjica</w:t>
      </w:r>
      <w:proofErr w:type="spellEnd"/>
      <w:r>
        <w:t xml:space="preserve"> 77, OIB: </w:t>
      </w:r>
      <w:r w:rsidRPr="003A3BBC">
        <w:t>04342705743</w:t>
      </w:r>
      <w:r>
        <w:t xml:space="preserve">, </w:t>
      </w:r>
      <w:r w:rsidR="00991554">
        <w:t xml:space="preserve">na broj </w:t>
      </w:r>
      <w:r>
        <w:t>HR</w:t>
      </w:r>
      <w:r w:rsidR="00622FFA">
        <w:t>3423800063246015312</w:t>
      </w:r>
      <w:r w:rsidR="00991554">
        <w:t>.</w:t>
      </w:r>
    </w:p>
    <w:p w:rsidRDefault="00E534B4" w:rsidP="00AD2BC1" w:rsidR="00E534B4" w:rsidRPr="00990627"/>
    <w:p w:rsidRDefault="00AD2BC1" w:rsidP="00AD2BC1" w:rsidR="00AD2BC1" w:rsidRPr="00990627">
      <w:pPr>
        <w:jc w:val="center"/>
      </w:pPr>
      <w:r w:rsidRPr="00990627">
        <w:t xml:space="preserve">U Pazinu, dana </w:t>
      </w:r>
      <w:r w:rsidR="006A7233">
        <w:t>19</w:t>
      </w:r>
      <w:r w:rsidR="00525B55" w:rsidRPr="00990627">
        <w:t xml:space="preserve">. </w:t>
      </w:r>
      <w:r w:rsidR="006A7233">
        <w:t>siječnja</w:t>
      </w:r>
      <w:r w:rsidR="00E534B4" w:rsidRPr="00990627">
        <w:t xml:space="preserve"> 201</w:t>
      </w:r>
      <w:r w:rsidR="006A7233">
        <w:t>7</w:t>
      </w:r>
      <w:r w:rsidRPr="00990627">
        <w:t xml:space="preserve">. </w:t>
      </w:r>
    </w:p>
    <w:p w:rsidRDefault="00AD2BC1" w:rsidP="00AD2BC1" w:rsidR="00AD2BC1" w:rsidRPr="00990627"/>
    <w:p w:rsidRDefault="00AD2BC1" w:rsidP="00E534B4" w:rsidR="00AD2BC1" w:rsidRPr="00990627">
      <w:r w:rsidRPr="00990627">
        <w:t xml:space="preserve">                                                                                         </w:t>
      </w:r>
      <w:r w:rsidRPr="00990627">
        <w:tab/>
      </w:r>
      <w:r w:rsidRPr="00990627">
        <w:tab/>
      </w:r>
      <w:r w:rsidR="00E534B4" w:rsidRPr="00990627">
        <w:t>Stečajna sutkinja:</w:t>
      </w:r>
    </w:p>
    <w:p w:rsidRDefault="00E534B4" w:rsidP="00E534B4" w:rsidR="00E534B4" w:rsidRPr="00990627"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</w:r>
      <w:r w:rsidRPr="00990627">
        <w:tab/>
        <w:t>Tijana Licul</w:t>
      </w:r>
      <w:r w:rsidR="00F52AE2">
        <w:t>, v. r.</w:t>
      </w:r>
    </w:p>
    <w:p w:rsidRDefault="006F7F85" w:rsidP="00AD2BC1" w:rsidR="006F7F85"/>
    <w:p w:rsidRDefault="006F7F85" w:rsidP="00AD2BC1" w:rsidR="006F7F85"/>
    <w:p w:rsidRDefault="00AD2BC1" w:rsidP="00AD2BC1" w:rsidR="00AD2BC1" w:rsidRPr="00990627">
      <w:r w:rsidRPr="00990627">
        <w:t>UPUTA O PRAVNOM LIJEKU:</w:t>
      </w:r>
    </w:p>
    <w:p w:rsidRDefault="00664F56" w:rsidP="00E534B4" w:rsidR="00AD2BC1" w:rsidRPr="00990627">
      <w:pPr>
        <w:ind w:firstLine="708"/>
        <w:jc w:val="both"/>
      </w:pPr>
      <w:r w:rsidRPr="00990627">
        <w:t>Protiv zaključka nije dopušten pravni lijek.</w:t>
      </w:r>
    </w:p>
    <w:p w:rsidRDefault="006F4663" w:rsidP="006F4663" w:rsidR="006F4663" w:rsidRPr="00990627"/>
    <w:p w:rsidRDefault="00AD2BC1" w:rsidP="006F4663" w:rsidR="00AD2BC1" w:rsidRPr="00990627">
      <w:r w:rsidRPr="00990627">
        <w:t>DNA:</w:t>
      </w:r>
    </w:p>
    <w:p w:rsidRDefault="00E534B4" w:rsidP="00E534B4" w:rsidR="00E534B4" w:rsidRPr="00990627">
      <w:pPr>
        <w:ind w:firstLine="708"/>
      </w:pPr>
      <w:r w:rsidRPr="00990627">
        <w:t>- e-oglasna ploča</w:t>
      </w:r>
    </w:p>
    <w:p w:rsidRDefault="00C33C73" w:rsidP="00990627" w:rsidR="006F4663" w:rsidRPr="00990627">
      <w:pPr>
        <w:ind w:firstLine="708"/>
        <w:jc w:val="both"/>
      </w:pPr>
      <w:r w:rsidRPr="00990627">
        <w:t xml:space="preserve">- </w:t>
      </w:r>
      <w:r w:rsidR="00990627" w:rsidRPr="00990627">
        <w:t xml:space="preserve">kupcu </w:t>
      </w:r>
      <w:r w:rsidR="003A3BBC">
        <w:t xml:space="preserve">Marinu Merliću iz Buzeta, </w:t>
      </w:r>
      <w:proofErr w:type="spellStart"/>
      <w:r w:rsidR="003A3BBC">
        <w:t>Štrped</w:t>
      </w:r>
      <w:proofErr w:type="spellEnd"/>
      <w:r w:rsidR="003A3BBC">
        <w:t xml:space="preserve">, </w:t>
      </w:r>
      <w:proofErr w:type="spellStart"/>
      <w:r w:rsidR="003A3BBC">
        <w:t>Mažinjica</w:t>
      </w:r>
      <w:proofErr w:type="spellEnd"/>
      <w:r w:rsidR="003A3BBC">
        <w:t xml:space="preserve"> 77, OIB: </w:t>
      </w:r>
      <w:r w:rsidR="003A3BBC" w:rsidRPr="003A3BBC">
        <w:t>04342705743</w:t>
      </w:r>
      <w:r w:rsidR="003A3BBC">
        <w:t>,</w:t>
      </w:r>
    </w:p>
    <w:p w:rsidRDefault="00B616A0" w:rsidP="006F4663" w:rsidR="006F4663" w:rsidRPr="00990627">
      <w:r>
        <w:tab/>
        <w:t>- TS RIJEKA - računovodstvo</w:t>
      </w:r>
    </w:p>
    <w:sectPr w:rsidSect="00990627" w:rsidR="006F4663" w:rsidRPr="00990627">
      <w:headerReference w:type="default" r:id="rId10"/>
      <w:pgSz w:h="16838" w:w="11906"/>
      <w:pgMar w:gutter="0" w:footer="709" w:header="709" w:left="1440" w:bottom="1135" w:right="1440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34B4" w:rsidP="00E534B4" w:rsidR="00E534B4">
      <w:r>
        <w:separator/>
      </w:r>
    </w:p>
  </w:endnote>
  <w:endnote w:id="0" w:type="continuationSeparator">
    <w:p w:rsidRDefault="00E534B4" w:rsidP="00E534B4" w:rsidR="00E53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34B4" w:rsidP="00E534B4" w:rsidR="00E534B4">
      <w:r>
        <w:separator/>
      </w:r>
    </w:p>
  </w:footnote>
  <w:footnote w:id="0" w:type="continuationSeparator">
    <w:p w:rsidRDefault="00E534B4" w:rsidP="00E534B4" w:rsidR="00E53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4B4" w:rsidP="00E534B4" w:rsidR="00E534B4">
    <w:pPr>
      <w:pStyle w:val="Zaglavlje"/>
      <w:jc w:val="right"/>
    </w:pPr>
    <w:proofErr w:type="spellStart"/>
    <w:r w:rsidRPr="00963189">
      <w:rPr>
        <w:sz w:val="23"/>
        <w:szCs w:val="23"/>
      </w:rPr>
      <w:t>Posl</w:t>
    </w:r>
    <w:proofErr w:type="spellEnd"/>
    <w:r w:rsidRPr="00963189">
      <w:rPr>
        <w:sz w:val="23"/>
        <w:szCs w:val="23"/>
      </w:rPr>
      <w:t>.</w:t>
    </w:r>
    <w:r>
      <w:rPr>
        <w:sz w:val="23"/>
        <w:szCs w:val="23"/>
      </w:rPr>
      <w:t xml:space="preserve"> </w:t>
    </w:r>
    <w:r w:rsidRPr="00963189">
      <w:rPr>
        <w:sz w:val="23"/>
        <w:szCs w:val="23"/>
      </w:rPr>
      <w:t>br</w:t>
    </w:r>
    <w:r>
      <w:rPr>
        <w:sz w:val="23"/>
        <w:szCs w:val="23"/>
      </w:rPr>
      <w:t>oj</w:t>
    </w:r>
    <w:r w:rsidRPr="00963189">
      <w:rPr>
        <w:sz w:val="23"/>
        <w:szCs w:val="23"/>
      </w:rPr>
      <w:t xml:space="preserve">: </w:t>
    </w:r>
    <w:r>
      <w:rPr>
        <w:sz w:val="23"/>
        <w:szCs w:val="23"/>
      </w:rPr>
      <w:t>4</w:t>
    </w:r>
    <w:r w:rsidRPr="00963189">
      <w:rPr>
        <w:sz w:val="23"/>
        <w:szCs w:val="23"/>
      </w:rPr>
      <w:t xml:space="preserve"> St-</w:t>
    </w:r>
    <w:r w:rsidR="00622FFA">
      <w:rPr>
        <w:sz w:val="23"/>
        <w:szCs w:val="23"/>
      </w:rPr>
      <w:t>1233/15-96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206D3"/>
    <w:multiLevelType w:val="hybridMultilevel"/>
    <w:tmpl w:val="01465C80"/>
    <w:lvl w:tplc="1D96529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8122E68"/>
    <w:multiLevelType w:val="hybridMultilevel"/>
    <w:tmpl w:val="6A5A6C34"/>
    <w:lvl w:tplc="E42CEC22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563B569A"/>
    <w:multiLevelType w:val="hybridMultilevel"/>
    <w:tmpl w:val="686A4704"/>
    <w:lvl w:tplc="AB14B97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581689"/>
    <w:multiLevelType w:val="hybridMultilevel"/>
    <w:tmpl w:val="0B9800D8"/>
    <w:lvl w:tplc="F708987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BC1"/>
    <w:rsid w:val="0004662A"/>
    <w:rsid w:val="00092B61"/>
    <w:rsid w:val="00191B13"/>
    <w:rsid w:val="001C4C06"/>
    <w:rsid w:val="00234EFC"/>
    <w:rsid w:val="003A3BBC"/>
    <w:rsid w:val="00400390"/>
    <w:rsid w:val="00525B55"/>
    <w:rsid w:val="00554328"/>
    <w:rsid w:val="00565609"/>
    <w:rsid w:val="00585242"/>
    <w:rsid w:val="00622FFA"/>
    <w:rsid w:val="00664F56"/>
    <w:rsid w:val="006864C4"/>
    <w:rsid w:val="006A7233"/>
    <w:rsid w:val="006F4663"/>
    <w:rsid w:val="006F7F85"/>
    <w:rsid w:val="00812974"/>
    <w:rsid w:val="00867F73"/>
    <w:rsid w:val="008D2665"/>
    <w:rsid w:val="00963189"/>
    <w:rsid w:val="00985388"/>
    <w:rsid w:val="00990627"/>
    <w:rsid w:val="00991554"/>
    <w:rsid w:val="00AD2BC1"/>
    <w:rsid w:val="00B616A0"/>
    <w:rsid w:val="00B7481D"/>
    <w:rsid w:val="00BE7F16"/>
    <w:rsid w:val="00C26A64"/>
    <w:rsid w:val="00C33C73"/>
    <w:rsid w:val="00C54BCE"/>
    <w:rsid w:val="00C6784F"/>
    <w:rsid w:val="00C912CF"/>
    <w:rsid w:val="00CA6A6B"/>
    <w:rsid w:val="00D07C7D"/>
    <w:rsid w:val="00DB4931"/>
    <w:rsid w:val="00E534B4"/>
    <w:rsid w:val="00F5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2BC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6A64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6A64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64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34B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2BC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2B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2BC1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6A64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6A64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64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3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34B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534B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5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89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601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1233</izvorni_sadrzaj>
    <derivirana_varijabla naziv="DomainObject.Predmet.Broj_1">1233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St-1233/2015</izvorni_sadrzaj>
    <derivirana_varijabla naziv="DomainObject.Predmet.OznakaBroj_1">St-1233/2015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svežanj I. i II. , te 3 registratora 
nalaze se u ref. 4 u ormaru od 
30.5.2016.</izvorni_sadrzaj>
    <derivirana_varijabla naziv="DomainObject.Predmet.PrimjedbaSuca_1">svežanj I. i II. , te 3 registratora 
nalaze se u ref. 4 u ormaru od 
30.5.2016.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ULJANIK TESU SZZ d.o.o. PULA</izvorni_sadrzaj>
    <derivirana_varijabla naziv="DomainObject.Predmet.ProtustrankaFormated_1">  ULJANIK TESU SZZ d.o.o. PULA</derivirana_varijabla>
  </DomainObject.Predmet.ProtustrankaFormated>
  <DomainObject.Predmet.ProtustrankaFormatedOIB>
    <izvorni_sadrzaj>  ULJANIK TESU SZZ d.o.o. PULA, OIB 88998196947</izvorni_sadrzaj>
    <derivirana_varijabla naziv="DomainObject.Predmet.ProtustrankaFormatedOIB_1">  ULJANIK TESU SZZ d.o.o. PULA, OIB 88998196947</derivirana_varijabla>
  </DomainObject.Predmet.ProtustrankaFormatedOIB>
  <DomainObject.Predmet.ProtustrankaFormatedWithAdress>
    <izvorni_sadrzaj> ULJANIK TESU SZZ d.o.o. PULA, Flaciusova 1, 52100 Pula</izvorni_sadrzaj>
    <derivirana_varijabla naziv="DomainObject.Predmet.ProtustrankaFormatedWithAdress_1"> ULJANIK TESU SZZ d.o.o. PULA, Flaciusova 1, 52100 Pula</derivirana_varijabla>
  </DomainObject.Predmet.ProtustrankaFormatedWithAdress>
  <DomainObject.Predmet.ProtustrankaFormatedWithAdressOIB>
    <izvorni_sadrzaj> ULJANIK TESU SZZ d.o.o. PULA, OIB 88998196947, Flaciusova 1, 52100 Pula</izvorni_sadrzaj>
    <derivirana_varijabla naziv="DomainObject.Predmet.ProtustrankaFormatedWithAdressOIB_1"> ULJANIK TESU SZZ d.o.o. PULA, OIB 88998196947, Flaciusova 1, 52100 Pula</derivirana_varijabla>
  </DomainObject.Predmet.ProtustrankaFormatedWithAdressOIB>
  <DomainObject.Predmet.ProtustrankaWithAdress>
    <izvorni_sadrzaj>ULJANIK TESU SZZ d.o.o. PULA Flaciusova 1, 52100 Pula</izvorni_sadrzaj>
    <derivirana_varijabla naziv="DomainObject.Predmet.ProtustrankaWithAdress_1">ULJANIK TESU SZZ d.o.o. PULA Flaciusova 1, 52100 Pula</derivirana_varijabla>
  </DomainObject.Predmet.ProtustrankaWithAdress>
  <DomainObject.Predmet.ProtustrankaWithAdressOIB>
    <izvorni_sadrzaj>ULJANIK TESU SZZ d.o.o. PULA, OIB 88998196947, Flaciusova 1, 52100 Pula</izvorni_sadrzaj>
    <derivirana_varijabla naziv="DomainObject.Predmet.ProtustrankaWithAdressOIB_1">ULJANIK TESU SZZ d.o.o. PULA, OIB 88998196947, Flaciusova 1, 52100 Pula</derivirana_varijabla>
  </DomainObject.Predmet.ProtustrankaWithAdressOIB>
  <DomainObject.Predmet.ProtustrankaNazivFormated>
    <izvorni_sadrzaj>ULJANIK TESU SZZ d.o.o. PULA</izvorni_sadrzaj>
    <derivirana_varijabla naziv="DomainObject.Predmet.ProtustrankaNazivFormated_1">ULJANIK TESU SZZ d.o.o. PULA</derivirana_varijabla>
  </DomainObject.Predmet.ProtustrankaNazivFormated>
  <DomainObject.Predmet.ProtustrankaNazivFormatedOIB>
    <izvorni_sadrzaj>ULJANIK TESU SZZ d.o.o. PULA, OIB 88998196947</izvorni_sadrzaj>
    <derivirana_varijabla naziv="DomainObject.Predmet.ProtustrankaNazivFormatedOIB_1">ULJANIK TESU SZZ d.o.o. PULA, OIB 88998196947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TESU SZZ d.o.o. PULA</item>
    </izvorni_sadrzaj>
    <derivirana_varijabla naziv="DomainObject.Predmet.ProtuStrankaListFormated_1">
      <item>ULJANIK TESU SZZ d.o.o. PULA</item>
    </derivirana_varijabla>
  </DomainObject.Predmet.ProtuStrankaListFormated>
  <DomainObject.Predmet.ProtuStrankaListFormatedOIB>
    <izvorni_sadrzaj>
      <item>ULJANIK TESU SZZ d.o.o. PULA, OIB 88998196947</item>
    </izvorni_sadrzaj>
    <derivirana_varijabla naziv="DomainObject.Predmet.ProtuStrankaListFormatedOIB_1">
      <item>ULJANIK TESU SZZ d.o.o. PULA, OIB 88998196947</item>
    </derivirana_varijabla>
  </DomainObject.Predmet.ProtuStrankaListFormatedOIB>
  <DomainObject.Predmet.ProtuStrankaListFormatedWithAdress>
    <izvorni_sadrzaj>
      <item>ULJANIK TESU SZZ d.o.o. PULA, Flaciusova 1, 52100 Pula</item>
    </izvorni_sadrzaj>
    <derivirana_varijabla naziv="DomainObject.Predmet.ProtuStrankaListFormatedWithAdress_1">
      <item>ULJANIK TESU SZZ d.o.o. PULA, Flaciusova 1, 52100 Pula</item>
    </derivirana_varijabla>
  </DomainObject.Predmet.ProtuStrankaListFormatedWithAdress>
  <DomainObject.Predmet.ProtuStrankaListFormatedWithAdressOIB>
    <izvorni_sadrzaj>
      <item>ULJANIK TESU SZZ d.o.o. PULA, OIB 88998196947, Flaciusova 1, 52100 Pula</item>
    </izvorni_sadrzaj>
    <derivirana_varijabla naziv="DomainObject.Predmet.ProtuStrankaListFormatedWithAdressOIB_1">
      <item>ULJANIK TESU SZZ d.o.o. PULA, OIB 88998196947, Flaciusova 1, 52100 Pula</item>
    </derivirana_varijabla>
  </DomainObject.Predmet.ProtuStrankaListFormatedWithAdressOIB>
  <DomainObject.Predmet.ProtuStrankaListNazivFormated>
    <izvorni_sadrzaj>
      <item>ULJANIK TESU SZZ d.o.o. PULA</item>
    </izvorni_sadrzaj>
    <derivirana_varijabla naziv="DomainObject.Predmet.ProtuStrankaListNazivFormated_1">
      <item>ULJANIK TESU SZZ d.o.o. PULA</item>
    </derivirana_varijabla>
  </DomainObject.Predmet.ProtuStrankaListNazivFormated>
  <DomainObject.Predmet.ProtuStrankaListNazivFormatedOIB>
    <izvorni_sadrzaj>
      <item>ULJANIK TESU SZZ d.o.o. PULA, OIB 88998196947</item>
    </izvorni_sadrzaj>
    <derivirana_varijabla naziv="DomainObject.Predmet.ProtuStrankaListNazivFormatedOIB_1">
      <item>ULJANIK TESU SZZ d.o.o. PULA, OIB 88998196947</item>
    </derivirana_varijabla>
  </DomainObject.Predmet.ProtuStrankaListNazivFormatedOIB>
  <DomainObject.Predmet.OstaliListFormated>
    <izvorni_sadrzaj>
      <item>MAĐARIĆ &amp; LUI - odvjetničko društvo d.o.o.</item>
    </izvorni_sadrzaj>
    <derivirana_varijabla naziv="DomainObject.Predmet.OstaliListFormated_1">
      <item>MAĐARIĆ &amp; LUI - odvjetničko društvo d.o.o.</item>
    </derivirana_varijabla>
  </DomainObject.Predmet.OstaliListFormated>
  <DomainObject.Predmet.OstaliListFormatedOIB>
    <izvorni_sadrzaj>
      <item>MAĐARIĆ &amp; LUI - odvjetničko društvo d.o.o., OIB 27355904472</item>
    </izvorni_sadrzaj>
    <derivirana_varijabla naziv="DomainObject.Predmet.OstaliListFormatedOIB_1">
      <item>MAĐARIĆ &amp; LUI - odvjetničko društvo d.o.o., OIB 27355904472</item>
    </derivirana_varijabla>
  </DomainObject.Predmet.OstaliListFormatedOIB>
  <DomainObject.Predmet.OstaliListFormatedWithAdress>
    <izvorni_sadrzaj>
      <item>MAĐARIĆ &amp; LUI - odvjetničko društvo d.o.o., Ilica 191F, 10000 Zagreb</item>
    </izvorni_sadrzaj>
    <derivirana_varijabla naziv="DomainObject.Predmet.OstaliListFormatedWithAdress_1">
      <item>MAĐARIĆ &amp; LUI - odvjetničko društvo d.o.o., Ilica 191F, 10000 Zagreb</item>
    </derivirana_varijabla>
  </DomainObject.Predmet.OstaliListFormatedWithAdress>
  <DomainObject.Predmet.OstaliListFormatedWithAdressOIB>
    <izvorni_sadrzaj>
      <item>MAĐARIĆ &amp; LUI - odvjetničko društvo d.o.o., OIB 27355904472, Ilica 191F, 10000 Zagreb</item>
    </izvorni_sadrzaj>
    <derivirana_varijabla naziv="DomainObject.Predmet.OstaliListFormatedWithAdressOIB_1"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MAĐARIĆ &amp; LUI - odvjetničko društvo d.o.o.</item>
    </izvorni_sadrzaj>
    <derivirana_varijabla naziv="DomainObject.Predmet.OstaliListNazivFormated_1">
      <item>MAĐARIĆ &amp; LUI - odvjetničko društvo d.o.o.</item>
    </derivirana_varijabla>
  </DomainObject.Predmet.OstaliListNazivFormated>
  <DomainObject.Predmet.OstaliListNazivFormatedOIB>
    <izvorni_sadrzaj>
      <item>MAĐARIĆ &amp; LUI - odvjetničko društvo d.o.o., OIB 27355904472</item>
    </izvorni_sadrzaj>
    <derivirana_varijabla naziv="DomainObject.Predmet.OstaliListNazivFormatedOIB_1"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TESU SZZ d.o.o. PULA</izvorni_sadrzaj>
    <derivirana_varijabla naziv="DomainObject.Predmet.ProtustrankaIDrugi_1">ULJANIK TESU SZZ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TESU SZZ d.o.o. PULA, OIB 88998196947, Flaciusova 1, 52100 Pula</izvorni_sadrzaj>
    <derivirana_varijabla naziv="DomainObject.Predmet.ProtustrankaIDrugiAdressOIB_1">ULJANIK TESU SZZ d.o.o. PULA, OIB 88998196947,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TESU SZZ d.o.o. PULA</item>
      <item>MAĐARIĆ &amp; LUI - odvjetničko društvo d.o.o.</item>
    </izvorni_sadrzaj>
    <derivirana_varijabla naziv="DomainObject.Predmet.SudioniciListNaziv_1">
      <item>FINANCIJSKA AGENCIJA, RC RIJEKA, PODRUŽNICA PULA, PULA</item>
      <item>ULJANIK TESU SZZ d.o.o. PULA</item>
      <item>MAĐARIĆ &amp; LUI - odvjetničko društvo d.o.o.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izvorni_sadrzaj>
    <derivirana_varijabla naziv="DomainObject.Predmet.SudioniciListAdressOIB_1">
      <item>FINANCIJSKA AGENCIJA, RC RIJEKA, PODRUŽNICA PULA, PULA, OIB 85821130368, Ulica grada Vukovara 70,10000 Zagreb</item>
      <item>ULJANIK TESU SZZ d.o.o. PULA, OIB 88998196947, Flaciusova 1,52100 Pula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88998196947</item>
      <item>, OIB 27355904472</item>
    </izvorni_sadrzaj>
    <derivirana_varijabla naziv="DomainObject.Predmet.SudioniciListNazivOIB_1">
      <item>, OIB 85821130368</item>
      <item>, OIB 88998196947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742</properties:Characters>
  <properties:Lines>31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2017-01-19T11:27:00Z</dcterms:created>
  <dc:creator>Jasmina Matika</dc:creator>
  <cp:lastModifiedBy>Sanja Prodan</cp:lastModifiedBy>
  <cp:lastPrinted>2017-01-19T11:29:00Z</cp:lastPrinted>
  <dcterms:modified xmlns:xsi="http://www.w3.org/2001/XMLSchema-instance" xsi:type="dcterms:W3CDTF">2017-01-23T08:52:00Z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