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a4c6" w14:paraId="189a4c6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CA1B25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St-8366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A1B25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A1B25" w:rsidRPr="00CA1B25">
        <w:rPr>
          <w:rFonts w:cs="Times New Roman" w:eastAsia="Times New Roman" w:hAnsi="Times New Roman" w:ascii="Times New Roman"/>
          <w:sz w:val="24"/>
          <w:szCs w:val="24"/>
          <w:lang w:eastAsia="hr-HR"/>
        </w:rPr>
        <w:t>HOSTEL SERVIS d.o.o.</w:t>
      </w:r>
      <w:r w:rsidR="00A25A9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25A90" w:rsidRPr="00A25A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4CDD" w:rsidRPr="00E64CD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A1B25" w:rsidRPr="00CA1B25">
        <w:rPr>
          <w:rFonts w:cs="Times New Roman" w:eastAsia="Times New Roman" w:hAnsi="Times New Roman" w:ascii="Times New Roman"/>
          <w:sz w:val="24"/>
          <w:szCs w:val="24"/>
          <w:lang w:eastAsia="hr-HR"/>
        </w:rPr>
        <w:t>Ivana Lučića 2A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CA1B25">
        <w:rPr>
          <w:rFonts w:cs="Times New Roman" w:eastAsia="Times New Roman" w:hAnsi="Times New Roman" w:ascii="Times New Roman"/>
          <w:sz w:val="24"/>
          <w:szCs w:val="24"/>
          <w:lang w:eastAsia="hr-HR"/>
        </w:rPr>
        <w:t>080702540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A1B25" w:rsidRPr="00CA1B25">
        <w:rPr>
          <w:rFonts w:cs="Times New Roman" w:eastAsia="Times New Roman" w:hAnsi="Times New Roman" w:ascii="Times New Roman"/>
          <w:sz w:val="24"/>
          <w:szCs w:val="24"/>
          <w:lang w:eastAsia="hr-HR"/>
        </w:rPr>
        <w:t>73401336933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25A90">
        <w:rPr>
          <w:rFonts w:cs="Times New Roman" w:eastAsia="Times New Roman" w:hAnsi="Times New Roman" w:ascii="Times New Roman"/>
          <w:sz w:val="24"/>
          <w:szCs w:val="24"/>
          <w:lang w:eastAsia="hr-HR"/>
        </w:rPr>
        <w:t>dana 5</w:t>
      </w:r>
      <w:r w:rsidR="00E65627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8D5808" w:rsidP="008D5808" w:rsidR="009F7260" w:rsidRPr="009F7260">
      <w:pPr>
        <w:tabs>
          <w:tab w:pos="8219" w:val="left"/>
        </w:tabs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A1B25" w:rsidRPr="00CA1B25">
        <w:rPr>
          <w:rFonts w:cs="Times New Roman" w:eastAsia="Times New Roman" w:hAnsi="Times New Roman" w:ascii="Times New Roman"/>
          <w:sz w:val="24"/>
          <w:szCs w:val="24"/>
          <w:lang w:eastAsia="hr-HR"/>
        </w:rPr>
        <w:t>HOSTEL SERVIS d.o.o., Zagreb, Ivana Lučića 2A, MBS: 080702540, OIB: 73401336933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64268B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1E23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Dinka Trumbić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E23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Split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E23A7">
        <w:rPr>
          <w:rFonts w:cs="Times New Roman" w:eastAsia="Times New Roman" w:hAnsi="Times New Roman" w:ascii="Times New Roman"/>
          <w:sz w:val="24"/>
          <w:szCs w:val="24"/>
          <w:lang w:eastAsia="hr-HR"/>
        </w:rPr>
        <w:t>Lovretska 10</w:t>
      </w:r>
      <w:r w:rsidR="00BF38A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1E23A7">
        <w:rPr>
          <w:rFonts w:cs="Times New Roman" w:eastAsia="Times New Roman" w:hAnsi="Times New Roman" w:ascii="Times New Roman"/>
          <w:sz w:val="24"/>
          <w:szCs w:val="24"/>
          <w:lang w:eastAsia="hr-HR"/>
        </w:rPr>
        <w:t>43468134790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EC0A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A1B25" w:rsidRPr="00CA1B25">
        <w:rPr>
          <w:rFonts w:cs="Times New Roman" w:hAnsi="Times New Roman" w:ascii="Times New Roman"/>
          <w:sz w:val="24"/>
          <w:szCs w:val="24"/>
        </w:rPr>
        <w:t>HOSTEL SERVIS d.o.o., Zagreb, Ivana Lučića 2A, MBS: 080702540, OIB: 73401336933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64268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14. 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4268B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</w:t>
      </w:r>
      <w:r w:rsidR="00D12DB1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64268B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E65627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A66" w:rsidP="00BA36F5" w:rsidR="009A0A66">
      <w:pPr>
        <w:spacing w:lineRule="auto" w:line="240" w:after="0"/>
      </w:pPr>
      <w:r>
        <w:separator/>
      </w:r>
    </w:p>
  </w:endnote>
  <w:endnote w:id="0" w:type="continuationSeparator">
    <w:p w:rsidRDefault="009A0A66" w:rsidP="00BA36F5" w:rsidR="009A0A6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A66" w:rsidP="00BA36F5" w:rsidR="009A0A66">
      <w:pPr>
        <w:spacing w:lineRule="auto" w:line="240" w:after="0"/>
      </w:pPr>
      <w:r>
        <w:separator/>
      </w:r>
    </w:p>
  </w:footnote>
  <w:footnote w:id="0" w:type="continuationSeparator">
    <w:p w:rsidRDefault="009A0A66" w:rsidP="00BA36F5" w:rsidR="009A0A6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533CA9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CA1B25">
      <w:rPr>
        <w:rFonts w:cs="Times New Roman" w:hAnsi="Times New Roman" w:ascii="Times New Roman"/>
        <w:sz w:val="24"/>
        <w:szCs w:val="24"/>
      </w:rPr>
      <w:tab/>
      <w:t>24. St-8366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559E"/>
    <w:rsid w:val="00054FF8"/>
    <w:rsid w:val="000967C6"/>
    <w:rsid w:val="000B4AFE"/>
    <w:rsid w:val="000F3A15"/>
    <w:rsid w:val="000F55D7"/>
    <w:rsid w:val="00101717"/>
    <w:rsid w:val="0012132B"/>
    <w:rsid w:val="00123DA6"/>
    <w:rsid w:val="00131324"/>
    <w:rsid w:val="00133070"/>
    <w:rsid w:val="00136162"/>
    <w:rsid w:val="00147F94"/>
    <w:rsid w:val="00150C62"/>
    <w:rsid w:val="0017646E"/>
    <w:rsid w:val="001B6BD3"/>
    <w:rsid w:val="001D5C09"/>
    <w:rsid w:val="001E23A7"/>
    <w:rsid w:val="001F2842"/>
    <w:rsid w:val="00254826"/>
    <w:rsid w:val="0027465C"/>
    <w:rsid w:val="002837D5"/>
    <w:rsid w:val="0028717D"/>
    <w:rsid w:val="002B5FFE"/>
    <w:rsid w:val="002D5756"/>
    <w:rsid w:val="00316DBE"/>
    <w:rsid w:val="00342C52"/>
    <w:rsid w:val="003442E0"/>
    <w:rsid w:val="00360775"/>
    <w:rsid w:val="00393011"/>
    <w:rsid w:val="003A1F20"/>
    <w:rsid w:val="003C0253"/>
    <w:rsid w:val="003F2428"/>
    <w:rsid w:val="004139F9"/>
    <w:rsid w:val="00490029"/>
    <w:rsid w:val="0049759E"/>
    <w:rsid w:val="004B7D7E"/>
    <w:rsid w:val="0050115D"/>
    <w:rsid w:val="0050337C"/>
    <w:rsid w:val="00533CA9"/>
    <w:rsid w:val="00552C1A"/>
    <w:rsid w:val="00561528"/>
    <w:rsid w:val="005745E3"/>
    <w:rsid w:val="00581E3F"/>
    <w:rsid w:val="00583311"/>
    <w:rsid w:val="00591C0C"/>
    <w:rsid w:val="0059603A"/>
    <w:rsid w:val="005B5648"/>
    <w:rsid w:val="006036BB"/>
    <w:rsid w:val="00603EA4"/>
    <w:rsid w:val="00604F51"/>
    <w:rsid w:val="00615016"/>
    <w:rsid w:val="0064268B"/>
    <w:rsid w:val="00644399"/>
    <w:rsid w:val="0066662D"/>
    <w:rsid w:val="006A7C4C"/>
    <w:rsid w:val="006F7694"/>
    <w:rsid w:val="0070453A"/>
    <w:rsid w:val="00717D7B"/>
    <w:rsid w:val="00722071"/>
    <w:rsid w:val="00741848"/>
    <w:rsid w:val="007451DD"/>
    <w:rsid w:val="007659BE"/>
    <w:rsid w:val="00774145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A4386"/>
    <w:rsid w:val="008B2850"/>
    <w:rsid w:val="008D5808"/>
    <w:rsid w:val="008D776D"/>
    <w:rsid w:val="008E74F0"/>
    <w:rsid w:val="00912C77"/>
    <w:rsid w:val="00915B22"/>
    <w:rsid w:val="009341C9"/>
    <w:rsid w:val="0093784D"/>
    <w:rsid w:val="0097744B"/>
    <w:rsid w:val="009A0A66"/>
    <w:rsid w:val="009C7AE2"/>
    <w:rsid w:val="009D1BD2"/>
    <w:rsid w:val="009F21B2"/>
    <w:rsid w:val="009F4F5F"/>
    <w:rsid w:val="009F7260"/>
    <w:rsid w:val="00A15DB0"/>
    <w:rsid w:val="00A1792A"/>
    <w:rsid w:val="00A17F30"/>
    <w:rsid w:val="00A25A90"/>
    <w:rsid w:val="00A3609A"/>
    <w:rsid w:val="00A362F8"/>
    <w:rsid w:val="00A60064"/>
    <w:rsid w:val="00A7445F"/>
    <w:rsid w:val="00AE5B6E"/>
    <w:rsid w:val="00B164AB"/>
    <w:rsid w:val="00B228D8"/>
    <w:rsid w:val="00B41BBA"/>
    <w:rsid w:val="00B525FC"/>
    <w:rsid w:val="00B621A2"/>
    <w:rsid w:val="00BA36F5"/>
    <w:rsid w:val="00BE3395"/>
    <w:rsid w:val="00BF0F60"/>
    <w:rsid w:val="00BF38AC"/>
    <w:rsid w:val="00C25C70"/>
    <w:rsid w:val="00C32D1A"/>
    <w:rsid w:val="00C537FD"/>
    <w:rsid w:val="00C64D92"/>
    <w:rsid w:val="00C9607A"/>
    <w:rsid w:val="00CA1B25"/>
    <w:rsid w:val="00CA6C01"/>
    <w:rsid w:val="00CF3A5B"/>
    <w:rsid w:val="00D11765"/>
    <w:rsid w:val="00D12DB1"/>
    <w:rsid w:val="00D16D7D"/>
    <w:rsid w:val="00D40C44"/>
    <w:rsid w:val="00D43788"/>
    <w:rsid w:val="00D4538A"/>
    <w:rsid w:val="00D8240A"/>
    <w:rsid w:val="00DA028F"/>
    <w:rsid w:val="00DA38AC"/>
    <w:rsid w:val="00DC1676"/>
    <w:rsid w:val="00DE07DB"/>
    <w:rsid w:val="00DE5400"/>
    <w:rsid w:val="00DE71BE"/>
    <w:rsid w:val="00DF21F9"/>
    <w:rsid w:val="00E01338"/>
    <w:rsid w:val="00E02CA5"/>
    <w:rsid w:val="00E3781F"/>
    <w:rsid w:val="00E64CDD"/>
    <w:rsid w:val="00E65627"/>
    <w:rsid w:val="00E737E4"/>
    <w:rsid w:val="00E87F27"/>
    <w:rsid w:val="00E943E3"/>
    <w:rsid w:val="00EC0AFA"/>
    <w:rsid w:val="00EC61CA"/>
    <w:rsid w:val="00ED300E"/>
    <w:rsid w:val="00ED3E26"/>
    <w:rsid w:val="00EF0CE8"/>
    <w:rsid w:val="00F13EEF"/>
    <w:rsid w:val="00F47FCE"/>
    <w:rsid w:val="00F81A68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33C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CA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33CA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33CA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33CA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33C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C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33C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33C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33C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8366</izvorni_sadrzaj>
    <derivirana_varijabla naziv="DomainObject.Predmet.Broj_1">8366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St-8366/2015</izvorni_sadrzaj>
    <derivirana_varijabla naziv="DomainObject.Predmet.OznakaBroj_1">St-8366/2015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HOSTEL SERVIS d.o.o.</izvorni_sadrzaj>
    <derivirana_varijabla naziv="DomainObject.Predmet.ProtustrankaFormated_1">  HOSTEL SERVIS d.o.o.</derivirana_varijabla>
  </DomainObject.Predmet.ProtustrankaFormated>
  <DomainObject.Predmet.ProtustrankaFormatedOIB>
    <izvorni_sadrzaj>  HOSTEL SERVIS d.o.o., OIB 73401336933</izvorni_sadrzaj>
    <derivirana_varijabla naziv="DomainObject.Predmet.ProtustrankaFormatedOIB_1">  HOSTEL SERVIS d.o.o., OIB 73401336933</derivirana_varijabla>
  </DomainObject.Predmet.ProtustrankaFormatedOIB>
  <DomainObject.Predmet.ProtustrankaFormatedWithAdress>
    <izvorni_sadrzaj> HOSTEL SERVIS d.o.o., Ivana Lučića 2A, 10000 Zagreb</izvorni_sadrzaj>
    <derivirana_varijabla naziv="DomainObject.Predmet.ProtustrankaFormatedWithAdress_1"> HOSTEL SERVIS d.o.o., Ivana Lučića 2A, 10000 Zagreb</derivirana_varijabla>
  </DomainObject.Predmet.ProtustrankaFormatedWithAdress>
  <DomainObject.Predmet.ProtustrankaFormatedWithAdressOIB>
    <izvorni_sadrzaj> HOSTEL SERVIS d.o.o., OIB 73401336933, Ivana Lučića 2A, 10000 Zagreb</izvorni_sadrzaj>
    <derivirana_varijabla naziv="DomainObject.Predmet.ProtustrankaFormatedWithAdressOIB_1"> HOSTEL SERVIS d.o.o., OIB 73401336933, Ivana Lučića 2A, 10000 Zagreb</derivirana_varijabla>
  </DomainObject.Predmet.ProtustrankaFormatedWithAdressOIB>
  <DomainObject.Predmet.ProtustrankaWithAdress>
    <izvorni_sadrzaj>HOSTEL SERVIS d.o.o. Ivana Lučića 2A, 10000 Zagreb</izvorni_sadrzaj>
    <derivirana_varijabla naziv="DomainObject.Predmet.ProtustrankaWithAdress_1">HOSTEL SERVIS d.o.o. Ivana Lučića 2A, 10000 Zagreb</derivirana_varijabla>
  </DomainObject.Predmet.ProtustrankaWithAdress>
  <DomainObject.Predmet.ProtustrankaWithAdressOIB>
    <izvorni_sadrzaj>HOSTEL SERVIS d.o.o., OIB 73401336933, Ivana Lučića 2A, 10000 Zagreb</izvorni_sadrzaj>
    <derivirana_varijabla naziv="DomainObject.Predmet.ProtustrankaWithAdressOIB_1">HOSTEL SERVIS d.o.o., OIB 73401336933, Ivana Lučića 2A, 10000 Zagreb</derivirana_varijabla>
  </DomainObject.Predmet.ProtustrankaWithAdressOIB>
  <DomainObject.Predmet.ProtustrankaNazivFormated>
    <izvorni_sadrzaj>HOSTEL SERVIS d.o.o.</izvorni_sadrzaj>
    <derivirana_varijabla naziv="DomainObject.Predmet.ProtustrankaNazivFormated_1">HOSTEL SERVIS d.o.o.</derivirana_varijabla>
  </DomainObject.Predmet.ProtustrankaNazivFormated>
  <DomainObject.Predmet.ProtustrankaNazivFormatedOIB>
    <izvorni_sadrzaj>HOSTEL SERVIS d.o.o., OIB 73401336933</izvorni_sadrzaj>
    <derivirana_varijabla naziv="DomainObject.Predmet.ProtustrankaNazivFormatedOIB_1">HOSTEL SERVIS d.o.o., OIB 73401336933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HOSTEL SERVIS d.o.o.</item>
    </izvorni_sadrzaj>
    <derivirana_varijabla naziv="DomainObject.Predmet.ProtuStrankaListFormated_1">
      <item>HOSTEL SERVIS d.o.o.</item>
    </derivirana_varijabla>
  </DomainObject.Predmet.ProtuStrankaListFormated>
  <DomainObject.Predmet.ProtuStrankaListFormatedOIB>
    <izvorni_sadrzaj>
      <item>HOSTEL SERVIS d.o.o., OIB 73401336933</item>
    </izvorni_sadrzaj>
    <derivirana_varijabla naziv="DomainObject.Predmet.ProtuStrankaListFormatedOIB_1">
      <item>HOSTEL SERVIS d.o.o., OIB 73401336933</item>
    </derivirana_varijabla>
  </DomainObject.Predmet.ProtuStrankaListFormatedOIB>
  <DomainObject.Predmet.ProtuStrankaListFormatedWithAdress>
    <izvorni_sadrzaj>
      <item>HOSTEL SERVIS d.o.o., Ivana Lučića 2A, 10000 Zagreb</item>
    </izvorni_sadrzaj>
    <derivirana_varijabla naziv="DomainObject.Predmet.ProtuStrankaListFormatedWithAdress_1">
      <item>HOSTEL SERVIS d.o.o., Ivana Lučića 2A, 10000 Zagreb</item>
    </derivirana_varijabla>
  </DomainObject.Predmet.ProtuStrankaListFormatedWithAdress>
  <DomainObject.Predmet.ProtuStrankaListFormatedWithAdressOIB>
    <izvorni_sadrzaj>
      <item>HOSTEL SERVIS d.o.o., OIB 73401336933, Ivana Lučića 2A, 10000 Zagreb</item>
    </izvorni_sadrzaj>
    <derivirana_varijabla naziv="DomainObject.Predmet.ProtuStrankaListFormatedWithAdressOIB_1">
      <item>HOSTEL SERVIS d.o.o., OIB 73401336933, Ivana Lučića 2A, 10000 Zagreb</item>
    </derivirana_varijabla>
  </DomainObject.Predmet.ProtuStrankaListFormatedWithAdressOIB>
  <DomainObject.Predmet.ProtuStrankaListNazivFormated>
    <izvorni_sadrzaj>
      <item>HOSTEL SERVIS d.o.o.</item>
    </izvorni_sadrzaj>
    <derivirana_varijabla naziv="DomainObject.Predmet.ProtuStrankaListNazivFormated_1">
      <item>HOSTEL SERVIS d.o.o.</item>
    </derivirana_varijabla>
  </DomainObject.Predmet.ProtuStrankaListNazivFormated>
  <DomainObject.Predmet.ProtuStrankaListNazivFormatedOIB>
    <izvorni_sadrzaj>
      <item>HOSTEL SERVIS d.o.o., OIB 73401336933</item>
    </izvorni_sadrzaj>
    <derivirana_varijabla naziv="DomainObject.Predmet.ProtuStrankaListNazivFormatedOIB_1">
      <item>HOSTEL SERVIS d.o.o., OIB 73401336933</item>
    </derivirana_varijabla>
  </DomainObject.Predmet.ProtuStrankaListNazivFormatedOIB>
  <DomainObject.Predmet.OstaliListFormated>
    <izvorni_sadrzaj>
      <item>Henryk Stanislav Miszalski</item>
    </izvorni_sadrzaj>
    <derivirana_varijabla naziv="DomainObject.Predmet.OstaliListFormated_1">
      <item>Henryk Stanislav Miszalski</item>
    </derivirana_varijabla>
  </DomainObject.Predmet.OstaliListFormated>
  <DomainObject.Predmet.OstaliListFormatedOIB>
    <izvorni_sadrzaj>
      <item>Henryk Stanislav Miszalski, OIB 20767820199</item>
    </izvorni_sadrzaj>
    <derivirana_varijabla naziv="DomainObject.Predmet.OstaliListFormatedOIB_1">
      <item>Henryk Stanislav Miszalski, OIB 20767820199</item>
    </derivirana_varijabla>
  </DomainObject.Predmet.OstaliListFormatedOIB>
  <DomainObject.Predmet.OstaliListFormatedWithAdress>
    <izvorni_sadrzaj>
      <item>Henryk Stanislav Miszalski, Ul. Kurniki 6/23, 31-156 Krakow</item>
    </izvorni_sadrzaj>
    <derivirana_varijabla naziv="DomainObject.Predmet.OstaliListFormatedWithAdress_1">
      <item>Henryk Stanislav Miszalski, Ul. Kurniki 6/23, 31-156 Krakow</item>
    </derivirana_varijabla>
  </DomainObject.Predmet.OstaliListFormatedWithAdress>
  <DomainObject.Predmet.OstaliListFormatedWithAdressOIB>
    <izvorni_sadrzaj>
      <item>Henryk Stanislav Miszalski, OIB 20767820199, Ul. Kurniki 6/23, 31-156 Krakow</item>
    </izvorni_sadrzaj>
    <derivirana_varijabla naziv="DomainObject.Predmet.OstaliListFormatedWithAdressOIB_1">
      <item>Henryk Stanislav Miszalski, OIB 20767820199, Ul. Kurniki 6/23, 31-156 Krakow</item>
    </derivirana_varijabla>
  </DomainObject.Predmet.OstaliListFormatedWithAdressOIB>
  <DomainObject.Predmet.OstaliListNazivFormated>
    <izvorni_sadrzaj>
      <item>Henryk Stanislav Miszalski</item>
    </izvorni_sadrzaj>
    <derivirana_varijabla naziv="DomainObject.Predmet.OstaliListNazivFormated_1">
      <item>Henryk Stanislav Miszalski</item>
    </derivirana_varijabla>
  </DomainObject.Predmet.OstaliListNazivFormated>
  <DomainObject.Predmet.OstaliListNazivFormatedOIB>
    <izvorni_sadrzaj>
      <item>Henryk Stanislav Miszalski, OIB 20767820199</item>
    </izvorni_sadrzaj>
    <derivirana_varijabla naziv="DomainObject.Predmet.OstaliListNazivFormatedOIB_1">
      <item>Henryk Stanislav Miszalski, OIB 20767820199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HOSTEL SERVIS d.o.o.</izvorni_sadrzaj>
    <derivirana_varijabla naziv="DomainObject.Predmet.ProtustrankaIDrugi_1">HOSTEL SERVIS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HOSTEL SERVIS d.o.o., OIB 73401336933, Ivana Lučića 2A, 10000 Zagreb</izvorni_sadrzaj>
    <derivirana_varijabla naziv="DomainObject.Predmet.ProtustrankaIDrugiAdressOIB_1">HOSTEL SERVIS d.o.o., OIB 73401336933,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HOSTEL SERVIS d.o.o.</item>
      <item>FINA Regionalni centar Zagreb</item>
      <item>Henryk Stanislav Miszalski</item>
    </izvorni_sadrzaj>
    <derivirana_varijabla naziv="DomainObject.Predmet.SudioniciListNaziv_1">
      <item>HOSTEL SERVIS d.o.o.</item>
      <item>FINA Regionalni centar Zagreb</item>
      <item>Henryk Stanislav Miszalski</item>
    </derivirana_varijabla>
  </DomainObject.Predmet.SudioniciListNaziv>
  <DomainObject.Predmet.SudioniciListAdressOIB>
    <izvorni_sadrzaj>
      <item>HOSTEL SERVIS d.o.o., OIB 73401336933, Ivana Lučića 2A,10000 Zagreb</item>
      <item>FINA Regionalni centar Zagreb, OIB 85821130368, Trg svibanjskih žrtava 1995. br. 1,10000 Zagreb</item>
      <item>Henryk Stanislav Miszalski, OIB 20767820199, Ul. Kurniki 6/23,31-156 Krakow</item>
    </izvorni_sadrzaj>
    <derivirana_varijabla naziv="DomainObject.Predmet.SudioniciListAdressOIB_1">
      <item>HOSTEL SERVIS d.o.o., OIB 73401336933, Ivana Lučića 2A,10000 Zagreb</item>
      <item>FINA Regionalni centar Zagreb, OIB 85821130368, Trg svibanjskih žrtava 1995. br. 1,10000 Zagreb</item>
      <item>Henryk Stanislav Miszalski, OIB 20767820199, Ul. Kurniki 6/23,31-156 Krakow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73401336933</item>
      <item>, OIB 85821130368</item>
      <item>, OIB 20767820199</item>
    </izvorni_sadrzaj>
    <derivirana_varijabla naziv="DomainObject.Predmet.SudioniciListNazivOIB_1">
      <item>, OIB 73401336933</item>
      <item>, OIB 85821130368</item>
      <item>, OIB 20767820199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2753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2016-05-05T07:40:00Z</dcterms:created>
  <dc:creator>Ivan Turčić</dc:creator>
  <cp:lastModifiedBy>Lovro Tomičić</cp:lastModifiedBy>
  <dcterms:modified xmlns:xsi="http://www.w3.org/2001/XMLSchema-instance" xsi:type="dcterms:W3CDTF">2016-05-05T07:47:00Z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