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A003F" w:rsidR="009A003F">
        <w:tc>
          <w:tcPr>
            <w:tcW w:type="dxa" w:w="2829"/>
            <w:hideMark/>
          </w:tcPr>
          <w:p w:rsidRDefault="009A003F" w:rsidR="009A003F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>
              <w:rPr>
                <w:rFonts w:eastAsia="Calibri"/>
                <w:noProof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003F" w:rsidR="009A003F">
            <w:pPr>
              <w:spacing w:before="12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Republika Hrvatska</w:t>
            </w:r>
          </w:p>
          <w:p w:rsidRDefault="009A003F" w:rsidR="009A003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Trgovački sud u Varaždinu</w:t>
            </w:r>
          </w:p>
          <w:p w:rsidRDefault="009A003F" w:rsidR="009A003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2124cf8" w14:paraId="2124cf8" w:rsidRDefault="009A003F" w:rsidP="009A003F" w:rsidR="009A003F">
      <w:pPr>
        <w15:collapsed w:val="false"/>
      </w:pPr>
      <w:r>
        <w:t xml:space="preserve">                                                                             </w:t>
      </w:r>
      <w:r>
        <w:tab/>
      </w:r>
      <w:r>
        <w:tab/>
        <w:t xml:space="preserve">Poslovni broj: 7 St-997/2016-68 </w:t>
      </w:r>
    </w:p>
    <w:p w:rsidRDefault="009A003F" w:rsidP="009A003F" w:rsidR="009A003F">
      <w:pPr>
        <w:ind w:firstLine="708" w:left="1416"/>
      </w:pPr>
    </w:p>
    <w:p w:rsidRDefault="009A003F" w:rsidP="009A003F" w:rsidR="009A003F">
      <w:pPr>
        <w:rPr>
          <w:b/>
        </w:rPr>
      </w:pPr>
    </w:p>
    <w:p w:rsidRDefault="009A003F" w:rsidP="009A003F" w:rsidR="009A003F">
      <w:pPr>
        <w:rPr>
          <w:b/>
        </w:rPr>
      </w:pPr>
    </w:p>
    <w:p w:rsidRDefault="009A003F" w:rsidP="009A003F" w:rsidR="009A003F">
      <w:pPr>
        <w:jc w:val="center"/>
      </w:pPr>
      <w:r>
        <w:t xml:space="preserve">Z A K L J U Č A K </w:t>
      </w:r>
    </w:p>
    <w:p w:rsidRDefault="009A003F" w:rsidP="009A003F" w:rsidR="009A003F">
      <w:pPr>
        <w:jc w:val="center"/>
        <w:rPr>
          <w:b/>
        </w:rPr>
      </w:pPr>
    </w:p>
    <w:p w:rsidRDefault="009A003F" w:rsidP="009A003F" w:rsidR="009A003F">
      <w:pPr>
        <w:ind w:firstLine="708"/>
        <w:jc w:val="both"/>
      </w:pPr>
      <w:r>
        <w:t>Trgovački sud u Varaždinu,</w:t>
      </w:r>
      <w:r>
        <w:rPr>
          <w:b/>
        </w:rPr>
        <w:t xml:space="preserve"> </w:t>
      </w:r>
      <w:r>
        <w:t>po sucu toga suda Mariji Levanić-Škerbić u stečajnom postupku nad</w:t>
      </w:r>
      <w:r>
        <w:rPr>
          <w:b/>
        </w:rPr>
        <w:t xml:space="preserve"> </w:t>
      </w:r>
      <w:r>
        <w:t>dužnikom CONING d.d. u stečaju Varaždin, Augusta Šenoe 4-6, OIB: 49557976962, izvan ročišta 2. srpnja 2018.,</w:t>
      </w:r>
    </w:p>
    <w:p w:rsidRDefault="009A003F" w:rsidP="009A003F" w:rsidR="009A003F"/>
    <w:p w:rsidRDefault="009A003F" w:rsidP="009A003F" w:rsidR="009A003F">
      <w:pPr>
        <w:jc w:val="center"/>
      </w:pPr>
      <w:r>
        <w:t>z a k l j u č i o      j e</w:t>
      </w:r>
    </w:p>
    <w:p w:rsidRDefault="009A003F" w:rsidP="009A003F" w:rsidR="009A003F">
      <w:pPr>
        <w:ind w:firstLine="708"/>
      </w:pPr>
    </w:p>
    <w:p w:rsidRDefault="009A003F" w:rsidP="009A003F" w:rsidR="009A003F">
      <w:pPr>
        <w:ind w:hanging="705" w:left="705"/>
        <w:jc w:val="both"/>
      </w:pPr>
      <w:r>
        <w:t>1.</w:t>
      </w:r>
      <w:r>
        <w:tab/>
      </w:r>
      <w:r>
        <w:rPr>
          <w:b/>
        </w:rPr>
        <w:t>Odgađa se ispitno i izvještajno ročište</w:t>
      </w:r>
      <w:r>
        <w:t xml:space="preserve"> određeno rješenjem o otvaranju stečajnog postupka poslovni broj 7 St-997/16-61 od 19. lipnja 2018. za 13. rujna 2018., zbog prekratkog roka od objave toga rješenja do datuma održavanja,</w:t>
      </w:r>
    </w:p>
    <w:p w:rsidRDefault="009A003F" w:rsidP="009A003F" w:rsidR="009A003F">
      <w:pPr>
        <w:ind w:left="705"/>
        <w:jc w:val="both"/>
        <w:rPr>
          <w:b/>
        </w:rPr>
      </w:pPr>
    </w:p>
    <w:p w:rsidRDefault="009A003F" w:rsidP="009A003F" w:rsidR="009A003F">
      <w:pPr>
        <w:ind w:left="705"/>
        <w:jc w:val="both"/>
      </w:pPr>
      <w:r>
        <w:rPr>
          <w:b/>
        </w:rPr>
        <w:t>te se</w:t>
      </w:r>
      <w:r>
        <w:t xml:space="preserve"> </w:t>
      </w:r>
      <w:r>
        <w:rPr>
          <w:b/>
        </w:rPr>
        <w:t>određuje</w:t>
      </w:r>
      <w:r>
        <w:t xml:space="preserve"> </w:t>
      </w:r>
      <w:r>
        <w:rPr>
          <w:b/>
        </w:rPr>
        <w:t>novi termin ispitnog i izvještajnog ročišta</w:t>
      </w:r>
      <w:r>
        <w:t xml:space="preserve"> i to:</w:t>
      </w:r>
    </w:p>
    <w:p w:rsidRDefault="009A003F" w:rsidP="009A003F" w:rsidR="009A003F">
      <w:pPr>
        <w:ind w:left="705"/>
        <w:jc w:val="both"/>
      </w:pPr>
    </w:p>
    <w:p w:rsidRDefault="009A003F" w:rsidP="009A003F" w:rsidR="009A003F">
      <w:pPr>
        <w:numPr>
          <w:ilvl w:val="0"/>
          <w:numId w:val="47"/>
        </w:numPr>
        <w:jc w:val="both"/>
      </w:pPr>
      <w:r>
        <w:t xml:space="preserve">ročište vjerovnika na kojem će se ispitati prijavljene tražbine </w:t>
      </w:r>
      <w:r>
        <w:rPr>
          <w:b/>
        </w:rPr>
        <w:t>- ispitno ročište određuje se za 15. listopada 2018. g. u 9,00 sati</w:t>
      </w:r>
      <w:r>
        <w:t>, a</w:t>
      </w:r>
    </w:p>
    <w:p w:rsidRDefault="009A003F" w:rsidP="009A003F" w:rsidR="009A003F">
      <w:pPr>
        <w:ind w:left="1065"/>
        <w:jc w:val="both"/>
      </w:pPr>
    </w:p>
    <w:p w:rsidRDefault="009A003F" w:rsidP="009A003F" w:rsidR="009A003F">
      <w:pPr>
        <w:numPr>
          <w:ilvl w:val="0"/>
          <w:numId w:val="47"/>
        </w:numPr>
        <w:jc w:val="both"/>
      </w:pPr>
      <w:r>
        <w:t>ročište vjerovnika na kojem će se na temelju izvješća stečajnog upravitelja odlučivati o daljnjem tijeku stečajnog postupka</w:t>
      </w:r>
      <w:r>
        <w:rPr>
          <w:b/>
        </w:rPr>
        <w:t xml:space="preserve"> - izvještajno ročište</w:t>
      </w:r>
      <w:r>
        <w:t xml:space="preserve"> </w:t>
      </w:r>
      <w:r>
        <w:rPr>
          <w:b/>
        </w:rPr>
        <w:t>održati će se</w:t>
      </w:r>
      <w:r>
        <w:t xml:space="preserve"> </w:t>
      </w:r>
      <w:r>
        <w:rPr>
          <w:b/>
        </w:rPr>
        <w:t>istoga dana odmah nakon ispitnog ročišta</w:t>
      </w:r>
      <w:r>
        <w:t>.</w:t>
      </w:r>
    </w:p>
    <w:p w:rsidRDefault="009A003F" w:rsidP="009A003F" w:rsidR="009A003F">
      <w:pPr>
        <w:ind w:left="705"/>
        <w:jc w:val="both"/>
        <w:rPr>
          <w:color w:val="000000"/>
        </w:rPr>
      </w:pPr>
    </w:p>
    <w:p w:rsidRDefault="009A003F" w:rsidP="009A003F" w:rsidR="009A003F">
      <w:pPr>
        <w:jc w:val="both"/>
        <w:rPr>
          <w:color w:val="000000"/>
        </w:rPr>
      </w:pPr>
      <w:r>
        <w:t>2.</w:t>
      </w:r>
      <w:r>
        <w:tab/>
      </w:r>
      <w:r>
        <w:rPr>
          <w:color w:val="000000"/>
        </w:rPr>
        <w:t xml:space="preserve">Vjerovnici se na ovo ispitno i izvještajno ročište pozivaju putem e-Oglasne ploče suda. </w:t>
      </w:r>
    </w:p>
    <w:p w:rsidRDefault="009A003F" w:rsidP="009A003F" w:rsidR="009A003F">
      <w:pPr>
        <w:jc w:val="both"/>
        <w:rPr>
          <w:color w:val="000000"/>
        </w:rPr>
      </w:pPr>
    </w:p>
    <w:p w:rsidRDefault="009A003F" w:rsidP="009A003F" w:rsidR="009A003F">
      <w:pPr>
        <w:jc w:val="both"/>
        <w:rPr>
          <w:color w:val="000000"/>
        </w:rPr>
      </w:pPr>
    </w:p>
    <w:p w:rsidRDefault="009A003F" w:rsidP="009A003F" w:rsidR="009A003F">
      <w:pPr>
        <w:jc w:val="center"/>
        <w:rPr>
          <w:color w:val="000000"/>
        </w:rPr>
      </w:pPr>
      <w:r>
        <w:t>U Varaždinu 2. srpnja 2018.</w:t>
      </w:r>
    </w:p>
    <w:p w:rsidRDefault="009A003F" w:rsidP="009A003F" w:rsidR="009A003F">
      <w:pPr>
        <w:ind w:firstLine="708"/>
        <w:jc w:val="center"/>
      </w:pPr>
    </w:p>
    <w:p w:rsidRDefault="009A003F" w:rsidP="009A003F" w:rsidR="009A003F">
      <w:pPr>
        <w:ind w:firstLine="708" w:left="6372"/>
        <w:jc w:val="both"/>
      </w:pPr>
      <w:r>
        <w:t>Sudac:</w:t>
      </w:r>
    </w:p>
    <w:p w:rsidRDefault="009A003F" w:rsidP="009A003F" w:rsidR="009A003F">
      <w:pPr>
        <w:ind w:firstLine="708"/>
        <w:jc w:val="both"/>
      </w:pPr>
    </w:p>
    <w:p w:rsidRDefault="009A003F" w:rsidP="009A003F" w:rsidR="009A003F">
      <w:pPr>
        <w:ind w:firstLine="708"/>
        <w:jc w:val="both"/>
      </w:pPr>
      <w:r>
        <w:t xml:space="preserve">                                                                                               Marija Levanić-Škerbić </w:t>
      </w:r>
    </w:p>
    <w:p w:rsidRDefault="009A003F" w:rsidP="009A003F" w:rsidR="009A003F">
      <w:pPr>
        <w:ind w:firstLine="708"/>
        <w:jc w:val="both"/>
      </w:pPr>
    </w:p>
    <w:p w:rsidRDefault="009A003F" w:rsidP="009A003F" w:rsidR="009A003F">
      <w:pPr>
        <w:ind w:firstLine="708"/>
        <w:jc w:val="both"/>
      </w:pPr>
    </w:p>
    <w:p w:rsidRDefault="009A003F" w:rsidP="009A003F" w:rsidR="009A003F">
      <w:pPr>
        <w:jc w:val="both"/>
      </w:pPr>
      <w:r>
        <w:t>Pouka o pravnom lijeku:</w:t>
      </w:r>
    </w:p>
    <w:p w:rsidRDefault="009A003F" w:rsidP="009A003F" w:rsidR="009A003F">
      <w:pPr>
        <w:ind w:firstLine="708"/>
        <w:jc w:val="both"/>
      </w:pPr>
      <w:r>
        <w:t>Protiv ovog zaključka žalba nije dopuštena (članak 19. st. 7. SZ-a).</w:t>
      </w:r>
    </w:p>
    <w:p w:rsidRDefault="009A003F" w:rsidP="009A003F" w:rsidR="009A003F">
      <w:pPr>
        <w:ind w:firstLine="708"/>
        <w:jc w:val="both"/>
      </w:pPr>
    </w:p>
    <w:p w:rsidRDefault="009A003F" w:rsidP="009A003F" w:rsidR="009A003F">
      <w:pPr>
        <w:ind w:firstLine="708"/>
        <w:jc w:val="both"/>
      </w:pPr>
    </w:p>
    <w:p w:rsidRDefault="009A003F" w:rsidP="009A003F" w:rsidR="009A003F">
      <w:pPr>
        <w:jc w:val="both"/>
      </w:pPr>
      <w:r>
        <w:t>DNA:</w:t>
      </w:r>
      <w:r>
        <w:tab/>
        <w:t xml:space="preserve">1. Stečajni upravitelj – Lidija </w:t>
      </w:r>
      <w:proofErr w:type="spellStart"/>
      <w:r>
        <w:t>Lesar</w:t>
      </w:r>
      <w:proofErr w:type="spellEnd"/>
      <w:r>
        <w:t xml:space="preserve">, putem e-mail-a </w:t>
      </w:r>
    </w:p>
    <w:p w:rsidRDefault="009A003F" w:rsidP="009A003F" w:rsidR="009A003F">
      <w:pPr>
        <w:jc w:val="both"/>
      </w:pPr>
      <w:r>
        <w:tab/>
        <w:t xml:space="preserve">2. e- Oglasna ploča suda </w:t>
      </w:r>
    </w:p>
    <w:sectPr w:rsidSect="0032366B" w:rsidR="009A003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9D54F5"/>
    <w:multiLevelType w:val="hybridMultilevel"/>
    <w:tmpl w:val="7FF66E12"/>
    <w:lvl w:tplc="B3F684A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03F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A00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A00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06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St-997/2016-68</izvorni_sadrzaj>
    <derivirana_varijabla naziv="DomainObject.Oznaka_1">St-997/2016-68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St-997/2016-68</izvorni_sadrzaj>
    <derivirana_varijabla naziv="DomainObject.PoslovniBrojDokumenta_1">St-997/2016-68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46D96-275C-4F4B-8FCE-3CFFC506A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1089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2018-07-02T08:35:00Z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St-997/2016-68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