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732d" w14:paraId="ebb732d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FE0F8C">
        <w:rPr>
          <w:lang w:val="hr-HR"/>
        </w:rPr>
        <w:t>St-395/15-5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FE0F8C">
        <w:t>LIDER-CENTAR ZA PROMICANJE ZNANJA I RAZVOJ DRUŠTVA, OIB: 98667367435 sa sjedištem u J. J. Strossmajera 9, 40000 Čakovec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FE0F8C">
        <w:t>LIDER-CENTAR ZA PROMICANJE ZNANJA I RAZVOJ DRUŠTVA, OIB: 98667367435 sa sjedištem u J. J. Strossmajera 9, 40000 Čakovec</w:t>
      </w:r>
      <w:r w:rsidR="00830E49">
        <w:t xml:space="preserve">, iznosi </w:t>
      </w:r>
      <w:r w:rsidR="00FE0F8C">
        <w:t>4.371,63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FE0F8C">
        <w:t>predsjednik</w:t>
      </w:r>
      <w:r w:rsidR="002E00D7">
        <w:t xml:space="preserve"> dužnika </w:t>
      </w:r>
      <w:r w:rsidR="00FE0F8C">
        <w:t>Tomislav Strnišćak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FE0F8C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E0F8C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FE0F8C">
        <w:t>LIDER-CENTAR ZA PROMICANJE ZNANJA I RAZVOJ DRUŠTVA, OIB: 98667367435 sa sjedištem u J. J. Strossmajera 9, 40000 Čakovec</w:t>
      </w:r>
      <w:r>
        <w:t>, navodeći da du</w:t>
      </w:r>
      <w:r w:rsidR="00715C85">
        <w:t xml:space="preserve">žnik na dan </w:t>
      </w:r>
      <w:r w:rsidR="00FE0F8C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FE0F8C">
        <w:t>4.371,63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385" w:rsidP="007F64E0" w:rsidR="008A7385">
      <w:r>
        <w:separator/>
      </w:r>
    </w:p>
  </w:endnote>
  <w:endnote w:id="0" w:type="continuationSeparator">
    <w:p w:rsidRDefault="008A7385" w:rsidP="007F64E0" w:rsidR="008A7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385" w:rsidP="007F64E0" w:rsidR="008A7385">
      <w:r>
        <w:separator/>
      </w:r>
    </w:p>
  </w:footnote>
  <w:footnote w:id="0" w:type="continuationSeparator">
    <w:p w:rsidRDefault="008A7385" w:rsidP="007F64E0" w:rsidR="008A73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0237" w:rsidRPr="00100237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FE0F8C">
      <w:rPr>
        <w:lang w:val="hr-HR"/>
      </w:rPr>
      <w:t>St-395/15-5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0237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A7385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0F8C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LIDER-CENTAR ZA PROMICANJE ZNANJA I RAZVOJ DRUŠTVA</izvorni_sadrzaj>
    <derivirana_varijabla naziv="DomainObject.Predmet.ProtustrankaFormated_1">  LIDER-CENTAR ZA PROMICANJE ZNANJA I RAZVOJ DRUŠTVA</derivirana_varijabla>
  </DomainObject.Predmet.ProtustrankaFormated>
  <DomainObject.Predmet.ProtustrankaFormatedOIB>
    <izvorni_sadrzaj>  LIDER-CENTAR ZA PROMICANJE ZNANJA I RAZVOJ DRUŠTVA, OIB 98667367435</izvorni_sadrzaj>
    <derivirana_varijabla naziv="DomainObject.Predmet.ProtustrankaFormatedOIB_1">  LIDER-CENTAR ZA PROMICANJE ZNANJA I RAZVOJ DRUŠTVA, OIB 98667367435</derivirana_varijabla>
  </DomainObject.Predmet.ProtustrankaFormatedOIB>
  <DomainObject.Predmet.ProtustrankaFormatedWithAdress>
    <izvorni_sadrzaj> LIDER-CENTAR ZA PROMICANJE ZNANJA I RAZVOJ DRUŠTVA, J. J. Strossmajera 9, 40000 Čakovec</izvorni_sadrzaj>
    <derivirana_varijabla naziv="DomainObject.Predmet.ProtustrankaFormatedWithAdress_1"> LIDER-CENTAR ZA PROMICANJE ZNANJA I RAZVOJ DRUŠTVA, J. J. Strossmajera 9, 40000 Čakovec</derivirana_varijabla>
  </DomainObject.Predmet.ProtustrankaFormatedWithAdress>
  <DomainObject.Predmet.ProtustrankaFormatedWithAdressOIB>
    <izvorni_sadrzaj> LIDER-CENTAR ZA PROMICANJE ZNANJA I RAZVOJ DRUŠTVA, OIB 98667367435, J. J. Strossmajera 9, 40000 Čakovec</izvorni_sadrzaj>
    <derivirana_varijabla naziv="DomainObject.Predmet.ProtustrankaFormatedWithAdressOIB_1"> LIDER-CENTAR ZA PROMICANJE ZNANJA I RAZVOJ DRUŠTVA, OIB 98667367435, J. J. Strossmajera 9, 40000 Čakovec</derivirana_varijabla>
  </DomainObject.Predmet.ProtustrankaFormatedWithAdressOIB>
  <DomainObject.Predmet.ProtustrankaWithAdress>
    <izvorni_sadrzaj>LIDER-CENTAR ZA PROMICANJE ZNANJA I RAZVOJ DRUŠTVA J. J. Strossmajera 9, 40000 Čakovec</izvorni_sadrzaj>
    <derivirana_varijabla naziv="DomainObject.Predmet.ProtustrankaWithAdress_1">LIDER-CENTAR ZA PROMICANJE ZNANJA I RAZVOJ DRUŠTVA J. J. Strossmajera 9, 40000 Čakovec</derivirana_varijabla>
  </DomainObject.Predmet.ProtustrankaWithAdress>
  <DomainObject.Predmet.ProtustrankaWithAdressOIB>
    <izvorni_sadrzaj>LIDER-CENTAR ZA PROMICANJE ZNANJA I RAZVOJ DRUŠTVA, OIB 98667367435, J. J. Strossmajera 9, 40000 Čakovec</izvorni_sadrzaj>
    <derivirana_varijabla naziv="DomainObject.Predmet.ProtustrankaWithAdressOIB_1">LIDER-CENTAR ZA PROMICANJE ZNANJA I RAZVOJ DRUŠTVA, OIB 98667367435, J. J. Strossmajera 9, 40000 Čakovec</derivirana_varijabla>
  </DomainObject.Predmet.ProtustrankaWithAdressOIB>
  <DomainObject.Predmet.ProtustrankaNazivFormated>
    <izvorni_sadrzaj>LIDER-CENTAR ZA PROMICANJE ZNANJA I RAZVOJ DRUŠTVA</izvorni_sadrzaj>
    <derivirana_varijabla naziv="DomainObject.Predmet.ProtustrankaNazivFormated_1">LIDER-CENTAR ZA PROMICANJE ZNANJA I RAZVOJ DRUŠTVA</derivirana_varijabla>
  </DomainObject.Predmet.ProtustrankaNazivFormated>
  <DomainObject.Predmet.ProtustrankaNazivFormatedOIB>
    <izvorni_sadrzaj>LIDER-CENTAR ZA PROMICANJE ZNANJA I RAZVOJ DRUŠTVA, OIB 98667367435</izvorni_sadrzaj>
    <derivirana_varijabla naziv="DomainObject.Predmet.ProtustrankaNazivFormatedOIB_1">LIDER-CENTAR ZA PROMICANJE ZNANJA I RAZVOJ DRUŠTVA, OIB 98667367435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4371.63</izvorni_sadrzaj>
    <derivirana_varijabla naziv="DomainObject.Predmet.TrenutnaVrijednost_1">4371.63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LIDER-CENTAR ZA PROMICANJE ZNANJA I RAZVOJ DRUŠTVA</item>
    </izvorni_sadrzaj>
    <derivirana_varijabla naziv="DomainObject.Predmet.ProtuStrankaListFormated_1">
      <item>LIDER-CENTAR ZA PROMICANJE ZNANJA I RAZVOJ DRUŠTVA</item>
    </derivirana_varijabla>
  </DomainObject.Predmet.ProtuStrankaListFormated>
  <DomainObject.Predmet.ProtuStrankaListFormatedOIB>
    <izvorni_sadrzaj>
      <item>LIDER-CENTAR ZA PROMICANJE ZNANJA I RAZVOJ DRUŠTVA, OIB 98667367435</item>
    </izvorni_sadrzaj>
    <derivirana_varijabla naziv="DomainObject.Predmet.ProtuStrankaListFormatedOIB_1">
      <item>LIDER-CENTAR ZA PROMICANJE ZNANJA I RAZVOJ DRUŠTVA, OIB 98667367435</item>
    </derivirana_varijabla>
  </DomainObject.Predmet.ProtuStrankaListFormatedOIB>
  <DomainObject.Predmet.ProtuStrankaListFormatedWithAdress>
    <izvorni_sadrzaj>
      <item>LIDER-CENTAR ZA PROMICANJE ZNANJA I RAZVOJ DRUŠTVA, J. J. Strossmajera 9, 40000 Čakovec</item>
    </izvorni_sadrzaj>
    <derivirana_varijabla naziv="DomainObject.Predmet.ProtuStrankaListFormatedWithAdress_1">
      <item>LIDER-CENTAR ZA PROMICANJE ZNANJA I RAZVOJ DRUŠTVA, J. J. Strossmajera 9, 40000 Čakovec</item>
    </derivirana_varijabla>
  </DomainObject.Predmet.ProtuStrankaListFormatedWithAdress>
  <DomainObject.Predmet.ProtuStrankaListFormatedWithAdressOIB>
    <izvorni_sadrzaj>
      <item>LIDER-CENTAR ZA PROMICANJE ZNANJA I RAZVOJ DRUŠTVA, OIB 98667367435, J. J. Strossmajera 9, 40000 Čakovec</item>
    </izvorni_sadrzaj>
    <derivirana_varijabla naziv="DomainObject.Predmet.ProtuStrankaListFormatedWithAdressOIB_1">
      <item>LIDER-CENTAR ZA PROMICANJE ZNANJA I RAZVOJ DRUŠTVA, OIB 98667367435, J. J. Strossmajera 9, 40000 Čakovec</item>
    </derivirana_varijabla>
  </DomainObject.Predmet.ProtuStrankaListFormatedWithAdressOIB>
  <DomainObject.Predmet.ProtuStrankaListNazivFormated>
    <izvorni_sadrzaj>
      <item>LIDER-CENTAR ZA PROMICANJE ZNANJA I RAZVOJ DRUŠTVA</item>
    </izvorni_sadrzaj>
    <derivirana_varijabla naziv="DomainObject.Predmet.ProtuStrankaListNazivFormated_1">
      <item>LIDER-CENTAR ZA PROMICANJE ZNANJA I RAZVOJ DRUŠTVA</item>
    </derivirana_varijabla>
  </DomainObject.Predmet.ProtuStrankaListNazivFormated>
  <DomainObject.Predmet.ProtuStrankaListNazivFormatedOIB>
    <izvorni_sadrzaj>
      <item>LIDER-CENTAR ZA PROMICANJE ZNANJA I RAZVOJ DRUŠTVA, OIB 98667367435</item>
    </izvorni_sadrzaj>
    <derivirana_varijabla naziv="DomainObject.Predmet.ProtuStrankaListNazivFormatedOIB_1">
      <item>LIDER-CENTAR ZA PROMICANJE ZNANJA I RAZVOJ DRUŠTVA, OIB 98667367435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LIDER-CENTAR ZA PROMICANJE ZNANJA I RAZVOJ DRUŠTVA</izvorni_sadrzaj>
    <derivirana_varijabla naziv="DomainObject.Predmet.ProtustrankaIDrugi_1">LIDER-CENTAR ZA PROMICANJE ZNANJA I RAZVOJ DRUŠTVA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LIDER-CENTAR ZA PROMICANJE ZNANJA I RAZVOJ DRUŠTVA, OIB 98667367435, J. J. Strossmajera 9, 40000 Čakovec</izvorni_sadrzaj>
    <derivirana_varijabla naziv="DomainObject.Predmet.ProtustrankaIDrugiAdressOIB_1">LIDER-CENTAR ZA PROMICANJE ZNANJA I RAZVOJ DRUŠTVA, OIB 98667367435, J. J. Strossmajera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LIDER-CENTAR ZA PROMICANJE ZNANJA I RAZVOJ DRUŠTVA</item>
      <item>Sudski registar, Trgovački sud u Varaždinu</item>
      <item>E-oglasna ploča ovog suda</item>
    </izvorni_sadrzaj>
    <derivirana_varijabla naziv="DomainObject.Predmet.SudioniciListNaziv_1">
      <item>Financijska agencija</item>
      <item>LIDER-CENTAR ZA PROMICANJE ZNANJA I RAZVOJ DRUŠTVA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LIDER-CENTAR ZA PROMICANJE ZNANJA I RAZVOJ DRUŠTVA, OIB 98667367435, J. J. Strossmajera 9,40000 Čakovec</item>
      <item>Sudski registar, Trgovački sud u Varaždinu</item>
      <item>E-oglasna ploča ovog suda</item>
    </izvorni_sadrzaj>
    <derivirana_varijabla naziv="DomainObject.Predmet.SudioniciListAdressOIB_1">
      <item>Financijska agencija, OIB 85821130368, A. Cesarca 2,42000 Varaždin</item>
      <item>LIDER-CENTAR ZA PROMICANJE ZNANJA I RAZVOJ DRUŠTVA, OIB 98667367435, J. J. Strossmajera 9,40000 Čakovec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98667367435</item>
      <item>, OIB null</item>
    </izvorni_sadrzaj>
    <derivirana_varijabla naziv="DomainObject.Predmet.SudioniciListNazivOIB_1">
      <item>, OIB null</item>
      <item>, OIB 85821130368</item>
      <item>, OIB 98667367435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478</properties:Words>
  <properties:Characters>2591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2015-11-11T13:56:00Z</dcterms:created>
  <dc:creator>user</dc:creator>
  <cp:lastModifiedBy>Marko Makaj</cp:lastModifiedBy>
  <cp:lastPrinted>2015-10-21T08:01:00Z</cp:lastPrinted>
  <dcterms:modified xmlns:xsi="http://www.w3.org/2001/XMLSchema-instance" xsi:type="dcterms:W3CDTF">2015-11-13T07:59:00Z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