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47f5" w14:paraId="9b147f5" w:rsidRDefault="001E5B5D" w:rsidP="001E5B5D" w:rsidR="001E5B5D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B5D" w:rsidP="001E5B5D" w:rsidR="001E5B5D" w:rsidRPr="003613FF">
      <w:pPr>
        <w:jc w:val="both"/>
      </w:pPr>
      <w:r w:rsidRPr="003613FF">
        <w:t xml:space="preserve">   REPUBLIKA HRVATSKA</w:t>
      </w:r>
    </w:p>
    <w:p w:rsidRDefault="001E5B5D" w:rsidP="001E5B5D" w:rsidR="001E5B5D" w:rsidRPr="003613FF">
      <w:pPr>
        <w:jc w:val="both"/>
      </w:pPr>
      <w:r w:rsidRPr="003613FF">
        <w:t xml:space="preserve">TRGOVAČKI SUD U </w:t>
      </w:r>
      <w:proofErr w:type="spellStart"/>
      <w:r w:rsidRPr="003613FF">
        <w:t>PAZINU</w:t>
      </w:r>
      <w:proofErr w:type="spellEnd"/>
    </w:p>
    <w:p w:rsidRDefault="001E5B5D" w:rsidP="001E5B5D" w:rsidR="001E5B5D" w:rsidRPr="003613FF">
      <w:pPr>
        <w:jc w:val="both"/>
      </w:pPr>
      <w:r w:rsidRPr="003613FF">
        <w:t xml:space="preserve">     </w:t>
      </w:r>
      <w:proofErr w:type="spellStart"/>
      <w:r w:rsidRPr="003613FF">
        <w:t>52000</w:t>
      </w:r>
      <w:proofErr w:type="spellEnd"/>
      <w:r w:rsidRPr="003613FF">
        <w:t xml:space="preserve">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1E5B5D" w:rsidP="001E5B5D" w:rsidR="001E5B5D" w:rsidRPr="003613FF">
      <w:pPr>
        <w:jc w:val="both"/>
      </w:pPr>
    </w:p>
    <w:p w:rsidRDefault="001E5B5D" w:rsidP="001E5B5D" w:rsidR="001E5B5D" w:rsidRPr="003613FF">
      <w:pPr>
        <w:jc w:val="both"/>
      </w:pPr>
    </w:p>
    <w:p w:rsidRDefault="001E5B5D" w:rsidP="001E5B5D" w:rsidR="001E5B5D" w:rsidRPr="003613FF">
      <w:pPr>
        <w:jc w:val="center"/>
      </w:pPr>
      <w:r w:rsidRPr="003613FF">
        <w:t>R E P U B L I K A  H R V A T S K A</w:t>
      </w:r>
    </w:p>
    <w:p w:rsidRDefault="001E5B5D" w:rsidP="001E5B5D" w:rsidR="001E5B5D" w:rsidRPr="003613FF">
      <w:pPr>
        <w:jc w:val="center"/>
      </w:pPr>
    </w:p>
    <w:p w:rsidRDefault="001E5B5D" w:rsidP="001E5B5D" w:rsidR="001E5B5D" w:rsidRPr="003613FF">
      <w:pPr>
        <w:jc w:val="center"/>
      </w:pPr>
      <w:r w:rsidRPr="003613FF">
        <w:t>R J E Š E N J E</w:t>
      </w:r>
    </w:p>
    <w:p w:rsidRDefault="001E5B5D" w:rsidP="001E5B5D" w:rsidR="001E5B5D" w:rsidRPr="003613FF">
      <w:pPr>
        <w:jc w:val="center"/>
      </w:pPr>
    </w:p>
    <w:p w:rsidRDefault="001E5B5D" w:rsidP="001E5B5D" w:rsidR="001E5B5D" w:rsidRPr="00D82118">
      <w:pPr>
        <w:jc w:val="both"/>
      </w:pPr>
      <w:r w:rsidRPr="003613FF">
        <w:tab/>
      </w:r>
      <w:r>
        <w:t xml:space="preserve">Trgovački sud u Pazinu, po stečajnom sucu Damiru Rabaru, u stečajnom postupku nad dužnikom </w:t>
      </w:r>
      <w:proofErr w:type="spellStart"/>
      <w:r w:rsidR="00775A8E">
        <w:t>FUNDAMENTUM</w:t>
      </w:r>
      <w:proofErr w:type="spellEnd"/>
      <w:r w:rsidR="00775A8E">
        <w:t xml:space="preserve"> d.o.o.</w:t>
      </w:r>
      <w:r w:rsidR="00D82118">
        <w:t xml:space="preserve"> u stečaju</w:t>
      </w:r>
      <w:r w:rsidR="00775A8E">
        <w:t xml:space="preserve">, Pula, </w:t>
      </w:r>
      <w:proofErr w:type="spellStart"/>
      <w:r w:rsidR="00775A8E">
        <w:t>Portarata</w:t>
      </w:r>
      <w:proofErr w:type="spellEnd"/>
      <w:r w:rsidR="00775A8E">
        <w:t xml:space="preserve"> 8, </w:t>
      </w:r>
      <w:proofErr w:type="spellStart"/>
      <w:r w:rsidR="00775A8E">
        <w:t>OIB</w:t>
      </w:r>
      <w:proofErr w:type="spellEnd"/>
      <w:r w:rsidR="00775A8E">
        <w:t xml:space="preserve">: </w:t>
      </w:r>
      <w:proofErr w:type="spellStart"/>
      <w:r w:rsidR="00D82118" w:rsidRPr="00D82118">
        <w:t>65724141318</w:t>
      </w:r>
      <w:proofErr w:type="spellEnd"/>
      <w:r>
        <w:t xml:space="preserve">, </w:t>
      </w:r>
      <w:proofErr w:type="spellStart"/>
      <w:r w:rsidR="00775A8E" w:rsidRPr="00D82118">
        <w:t>30</w:t>
      </w:r>
      <w:proofErr w:type="spellEnd"/>
      <w:r w:rsidRPr="00D82118">
        <w:t xml:space="preserve">. </w:t>
      </w:r>
      <w:r w:rsidR="00775A8E" w:rsidRPr="00D82118">
        <w:t xml:space="preserve">svibnja </w:t>
      </w:r>
      <w:proofErr w:type="spellStart"/>
      <w:r w:rsidRPr="00D82118">
        <w:t>2018</w:t>
      </w:r>
      <w:proofErr w:type="spellEnd"/>
      <w:r w:rsidRPr="00D82118">
        <w:t>. godine</w:t>
      </w:r>
    </w:p>
    <w:p w:rsidRDefault="001E5B5D" w:rsidP="001E5B5D" w:rsidR="001E5B5D"/>
    <w:p w:rsidRDefault="001E5B5D" w:rsidP="001E5B5D" w:rsidR="001E5B5D">
      <w:pPr>
        <w:jc w:val="center"/>
      </w:pPr>
      <w:r>
        <w:t>r i j e š i o  j e</w:t>
      </w:r>
    </w:p>
    <w:p w:rsidRDefault="001E5B5D" w:rsidP="001E5B5D" w:rsidR="001E5B5D"/>
    <w:p w:rsidRDefault="001E5B5D" w:rsidP="001E5B5D" w:rsidR="001E5B5D">
      <w:pPr>
        <w:jc w:val="both"/>
      </w:pPr>
      <w:r>
        <w:tab/>
        <w:t xml:space="preserve">I. Pozivaju se vjerovnici stečajnog dužnika da u roku od 8 dana od dana objave ovog rješenja na e-oglasnoj ploči sudova podnesu sudu mišljenje povodom prijedloga stečajnog upravitelja za obustavu i zaključenje stečajnog postupka nad dužnikom </w:t>
      </w:r>
      <w:proofErr w:type="spellStart"/>
      <w:r w:rsidR="00775A8E">
        <w:t>FUNDAMENTUM</w:t>
      </w:r>
      <w:proofErr w:type="spellEnd"/>
      <w:r w:rsidR="00775A8E">
        <w:t xml:space="preserve"> d.o.o., Pula, </w:t>
      </w:r>
      <w:proofErr w:type="spellStart"/>
      <w:r w:rsidR="00775A8E">
        <w:t>Portarata</w:t>
      </w:r>
      <w:proofErr w:type="spellEnd"/>
      <w:r w:rsidR="00775A8E">
        <w:t xml:space="preserve"> 8, </w:t>
      </w:r>
      <w:proofErr w:type="spellStart"/>
      <w:r w:rsidR="00775A8E">
        <w:t>OIB</w:t>
      </w:r>
      <w:proofErr w:type="spellEnd"/>
      <w:r w:rsidR="00775A8E">
        <w:t xml:space="preserve">: </w:t>
      </w:r>
      <w:proofErr w:type="spellStart"/>
      <w:r w:rsidR="00775A8E">
        <w:t>65724141318</w:t>
      </w:r>
      <w:proofErr w:type="spellEnd"/>
      <w:r>
        <w:t xml:space="preserve">, zbog nedostatnosti stečajne mase za pokriće troškova stečajnog postupka (čl. </w:t>
      </w:r>
      <w:proofErr w:type="spellStart"/>
      <w:r>
        <w:t>293</w:t>
      </w:r>
      <w:proofErr w:type="spellEnd"/>
      <w:r>
        <w:t>. Stečajnog zakona).</w:t>
      </w:r>
    </w:p>
    <w:p w:rsidRDefault="001E5B5D" w:rsidP="001E5B5D" w:rsidR="001E5B5D"/>
    <w:p w:rsidRDefault="001E5B5D" w:rsidP="001E5B5D" w:rsidR="001E5B5D">
      <w:pPr>
        <w:jc w:val="center"/>
      </w:pPr>
      <w:r>
        <w:tab/>
        <w:t>II. Skupština  vjerovnika povodom prijedloga stečajnog upravitelja određuje se za dan</w:t>
      </w:r>
    </w:p>
    <w:p w:rsidRDefault="001E5B5D" w:rsidP="001E5B5D" w:rsidR="001E5B5D"/>
    <w:p w:rsidRDefault="00B63B4F" w:rsidP="001E5B5D" w:rsidR="001E5B5D">
      <w:pPr>
        <w:jc w:val="center"/>
      </w:pPr>
      <w:r>
        <w:t>5</w:t>
      </w:r>
      <w:r w:rsidR="001E5B5D">
        <w:t xml:space="preserve">. </w:t>
      </w:r>
      <w:r>
        <w:t xml:space="preserve">srpnja </w:t>
      </w:r>
      <w:proofErr w:type="spellStart"/>
      <w:r w:rsidR="001E5B5D">
        <w:t>2018</w:t>
      </w:r>
      <w:proofErr w:type="spellEnd"/>
      <w:r w:rsidR="001E5B5D">
        <w:t xml:space="preserve">. u </w:t>
      </w:r>
      <w:r>
        <w:t>9</w:t>
      </w:r>
      <w:r w:rsidR="001E5B5D">
        <w:t>,</w:t>
      </w:r>
      <w:proofErr w:type="spellStart"/>
      <w:r w:rsidR="001E5B5D">
        <w:t>00</w:t>
      </w:r>
      <w:proofErr w:type="spellEnd"/>
      <w:r w:rsidR="001E5B5D">
        <w:t xml:space="preserve"> sati</w:t>
      </w:r>
    </w:p>
    <w:p w:rsidRDefault="001E5B5D" w:rsidP="001E5B5D" w:rsidR="001E5B5D">
      <w:pPr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</w:p>
    <w:p w:rsidRDefault="001E5B5D" w:rsidP="001E5B5D" w:rsidR="001E5B5D"/>
    <w:p w:rsidRDefault="001E5B5D" w:rsidP="001E5B5D" w:rsidR="001E5B5D">
      <w:pPr>
        <w:jc w:val="both"/>
      </w:pPr>
      <w:r>
        <w:tab/>
        <w:t>III.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1E5B5D" w:rsidP="001E5B5D" w:rsidR="001E5B5D"/>
    <w:p w:rsidRDefault="001E5B5D" w:rsidP="001E5B5D" w:rsidR="001E5B5D">
      <w:pPr>
        <w:jc w:val="center"/>
      </w:pPr>
      <w:r>
        <w:t xml:space="preserve">U Pazinu, </w:t>
      </w:r>
      <w:proofErr w:type="spellStart"/>
      <w:r w:rsidR="00775A8E" w:rsidRPr="00D82118">
        <w:t>30</w:t>
      </w:r>
      <w:proofErr w:type="spellEnd"/>
      <w:r w:rsidR="00775A8E" w:rsidRPr="00D82118">
        <w:t>. svibnja 2018</w:t>
      </w:r>
      <w:r w:rsidRPr="00D82118">
        <w:t xml:space="preserve">. </w:t>
      </w:r>
    </w:p>
    <w:p w:rsidRDefault="001E5B5D" w:rsidP="001E5B5D" w:rsidR="001E5B5D"/>
    <w:p w:rsidRDefault="001E5B5D" w:rsidP="001E5B5D" w:rsidR="001E5B5D">
      <w:pPr>
        <w:ind w:firstLine="708" w:left="5664"/>
      </w:pPr>
      <w:r>
        <w:t xml:space="preserve">   Stečajni sudac </w:t>
      </w:r>
    </w:p>
    <w:p w:rsidRDefault="00D82118" w:rsidP="001E5B5D" w:rsidR="001E5B5D">
      <w:pPr>
        <w:ind w:firstLine="708" w:left="5664"/>
      </w:pPr>
      <w:r>
        <w:t xml:space="preserve"> Damir Rabar</w:t>
      </w:r>
      <w:r w:rsidR="00725DED">
        <w:t>, v.r.</w:t>
      </w:r>
    </w:p>
    <w:p w:rsidRDefault="001E5B5D" w:rsidP="001E5B5D" w:rsidR="001E5B5D"/>
    <w:p w:rsidRDefault="001E5B5D" w:rsidP="001E5B5D" w:rsidR="001E5B5D"/>
    <w:p w:rsidRDefault="001E5B5D" w:rsidP="001E5B5D" w:rsidR="001E5B5D"/>
    <w:p w:rsidRDefault="001E5B5D" w:rsidP="001E5B5D" w:rsidR="001E5B5D">
      <w:r>
        <w:t>UPUTA O PRAVNOM LIJEKU:</w:t>
      </w:r>
    </w:p>
    <w:p w:rsidRDefault="001E5B5D" w:rsidP="001E5B5D" w:rsidR="001E5B5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1E5B5D" w:rsidP="001E5B5D" w:rsidR="001E5B5D"/>
    <w:p w:rsidRDefault="001E5B5D" w:rsidP="001E5B5D" w:rsidR="001E5B5D">
      <w:r>
        <w:t>DNA:</w:t>
      </w:r>
    </w:p>
    <w:p w:rsidRDefault="001E5B5D" w:rsidP="001E5B5D" w:rsidR="001E5B5D">
      <w:pPr>
        <w:pStyle w:val="Odlomakpopisa"/>
        <w:numPr>
          <w:ilvl w:val="0"/>
          <w:numId w:val="1"/>
        </w:numPr>
      </w:pPr>
      <w:r>
        <w:t xml:space="preserve">Stečajni upravitelj </w:t>
      </w:r>
      <w:r w:rsidR="00775A8E">
        <w:t>Damir Majstorović</w:t>
      </w:r>
      <w:r>
        <w:t xml:space="preserve">, </w:t>
      </w:r>
      <w:r w:rsidR="00775A8E">
        <w:t>Pula</w:t>
      </w:r>
      <w:r>
        <w:t xml:space="preserve">, </w:t>
      </w:r>
      <w:r w:rsidR="00775A8E">
        <w:t xml:space="preserve">Koparska </w:t>
      </w:r>
      <w:proofErr w:type="spellStart"/>
      <w:r w:rsidR="00775A8E">
        <w:t>37</w:t>
      </w:r>
      <w:proofErr w:type="spellEnd"/>
    </w:p>
    <w:p w:rsidRDefault="001E5B5D" w:rsidP="001E5B5D" w:rsidR="001E5B5D" w:rsidRPr="003613FF">
      <w:pPr>
        <w:pStyle w:val="Odlomakpopisa"/>
        <w:numPr>
          <w:ilvl w:val="0"/>
          <w:numId w:val="1"/>
        </w:numPr>
      </w:pPr>
      <w:r>
        <w:t>e-oglasna ploča 8 dana.</w:t>
      </w:r>
    </w:p>
    <w:p w:rsidRDefault="00EB7624" w:rsidR="00EB7624"/>
    <w:sectPr w:rsidSect="00A70E98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0FC" w:rsidR="005150FC">
      <w:r>
        <w:separator/>
      </w:r>
    </w:p>
  </w:endnote>
  <w:endnote w:id="0" w:type="continuationSeparator">
    <w:p w:rsidRDefault="005150FC" w:rsidR="00515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0FC" w:rsidR="005150FC">
      <w:r>
        <w:separator/>
      </w:r>
    </w:p>
  </w:footnote>
  <w:footnote w:id="0" w:type="continuationSeparator">
    <w:p w:rsidRDefault="005150FC" w:rsidR="00515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B5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0C4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B5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5B5D" w:rsidP="00BC7372" w:rsidR="00BC7372">
    <w:pPr>
      <w:pStyle w:val="Zaglavlje"/>
    </w:pPr>
    <w:r>
      <w:tab/>
    </w:r>
    <w:r>
      <w:tab/>
      <w:t>Poslovni broj: 1 St-</w:t>
    </w:r>
    <w:proofErr w:type="spellStart"/>
    <w:r>
      <w:t>907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17</w:t>
    </w:r>
    <w:proofErr w:type="spellEnd"/>
  </w:p>
  <w:p w:rsidRDefault="00B50C44" w:rsidP="00E84C66" w:rsidR="00E84C66">
    <w:pPr>
      <w:pStyle w:val="Zaglavlje"/>
    </w:pPr>
  </w:p>
  <w:p w:rsidRDefault="00B50C4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B5D" w:rsidP="00FD4226" w:rsidR="00E84C66">
    <w:pPr>
      <w:pStyle w:val="Zaglavlje"/>
      <w:jc w:val="right"/>
    </w:pPr>
    <w:r>
      <w:tab/>
    </w:r>
    <w:r>
      <w:tab/>
      <w:t>1 St-</w:t>
    </w:r>
    <w:proofErr w:type="spellStart"/>
    <w:r w:rsidR="00D82118">
      <w:t>592</w:t>
    </w:r>
    <w:proofErr w:type="spellEnd"/>
    <w:r>
      <w:t>/</w:t>
    </w:r>
    <w:proofErr w:type="spellStart"/>
    <w:r w:rsidR="00D82118">
      <w:t>20</w:t>
    </w:r>
    <w:r>
      <w:t>16</w:t>
    </w:r>
    <w:proofErr w:type="spellEnd"/>
    <w:r>
      <w:t>-</w:t>
    </w:r>
    <w:proofErr w:type="spellStart"/>
    <w:r w:rsidR="00D82118">
      <w:t>86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26820"/>
    <w:multiLevelType w:val="hybridMultilevel"/>
    <w:tmpl w:val="548AC75A"/>
    <w:lvl w:tplc="B80ACDD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B5D"/>
    <w:rsid w:val="001E5B5D"/>
    <w:rsid w:val="005150FC"/>
    <w:rsid w:val="00725DED"/>
    <w:rsid w:val="00775A8E"/>
    <w:rsid w:val="008421A8"/>
    <w:rsid w:val="00B50C44"/>
    <w:rsid w:val="00B63B4F"/>
    <w:rsid w:val="00C21C59"/>
    <w:rsid w:val="00D82118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5B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1E5B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E5B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5B5D"/>
  </w:style>
  <w:style w:styleId="Odlomakpopisa" w:type="paragraph">
    <w:name w:val="List Paragraph"/>
    <w:basedOn w:val="Normal"/>
    <w:uiPriority w:val="34"/>
    <w:qFormat/>
    <w:rsid w:val="001E5B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5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B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2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211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5B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1E5B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E5B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5B5D"/>
  </w:style>
  <w:style w:styleId="Odlomakpopisa" w:type="paragraph">
    <w:name w:val="List Paragraph"/>
    <w:basedOn w:val="Normal"/>
    <w:uiPriority w:val="34"/>
    <w:qFormat/>
    <w:rsid w:val="001E5B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5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B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2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211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u stečaju, PULA zastupanog po punomoćniku Odvj. Dražan Gunjača</izvorni_sadrzaj>
    <derivirana_varijabla naziv="DomainObject.Predmet.ProtustrankaFormated_1">  FUNDAMENTUM d.o.o. u stečaju, PULA zastupanog po punomoćniku Odvj. Dražan Gunjača</derivirana_varijabla>
  </DomainObject.Predmet.ProtustrankaFormated>
  <DomainObject.Predmet.ProtustrankaFormatedOIB>
    <izvorni_sadrzaj>  FUNDAMENTUM d.o.o. u stečaju, PULA, OIB 65724141318 zastupanog po punomoćniku Odvj. Dražan Gunjača</izvorni_sadrzaj>
    <derivirana_varijabla naziv="DomainObject.Predmet.ProtustrankaFormatedOIB_1">  FUNDAMENTUM d.o.o. u stečaju, PULA, OIB 65724141318 zastupanog po punomoćniku Odvj. Dražan Gunjača</derivirana_varijabla>
  </DomainObject.Predmet.ProtustrankaFormatedOIB>
  <DomainObject.Predmet.ProtustrankaFormatedWithAdress>
    <izvorni_sadrzaj> FUNDAMENTUM d.o.o. u stečaju, PULA, Portarata 8, 52100 Pula zastupanog po punomoćniku Odvj. Dražan Gunjača</izvorni_sadrzaj>
    <derivirana_varijabla naziv="DomainObject.Predmet.ProtustrankaFormatedWithAdress_1"> FUNDAMENTUM d.o.o. u stečaju, PULA, Portarata 8, 52100 Pula zastupanog po punomoćniku Odvj. Dražan Gunjača</derivirana_varijabla>
  </DomainObject.Predmet.ProtustrankaFormatedWithAdress>
  <DomainObject.Predmet.ProtustrankaFormatedWithAdressOIB>
    <izvorni_sadrzaj> FUNDAMENTUM d.o.o. u stečaju, PULA, OIB 65724141318, Portarata 8, 52100 Pula zastupanog po punomoćniku Odvj. Dražan Gunjača</izvorni_sadrzaj>
    <derivirana_varijabla naziv="DomainObject.Predmet.ProtustrankaFormatedWithAdressOIB_1"> FUNDAMENTUM d.o.o. u stečaju, PULA, OIB 65724141318, Portarata 8, 52100 Pula zastupanog po punomoćniku Odvj. Dražan Gunjača</derivirana_varijabla>
  </DomainObject.Predmet.ProtustrankaFormatedWithAdressOIB>
  <DomainObject.Predmet.ProtustrankaWithAdress>
    <izvorni_sadrzaj>FUNDAMENTUM d.o.o. u stečaju, PULA Portarata 8, 52100 Pula</izvorni_sadrzaj>
    <derivirana_varijabla naziv="DomainObject.Predmet.ProtustrankaWithAdress_1">FUNDAMENTUM d.o.o. u stečaju, PULA Portarata 8, 52100 Pula</derivirana_varijabla>
  </DomainObject.Predmet.ProtustrankaWithAdress>
  <DomainObject.Predmet.ProtustrankaWithAdressOIB>
    <izvorni_sadrzaj>FUNDAMENTUM d.o.o. u stečaju, PULA, OIB 65724141318, Portarata 8, 52100 Pula</izvorni_sadrzaj>
    <derivirana_varijabla naziv="DomainObject.Predmet.ProtustrankaWithAdressOIB_1">FUNDAMENTUM d.o.o. u stečaju, PULA, OIB 65724141318, Portarata 8, 52100 Pula</derivirana_varijabla>
  </DomainObject.Predmet.ProtustrankaWithAdressOIB>
  <DomainObject.Predmet.ProtustrankaNazivFormated>
    <izvorni_sadrzaj>FUNDAMENTUM d.o.o. u stečaju, PULA</izvorni_sadrzaj>
    <derivirana_varijabla naziv="DomainObject.Predmet.ProtustrankaNazivFormated_1">FUNDAMENTUM d.o.o. u stečaju, PULA</derivirana_varijabla>
  </DomainObject.Predmet.ProtustrankaNazivFormated>
  <DomainObject.Predmet.ProtustrankaNazivFormatedOIB>
    <izvorni_sadrzaj>FUNDAMENTUM d.o.o. u stečaju, PULA, OIB 65724141318</izvorni_sadrzaj>
    <derivirana_varijabla naziv="DomainObject.Predmet.ProtustrankaNazivFormatedOIB_1">FUNDAMENTUM d.o.o. u stečaju,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u stečaju, PULA zastupanog po punomoćniku Odvj. Dražan Gunjača</item>
    </izvorni_sadrzaj>
    <derivirana_varijabla naziv="DomainObject.Predmet.ProtuStrankaListFormated_1">
      <item>FUNDAMENTUM d.o.o. u stečaju, PULA zastupanog po punomoćniku Odvj. Dražan Gunjača</item>
    </derivirana_varijabla>
  </DomainObject.Predmet.ProtuStrankaListFormated>
  <DomainObject.Predmet.ProtuStrankaListFormatedOIB>
    <izvorni_sadrzaj>
      <item>FUNDAMENTUM d.o.o. u stečaju, PULA, OIB 65724141318 zastupanog po punomoćniku Odvj. Dražan Gunjača</item>
    </izvorni_sadrzaj>
    <derivirana_varijabla naziv="DomainObject.Predmet.ProtuStrankaListFormatedOIB_1">
      <item>FUNDAMENTUM d.o.o. u stečaju, PULA, OIB 65724141318 zastupanog po punomoćniku Odvj. Dražan Gunjača</item>
    </derivirana_varijabla>
  </DomainObject.Predmet.ProtuStrankaListFormatedOIB>
  <DomainObject.Predmet.ProtuStrankaListFormatedWithAdress>
    <izvorni_sadrzaj>
      <item>FUNDAMENTUM d.o.o. u stečaju, PULA, Portarata 8, 52100 Pula zastupanog po punomoćniku Odvj. Dražan Gunjača</item>
    </izvorni_sadrzaj>
    <derivirana_varijabla naziv="DomainObject.Predmet.ProtuStrankaListFormatedWithAdress_1">
      <item>FUNDAMENTUM d.o.o. u stečaju,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u stečaju, PULA, OIB 65724141318, Portarata 8, 52100 Pula zastupanog po punomoćniku Odvj. Dražan Gunjača</item>
    </izvorni_sadrzaj>
    <derivirana_varijabla naziv="DomainObject.Predmet.ProtuStrankaListFormatedWithAdressOIB_1">
      <item>FUNDAMENTUM d.o.o. u stečaju,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u stečaju, PULA</item>
    </izvorni_sadrzaj>
    <derivirana_varijabla naziv="DomainObject.Predmet.ProtuStrankaListNazivFormated_1">
      <item>FUNDAMENTUM d.o.o. u stečaju, PULA</item>
    </derivirana_varijabla>
  </DomainObject.Predmet.ProtuStrankaListNazivFormated>
  <DomainObject.Predmet.ProtuStrankaListNazivFormatedOIB>
    <izvorni_sadrzaj>
      <item>FUNDAMENTUM d.o.o. u stečaju, PULA, OIB 65724141318</item>
    </izvorni_sadrzaj>
    <derivirana_varijabla naziv="DomainObject.Predmet.ProtuStrankaListNazivFormatedOIB_1">
      <item>FUNDAMENTUM d.o.o. u stečaju, PULA, OIB 65724141318</item>
    </derivirana_varijabla>
  </DomainObject.Predmet.ProtuStrankaListNazivFormatedOIB>
  <DomainObject.Predmet.OstaliListFormated>
    <izvorni_sadrzaj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u stečaju, PULA</izvorni_sadrzaj>
    <derivirana_varijabla naziv="DomainObject.Predmet.ProtustrankaIDrugi_1">FUNDAMENTUM d.o.o. u stečaju,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u stečaju, PULA, OIB 65724141318, Portarata 8, 52100 Pula</izvorni_sadrzaj>
    <derivirana_varijabla naziv="DomainObject.Predmet.ProtustrankaIDrugiAdressOIB_1">FUNDAMENTUM d.o.o. u stečaju,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1252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2018-05-30T07:58:00Z</dcterms:created>
  <dc:creator>Damir Rabar</dc:creator>
  <cp:lastModifiedBy>Lorena Paris Aničić</cp:lastModifiedBy>
  <cp:lastPrinted>2018-05-30T08:00:00Z</cp:lastPrinted>
  <dcterms:modified xmlns:xsi="http://www.w3.org/2001/XMLSchema-instance" xsi:type="dcterms:W3CDTF">2018-05-30T08:05:00Z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poziv vjerovnicima St-592-16.docx)</vt:lpwstr>
  </prop:property>
  <prop:property name="CC_coloring" pid="5" fmtid="{D5CDD505-2E9C-101B-9397-08002B2CF9AE}">
    <vt:bool>false</vt:bool>
  </prop:property>
</prop:Properties>
</file>