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cfd4f" w14:paraId="14cfd4f" w:rsidRDefault="008C04AA" w:rsidP="008C04AA" w:rsidR="008C04AA" w:rsidRPr="005829BB">
      <w:pPr>
        <w15:collapsed w:val="false"/>
        <w:rPr>
          <w:b/>
        </w:rPr>
      </w:pPr>
      <w:bookmarkStart w:name="_GoBack" w:id="0"/>
      <w:bookmarkEnd w:id="0"/>
      <w:r w:rsidRPr="005829BB">
        <w:rPr>
          <w:b/>
        </w:rPr>
        <w:t xml:space="preserve">           </w:t>
      </w:r>
      <w:r w:rsidR="00C07F02">
        <w:rPr>
          <w:b/>
        </w:rPr>
        <w:t xml:space="preserve">  </w:t>
      </w:r>
      <w:r w:rsidRPr="005829BB">
        <w:rPr>
          <w:b/>
        </w:rPr>
        <w:t xml:space="preserve">      </w:t>
      </w:r>
      <w:r w:rsidRPr="005829BB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9BB">
        <w:rPr>
          <w:b/>
        </w:rPr>
        <w:t xml:space="preserve">                                                            </w:t>
      </w:r>
    </w:p>
    <w:p w:rsidRDefault="008C04AA" w:rsidP="00B271A9" w:rsidR="008C04AA" w:rsidRPr="005829BB">
      <w:r w:rsidRPr="005829BB">
        <w:t xml:space="preserve"> </w:t>
      </w:r>
      <w:r w:rsidR="00C07F02">
        <w:t xml:space="preserve">   </w:t>
      </w:r>
      <w:r w:rsidRPr="005829BB">
        <w:t xml:space="preserve">REPUBLIKA HRVATSKA </w:t>
      </w: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</w:r>
    </w:p>
    <w:p w:rsidRDefault="008C04AA" w:rsidP="00B271A9" w:rsidR="008C04AA" w:rsidRPr="005829BB">
      <w:r w:rsidRPr="005829BB">
        <w:t xml:space="preserve"> TRGOVAČKI SUD U PAZINU</w:t>
      </w:r>
    </w:p>
    <w:p w:rsidRDefault="008C04AA" w:rsidP="00B271A9" w:rsidR="00C07F02">
      <w:r w:rsidRPr="005829BB">
        <w:t xml:space="preserve"> </w:t>
      </w:r>
      <w:r w:rsidR="00C07F02">
        <w:tab/>
      </w:r>
      <w:r w:rsidR="00694576" w:rsidRPr="005829BB">
        <w:t>Pazin</w:t>
      </w:r>
      <w:r w:rsidRPr="005829BB">
        <w:t>, Dršćevka 1</w:t>
      </w:r>
      <w:r w:rsidRPr="005829BB">
        <w:tab/>
      </w:r>
      <w:r w:rsidRPr="005829BB">
        <w:tab/>
      </w:r>
    </w:p>
    <w:p w:rsidRDefault="008C04AA" w:rsidP="00B271A9" w:rsidR="008C04AA" w:rsidRPr="005829BB">
      <w:r w:rsidRPr="005829BB">
        <w:tab/>
      </w:r>
      <w:r w:rsidRPr="005829BB">
        <w:tab/>
      </w:r>
      <w:r w:rsidRPr="005829BB">
        <w:tab/>
      </w:r>
    </w:p>
    <w:p w:rsidRDefault="005829BB" w:rsidP="005829BB" w:rsidR="005829BB" w:rsidRPr="005829BB">
      <w:pPr>
        <w:jc w:val="center"/>
      </w:pPr>
      <w:r w:rsidRPr="005829BB">
        <w:t>Z A K L J U Č A K</w:t>
      </w:r>
    </w:p>
    <w:p w:rsidRDefault="005829BB" w:rsidP="005829BB" w:rsidR="005829BB" w:rsidRPr="005829BB">
      <w:pPr>
        <w:ind w:firstLine="708"/>
        <w:jc w:val="both"/>
      </w:pPr>
    </w:p>
    <w:p w:rsidRDefault="005829BB" w:rsidP="000C58C7" w:rsidR="008D67D3" w:rsidRPr="005829BB">
      <w:pPr>
        <w:jc w:val="both"/>
      </w:pPr>
      <w:r w:rsidRPr="005829BB">
        <w:tab/>
      </w:r>
      <w:r w:rsidR="004D7B91" w:rsidRPr="004D7B91">
        <w:t xml:space="preserve">Trgovački sud u Pazinu, po stečajnom sucu Ivanu Dujiću, u stečajnom postupku nad dužnikom </w:t>
      </w:r>
      <w:r w:rsidR="008D323C" w:rsidRPr="008D323C">
        <w:t>HISTRIA TUBE d.d. u stečaju Potpićan, Industrijska 3, OIB 67930158481</w:t>
      </w:r>
      <w:r w:rsidR="009427A6" w:rsidRPr="005829BB">
        <w:t>,</w:t>
      </w:r>
      <w:r w:rsidRPr="005829BB">
        <w:t xml:space="preserve"> </w:t>
      </w:r>
      <w:r w:rsidR="00B00595">
        <w:t xml:space="preserve">na prijedlog stečajnog upravitelja, </w:t>
      </w:r>
      <w:r w:rsidR="008D323C">
        <w:t>2</w:t>
      </w:r>
      <w:r w:rsidR="005F652C" w:rsidRPr="005829BB">
        <w:t xml:space="preserve">. </w:t>
      </w:r>
      <w:r w:rsidR="008D323C">
        <w:t>srp</w:t>
      </w:r>
      <w:r w:rsidR="004D7B91">
        <w:t>nja</w:t>
      </w:r>
      <w:r w:rsidR="00ED3BEC" w:rsidRPr="005829BB">
        <w:t xml:space="preserve"> 201</w:t>
      </w:r>
      <w:r w:rsidR="00500525">
        <w:t>8</w:t>
      </w:r>
      <w:r w:rsidR="005F652C" w:rsidRPr="005829BB">
        <w:t>.</w:t>
      </w:r>
    </w:p>
    <w:p w:rsidRDefault="005829BB" w:rsidP="005829BB" w:rsidR="005829BB" w:rsidRPr="005829BB">
      <w:pPr>
        <w:jc w:val="both"/>
      </w:pPr>
    </w:p>
    <w:p w:rsidRDefault="005829BB" w:rsidP="00C07F02" w:rsidR="005829BB" w:rsidRPr="005829BB">
      <w:pPr>
        <w:jc w:val="center"/>
      </w:pPr>
      <w:r w:rsidRPr="005829BB">
        <w:t>z a k l j u č i o   j e</w:t>
      </w:r>
    </w:p>
    <w:p w:rsidRDefault="005829BB" w:rsidP="005829BB" w:rsidR="005829BB" w:rsidRPr="005829BB">
      <w:pPr>
        <w:jc w:val="both"/>
      </w:pPr>
    </w:p>
    <w:p w:rsidRDefault="005829BB" w:rsidP="005829BB" w:rsidR="005829BB" w:rsidRPr="005829BB">
      <w:pPr>
        <w:jc w:val="both"/>
      </w:pPr>
      <w:r w:rsidRPr="005829BB">
        <w:tab/>
        <w:t xml:space="preserve">Saziva se skupština vjerovnika koja će se održati dana </w:t>
      </w:r>
    </w:p>
    <w:p w:rsidRDefault="00500525" w:rsidP="005829BB" w:rsidR="00500525" w:rsidRPr="006E7261">
      <w:pPr>
        <w:jc w:val="both"/>
      </w:pPr>
    </w:p>
    <w:p w:rsidRDefault="004D7B91" w:rsidP="005829BB" w:rsidR="005829BB" w:rsidRPr="006E7261">
      <w:pPr>
        <w:jc w:val="center"/>
      </w:pPr>
      <w:r w:rsidRPr="006E7261">
        <w:t>2</w:t>
      </w:r>
      <w:r w:rsidR="008D323C">
        <w:t>5</w:t>
      </w:r>
      <w:r w:rsidR="005829BB" w:rsidRPr="006E7261">
        <w:t xml:space="preserve">. </w:t>
      </w:r>
      <w:r w:rsidR="008D323C">
        <w:t>srp</w:t>
      </w:r>
      <w:r w:rsidRPr="006E7261">
        <w:t>nja</w:t>
      </w:r>
      <w:r w:rsidR="00163AAB" w:rsidRPr="006E7261">
        <w:t xml:space="preserve"> </w:t>
      </w:r>
      <w:r w:rsidR="00106C67" w:rsidRPr="006E7261">
        <w:t>201</w:t>
      </w:r>
      <w:r w:rsidR="006029A4" w:rsidRPr="006E7261">
        <w:t>8</w:t>
      </w:r>
      <w:r w:rsidR="00106C67" w:rsidRPr="006E7261">
        <w:t xml:space="preserve">. u </w:t>
      </w:r>
      <w:r w:rsidR="00B00595" w:rsidRPr="006E7261">
        <w:t>1</w:t>
      </w:r>
      <w:r w:rsidRPr="006E7261">
        <w:t>3</w:t>
      </w:r>
      <w:r w:rsidR="00007398" w:rsidRPr="006E7261">
        <w:t>:</w:t>
      </w:r>
      <w:r w:rsidR="003365DF" w:rsidRPr="006E7261">
        <w:t>0</w:t>
      </w:r>
      <w:r w:rsidR="005829BB" w:rsidRPr="006E7261">
        <w:t>0 sati</w:t>
      </w:r>
    </w:p>
    <w:p w:rsidRDefault="005829BB" w:rsidP="005829BB" w:rsidR="005829BB" w:rsidRPr="006E7261">
      <w:pPr>
        <w:jc w:val="center"/>
      </w:pPr>
      <w:r w:rsidRPr="006E7261">
        <w:t>u prostorijama Trgovačkog suda  u Pazinu,</w:t>
      </w:r>
    </w:p>
    <w:p w:rsidRDefault="005829BB" w:rsidP="005829BB" w:rsidR="005829BB" w:rsidRPr="006E7261">
      <w:pPr>
        <w:jc w:val="center"/>
      </w:pPr>
      <w:r w:rsidRPr="006E7261">
        <w:t>Dršćevka 1, sudnica broj 1.</w:t>
      </w:r>
    </w:p>
    <w:p w:rsidRDefault="005829BB" w:rsidP="005829BB" w:rsidR="005829BB" w:rsidRPr="006E7261">
      <w:pPr>
        <w:jc w:val="center"/>
      </w:pPr>
    </w:p>
    <w:p w:rsidRDefault="005829BB" w:rsidP="005829BB" w:rsidR="005829BB" w:rsidRPr="005829BB">
      <w:pPr>
        <w:jc w:val="center"/>
      </w:pPr>
      <w:r w:rsidRPr="005829BB">
        <w:t>Dnevni red:</w:t>
      </w:r>
    </w:p>
    <w:p w:rsidRDefault="005829BB" w:rsidP="005829BB" w:rsidR="005829BB" w:rsidRPr="005829BB">
      <w:pPr>
        <w:jc w:val="center"/>
      </w:pPr>
    </w:p>
    <w:p w:rsidRDefault="0074295D" w:rsidP="0074295D" w:rsidR="0074295D">
      <w:pPr>
        <w:pStyle w:val="Odlomakpopisa"/>
        <w:numPr>
          <w:ilvl w:val="0"/>
          <w:numId w:val="5"/>
        </w:numPr>
        <w:jc w:val="both"/>
      </w:pPr>
      <w:r>
        <w:t xml:space="preserve">Donošenje </w:t>
      </w:r>
      <w:r w:rsidR="00F03DCF">
        <w:t xml:space="preserve">odluke o </w:t>
      </w:r>
      <w:r>
        <w:t>unovčenju imovine.</w:t>
      </w:r>
    </w:p>
    <w:p w:rsidRDefault="0074295D" w:rsidP="0074295D" w:rsidR="002D7ECA">
      <w:pPr>
        <w:pStyle w:val="Odlomakpopisa"/>
        <w:numPr>
          <w:ilvl w:val="0"/>
          <w:numId w:val="5"/>
        </w:numPr>
        <w:jc w:val="both"/>
      </w:pPr>
      <w:r>
        <w:t>Razno.</w:t>
      </w:r>
      <w:r w:rsidR="004D7B91">
        <w:t xml:space="preserve"> </w:t>
      </w:r>
    </w:p>
    <w:p w:rsidRDefault="0074295D" w:rsidP="00905C83" w:rsidR="0074295D">
      <w:pPr>
        <w:jc w:val="center"/>
      </w:pPr>
    </w:p>
    <w:p w:rsidRDefault="00905C83" w:rsidP="0074295D" w:rsidR="0074295D" w:rsidRPr="005829BB">
      <w:pPr>
        <w:jc w:val="center"/>
      </w:pPr>
      <w:r w:rsidRPr="005829BB">
        <w:t xml:space="preserve">U Pazinu, </w:t>
      </w:r>
      <w:r w:rsidR="0074295D">
        <w:t>2</w:t>
      </w:r>
      <w:r w:rsidR="0074295D" w:rsidRPr="005829BB">
        <w:t xml:space="preserve">. </w:t>
      </w:r>
      <w:r w:rsidR="0074295D">
        <w:t>srpnja</w:t>
      </w:r>
      <w:r w:rsidR="0074295D" w:rsidRPr="005829BB">
        <w:t xml:space="preserve"> 201</w:t>
      </w:r>
      <w:r w:rsidR="0074295D">
        <w:t>8</w:t>
      </w:r>
      <w:r w:rsidR="0074295D" w:rsidRPr="005829BB">
        <w:t>.</w:t>
      </w:r>
    </w:p>
    <w:p w:rsidRDefault="00F03DCF" w:rsidP="00905C83" w:rsidR="00F03DCF"/>
    <w:p w:rsidRDefault="00905C83" w:rsidP="00C07F02" w:rsidR="00905C83" w:rsidRPr="005829BB">
      <w:pPr>
        <w:ind w:left="4956"/>
        <w:jc w:val="center"/>
      </w:pPr>
      <w:r w:rsidRPr="005829BB">
        <w:t>Stečajni sudac</w:t>
      </w:r>
    </w:p>
    <w:p w:rsidRDefault="00C07F02" w:rsidP="00C07F02" w:rsidR="00C07F02">
      <w:pPr>
        <w:ind w:left="4956"/>
        <w:jc w:val="center"/>
      </w:pPr>
    </w:p>
    <w:p w:rsidRDefault="00905C83" w:rsidP="00C07F02" w:rsidR="00905C83" w:rsidRPr="005829BB">
      <w:pPr>
        <w:ind w:left="4956"/>
        <w:jc w:val="center"/>
      </w:pPr>
      <w:r w:rsidRPr="005829BB">
        <w:t>Ivan Dujić</w:t>
      </w:r>
      <w:r w:rsidR="00B64507">
        <w:t>, v.r.</w:t>
      </w:r>
    </w:p>
    <w:p w:rsidRDefault="00905C83" w:rsidP="00905C83" w:rsidR="00905C83" w:rsidRPr="005829BB"/>
    <w:p w:rsidRDefault="000161E5" w:rsidP="00905C83" w:rsidR="000161E5" w:rsidRPr="005829BB"/>
    <w:p w:rsidRDefault="00395BF4" w:rsidP="00905C83" w:rsidR="00395BF4" w:rsidRPr="005829BB"/>
    <w:p w:rsidRDefault="005829BB" w:rsidP="005829BB" w:rsidR="005829BB" w:rsidRPr="005829BB">
      <w:r w:rsidRPr="005829BB">
        <w:t>POUKA O PRAVNOM LIJEKU:</w:t>
      </w:r>
    </w:p>
    <w:p w:rsidRDefault="00C07F02" w:rsidP="005829BB" w:rsidR="00905C83" w:rsidRPr="005829BB">
      <w:r>
        <w:t xml:space="preserve">Protiv ovog </w:t>
      </w:r>
      <w:r w:rsidR="005829BB" w:rsidRPr="005829BB">
        <w:t>zaključka žalba nije dopuštena.</w:t>
      </w:r>
    </w:p>
    <w:p w:rsidRDefault="005829BB" w:rsidP="005829BB" w:rsidR="005829BB" w:rsidRPr="005829BB"/>
    <w:p w:rsidRDefault="00905C83" w:rsidP="00163AAB" w:rsidR="00163AAB">
      <w:r w:rsidRPr="005829BB">
        <w:t>DNA:</w:t>
      </w:r>
    </w:p>
    <w:p w:rsidRDefault="00163AAB" w:rsidR="00007398">
      <w:r>
        <w:t>- e</w:t>
      </w:r>
      <w:r w:rsidR="00007398">
        <w:t xml:space="preserve">-oglasna ploča suda </w:t>
      </w:r>
    </w:p>
    <w:p w:rsidRDefault="004D7B91" w:rsidR="004D7B91">
      <w:r>
        <w:t xml:space="preserve">- stečajni upravitelj </w:t>
      </w:r>
      <w:r w:rsidR="0074295D">
        <w:t>Ivan Gjurašić</w:t>
      </w:r>
    </w:p>
    <w:sectPr w:rsidSect="001A1476" w:rsidR="004D7B9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38B6" w:rsidP="008C04AA" w:rsidR="002A38B6">
      <w:r>
        <w:separator/>
      </w:r>
    </w:p>
  </w:endnote>
  <w:endnote w:id="0" w:type="continuationSeparator">
    <w:p w:rsidRDefault="002A38B6" w:rsidP="008C04AA" w:rsidR="002A38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38B6" w:rsidP="008C04AA" w:rsidR="002A38B6">
      <w:r>
        <w:separator/>
      </w:r>
    </w:p>
  </w:footnote>
  <w:footnote w:id="0" w:type="continuationSeparator">
    <w:p w:rsidRDefault="002A38B6" w:rsidP="008C04AA" w:rsidR="002A38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64507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29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9427A6" w:rsidRPr="009427A6">
      <w:t>Posl.br.: 10 St-823/16-24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R="00E84C66">
    <w:pPr>
      <w:pStyle w:val="Zaglavlje"/>
    </w:pPr>
    <w:r>
      <w:tab/>
    </w:r>
    <w:r>
      <w:tab/>
    </w:r>
    <w:r w:rsidR="00F03DCF">
      <w:t xml:space="preserve">      </w:t>
    </w:r>
    <w:r w:rsidR="00E50EC8" w:rsidRPr="00E50EC8">
      <w:t>10 St-</w:t>
    </w:r>
    <w:r w:rsidR="008D323C">
      <w:t>529</w:t>
    </w:r>
    <w:r w:rsidR="00E50EC8" w:rsidRPr="00E50EC8">
      <w:t>/</w:t>
    </w:r>
    <w:r w:rsidR="00E50EC8">
      <w:t>2017-</w:t>
    </w:r>
    <w:r w:rsidR="00C32533">
      <w:t>76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D584A"/>
    <w:multiLevelType w:val="hybridMultilevel"/>
    <w:tmpl w:val="F9221816"/>
    <w:lvl w:tplc="33548760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48633982"/>
    <w:multiLevelType w:val="hybridMultilevel"/>
    <w:tmpl w:val="8E4ED170"/>
    <w:lvl w:tplc="149AA892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">
    <w:nsid w:val="4C4E1E61"/>
    <w:multiLevelType w:val="hybridMultilevel"/>
    <w:tmpl w:val="95A083A0"/>
    <w:lvl w:tplc="54FE2E0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D187FCF"/>
    <w:multiLevelType w:val="hybridMultilevel"/>
    <w:tmpl w:val="86BA13A6"/>
    <w:lvl w:tplc="18CA4B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C965149"/>
    <w:multiLevelType w:val="hybridMultilevel"/>
    <w:tmpl w:val="BF3CD6DA"/>
    <w:lvl w:tplc="09E02A0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07398"/>
    <w:rsid w:val="00012157"/>
    <w:rsid w:val="00014F1B"/>
    <w:rsid w:val="000161E5"/>
    <w:rsid w:val="00025D6E"/>
    <w:rsid w:val="00033221"/>
    <w:rsid w:val="0003476E"/>
    <w:rsid w:val="00075FD4"/>
    <w:rsid w:val="000B12DD"/>
    <w:rsid w:val="000C58C7"/>
    <w:rsid w:val="000D1C44"/>
    <w:rsid w:val="000D7CB0"/>
    <w:rsid w:val="000F7B18"/>
    <w:rsid w:val="0010138C"/>
    <w:rsid w:val="0010417E"/>
    <w:rsid w:val="00105129"/>
    <w:rsid w:val="00106C67"/>
    <w:rsid w:val="00153A82"/>
    <w:rsid w:val="0016228A"/>
    <w:rsid w:val="00163AAB"/>
    <w:rsid w:val="00195136"/>
    <w:rsid w:val="001A1476"/>
    <w:rsid w:val="001A24DB"/>
    <w:rsid w:val="001A5016"/>
    <w:rsid w:val="001E75F6"/>
    <w:rsid w:val="001E7650"/>
    <w:rsid w:val="001E7AED"/>
    <w:rsid w:val="00220C40"/>
    <w:rsid w:val="00256EE1"/>
    <w:rsid w:val="00257655"/>
    <w:rsid w:val="002668F5"/>
    <w:rsid w:val="00285877"/>
    <w:rsid w:val="00293BDB"/>
    <w:rsid w:val="002947C8"/>
    <w:rsid w:val="002A0F80"/>
    <w:rsid w:val="002A38B6"/>
    <w:rsid w:val="002B1A3F"/>
    <w:rsid w:val="002C58D3"/>
    <w:rsid w:val="002D0ACD"/>
    <w:rsid w:val="002D7ECA"/>
    <w:rsid w:val="002E0070"/>
    <w:rsid w:val="002F4C3C"/>
    <w:rsid w:val="0030157B"/>
    <w:rsid w:val="00301602"/>
    <w:rsid w:val="00321E37"/>
    <w:rsid w:val="00326C83"/>
    <w:rsid w:val="003365DF"/>
    <w:rsid w:val="0035048B"/>
    <w:rsid w:val="0038074B"/>
    <w:rsid w:val="00395BF4"/>
    <w:rsid w:val="003A214E"/>
    <w:rsid w:val="003D0645"/>
    <w:rsid w:val="003E37BF"/>
    <w:rsid w:val="003F58EA"/>
    <w:rsid w:val="00401CF0"/>
    <w:rsid w:val="00403303"/>
    <w:rsid w:val="004336B9"/>
    <w:rsid w:val="00443C91"/>
    <w:rsid w:val="00445F0F"/>
    <w:rsid w:val="00482E79"/>
    <w:rsid w:val="00486F3D"/>
    <w:rsid w:val="004A2979"/>
    <w:rsid w:val="004A41A9"/>
    <w:rsid w:val="004D47B4"/>
    <w:rsid w:val="004D7B91"/>
    <w:rsid w:val="004E1BDF"/>
    <w:rsid w:val="00500525"/>
    <w:rsid w:val="0051603B"/>
    <w:rsid w:val="00554328"/>
    <w:rsid w:val="005829BB"/>
    <w:rsid w:val="00596D9F"/>
    <w:rsid w:val="005B6B0F"/>
    <w:rsid w:val="005C7566"/>
    <w:rsid w:val="005E4638"/>
    <w:rsid w:val="005F57AE"/>
    <w:rsid w:val="005F652C"/>
    <w:rsid w:val="006029A4"/>
    <w:rsid w:val="00627A68"/>
    <w:rsid w:val="006351AF"/>
    <w:rsid w:val="00641C5A"/>
    <w:rsid w:val="00664682"/>
    <w:rsid w:val="00670C5A"/>
    <w:rsid w:val="00692004"/>
    <w:rsid w:val="00694576"/>
    <w:rsid w:val="006B5B62"/>
    <w:rsid w:val="006C693F"/>
    <w:rsid w:val="006E061C"/>
    <w:rsid w:val="006E1921"/>
    <w:rsid w:val="006E7261"/>
    <w:rsid w:val="0071183C"/>
    <w:rsid w:val="0073321E"/>
    <w:rsid w:val="0074295D"/>
    <w:rsid w:val="00762A32"/>
    <w:rsid w:val="00774CCA"/>
    <w:rsid w:val="00797EE5"/>
    <w:rsid w:val="007D067A"/>
    <w:rsid w:val="00842507"/>
    <w:rsid w:val="0088211F"/>
    <w:rsid w:val="00887DAA"/>
    <w:rsid w:val="00896573"/>
    <w:rsid w:val="008976F9"/>
    <w:rsid w:val="008C04AA"/>
    <w:rsid w:val="008D323C"/>
    <w:rsid w:val="008D67D3"/>
    <w:rsid w:val="00900FC5"/>
    <w:rsid w:val="00905C83"/>
    <w:rsid w:val="00910072"/>
    <w:rsid w:val="0092453D"/>
    <w:rsid w:val="00930F80"/>
    <w:rsid w:val="009427A6"/>
    <w:rsid w:val="00945BC8"/>
    <w:rsid w:val="009744EC"/>
    <w:rsid w:val="00985388"/>
    <w:rsid w:val="0098707E"/>
    <w:rsid w:val="009900B8"/>
    <w:rsid w:val="00990634"/>
    <w:rsid w:val="00991A85"/>
    <w:rsid w:val="009B122E"/>
    <w:rsid w:val="009B1C1E"/>
    <w:rsid w:val="009F0583"/>
    <w:rsid w:val="00A156AE"/>
    <w:rsid w:val="00A25CF0"/>
    <w:rsid w:val="00A3006C"/>
    <w:rsid w:val="00A32C26"/>
    <w:rsid w:val="00A347DB"/>
    <w:rsid w:val="00A36529"/>
    <w:rsid w:val="00A44BB9"/>
    <w:rsid w:val="00A8141E"/>
    <w:rsid w:val="00A85502"/>
    <w:rsid w:val="00A921E2"/>
    <w:rsid w:val="00A94A08"/>
    <w:rsid w:val="00AB235C"/>
    <w:rsid w:val="00AD3F57"/>
    <w:rsid w:val="00AD633B"/>
    <w:rsid w:val="00AE7866"/>
    <w:rsid w:val="00AE7FC8"/>
    <w:rsid w:val="00AF11EC"/>
    <w:rsid w:val="00AF2FA5"/>
    <w:rsid w:val="00AF3BC7"/>
    <w:rsid w:val="00B00595"/>
    <w:rsid w:val="00B05DBB"/>
    <w:rsid w:val="00B177E0"/>
    <w:rsid w:val="00B271A9"/>
    <w:rsid w:val="00B4030D"/>
    <w:rsid w:val="00B44294"/>
    <w:rsid w:val="00B64507"/>
    <w:rsid w:val="00B85607"/>
    <w:rsid w:val="00B90BC5"/>
    <w:rsid w:val="00B966E2"/>
    <w:rsid w:val="00BA1924"/>
    <w:rsid w:val="00BC6E78"/>
    <w:rsid w:val="00BE5A8E"/>
    <w:rsid w:val="00BE637F"/>
    <w:rsid w:val="00C07F02"/>
    <w:rsid w:val="00C1255B"/>
    <w:rsid w:val="00C140F4"/>
    <w:rsid w:val="00C320EA"/>
    <w:rsid w:val="00C32533"/>
    <w:rsid w:val="00C37863"/>
    <w:rsid w:val="00C764D7"/>
    <w:rsid w:val="00C95E59"/>
    <w:rsid w:val="00CA1286"/>
    <w:rsid w:val="00CA165C"/>
    <w:rsid w:val="00CA16DB"/>
    <w:rsid w:val="00CB55D0"/>
    <w:rsid w:val="00CB5612"/>
    <w:rsid w:val="00CB65BB"/>
    <w:rsid w:val="00CD29E7"/>
    <w:rsid w:val="00CD5A49"/>
    <w:rsid w:val="00CE38D4"/>
    <w:rsid w:val="00CF76C0"/>
    <w:rsid w:val="00D25E6F"/>
    <w:rsid w:val="00D25F40"/>
    <w:rsid w:val="00D4639F"/>
    <w:rsid w:val="00D5398B"/>
    <w:rsid w:val="00D93ECB"/>
    <w:rsid w:val="00DC12DD"/>
    <w:rsid w:val="00DD43DA"/>
    <w:rsid w:val="00DE0F0E"/>
    <w:rsid w:val="00E016CC"/>
    <w:rsid w:val="00E13AF4"/>
    <w:rsid w:val="00E41DF2"/>
    <w:rsid w:val="00E45D62"/>
    <w:rsid w:val="00E50EC8"/>
    <w:rsid w:val="00E50F23"/>
    <w:rsid w:val="00E523DE"/>
    <w:rsid w:val="00E53610"/>
    <w:rsid w:val="00E60ABE"/>
    <w:rsid w:val="00E64CB0"/>
    <w:rsid w:val="00E941F7"/>
    <w:rsid w:val="00EA3ECD"/>
    <w:rsid w:val="00EB0698"/>
    <w:rsid w:val="00EB08A7"/>
    <w:rsid w:val="00ED2948"/>
    <w:rsid w:val="00ED3BEC"/>
    <w:rsid w:val="00EE7DC4"/>
    <w:rsid w:val="00EF5094"/>
    <w:rsid w:val="00F03DCF"/>
    <w:rsid w:val="00F07B51"/>
    <w:rsid w:val="00F13312"/>
    <w:rsid w:val="00F239F3"/>
    <w:rsid w:val="00F44100"/>
    <w:rsid w:val="00F64019"/>
    <w:rsid w:val="00F73C78"/>
    <w:rsid w:val="00F9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45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450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450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450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450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45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450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450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450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450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2968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2017.</izvorni_sadrzaj>
    <derivirana_varijabla naziv="DomainObject.Predmet.DatumOsnivanja_1">21.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svežnjevi I-VI u ref. 10
30.01.2018. spisu prileže 3 
registratora s prijavama tražbina ( u ref. 10-ormar)</izvorni_sadrzaj>
    <derivirana_varijabla naziv="DomainObject.Predmet.Opis_1">svežnjevi I-VI u ref. 10
30.01.2018. spisu prileže 3 
registratora s prijavama tražbina ( u ref. 10-ormar)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St-529/2017</izvorni_sadrzaj>
    <derivirana_varijabla naziv="DomainObject.Predmet.OznakaBroj_1">St-529/2017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4.6.2018. u pisarnicu se 
šalje samo zadnji svežanj</izvorni_sadrzaj>
    <derivirana_varijabla naziv="DomainObject.Predmet.PrimjedbaSuca_1">od 4.6.2018. u pisarnicu se 
šalje samo zadnji svežanj</derivirana_varijabla>
  </DomainObject.Predmet.PrimjedbaSuca>
  <DomainObject.Predmet.ProtustrankaFormated>
    <izvorni_sadrzaj>  HISTRIA TUBE d.d. POTPIĆAN</izvorni_sadrzaj>
    <derivirana_varijabla naziv="DomainObject.Predmet.ProtustrankaFormated_1">  HISTRIA TUBE d.d. POTPIĆAN</derivirana_varijabla>
  </DomainObject.Predmet.ProtustrankaFormated>
  <DomainObject.Predmet.ProtustrankaFormatedOIB>
    <izvorni_sadrzaj>  HISTRIA TUBE d.d. POTPIĆAN, OIB 67930158481</izvorni_sadrzaj>
    <derivirana_varijabla naziv="DomainObject.Predmet.ProtustrankaFormatedOIB_1">  HISTRIA TUBE d.d. POTPIĆAN, OIB 67930158481</derivirana_varijabla>
  </DomainObject.Predmet.ProtustrankaFormatedOIB>
  <DomainObject.Predmet.ProtustrankaFormatedWithAdress>
    <izvorni_sadrzaj> HISTRIA TUBE d.d. POTPIĆAN, Industrijska 3, 52333 Potpićan</izvorni_sadrzaj>
    <derivirana_varijabla naziv="DomainObject.Predmet.ProtustrankaFormatedWithAdress_1"> HISTRIA TUBE d.d. POTPIĆAN, Industrijska 3, 52333 Potpićan</derivirana_varijabla>
  </DomainObject.Predmet.ProtustrankaFormatedWithAdress>
  <DomainObject.Predmet.ProtustrankaFormatedWithAdressOIB>
    <izvorni_sadrzaj> HISTRIA TUBE d.d. POTPIĆAN, OIB 67930158481, Industrijska 3, 52333 Potpićan</izvorni_sadrzaj>
    <derivirana_varijabla naziv="DomainObject.Predmet.ProtustrankaFormatedWithAdressOIB_1"> HISTRIA TUBE d.d. POTPIĆAN, OIB 67930158481, Industrijska 3, 52333 Potpićan</derivirana_varijabla>
  </DomainObject.Predmet.ProtustrankaFormatedWithAdressOIB>
  <DomainObject.Predmet.ProtustrankaWithAdress>
    <izvorni_sadrzaj>HISTRIA TUBE d.d. POTPIĆAN Industrijska 3, 52333 Potpićan</izvorni_sadrzaj>
    <derivirana_varijabla naziv="DomainObject.Predmet.ProtustrankaWithAdress_1">HISTRIA TUBE d.d. POTPIĆAN Industrijska 3, 52333 Potpićan</derivirana_varijabla>
  </DomainObject.Predmet.ProtustrankaWithAdress>
  <DomainObject.Predmet.ProtustrankaWithAdressOIB>
    <izvorni_sadrzaj>HISTRIA TUBE d.d. POTPIĆAN, OIB 67930158481, Industrijska 3, 52333 Potpićan</izvorni_sadrzaj>
    <derivirana_varijabla naziv="DomainObject.Predmet.ProtustrankaWithAdressOIB_1">HISTRIA TUBE d.d. POTPIĆAN, OIB 67930158481, Industrijska 3, 52333 Potpićan</derivirana_varijabla>
  </DomainObject.Predmet.ProtustrankaWithAdressOIB>
  <DomainObject.Predmet.ProtustrankaNazivFormated>
    <izvorni_sadrzaj>HISTRIA TUBE d.d. POTPIĆAN</izvorni_sadrzaj>
    <derivirana_varijabla naziv="DomainObject.Predmet.ProtustrankaNazivFormated_1">HISTRIA TUBE d.d. POTPIĆAN</derivirana_varijabla>
  </DomainObject.Predmet.ProtustrankaNazivFormated>
  <DomainObject.Predmet.ProtustrankaNazivFormatedOIB>
    <izvorni_sadrzaj>HISTRIA TUBE d.d. POTPIĆAN, OIB 67930158481</izvorni_sadrzaj>
    <derivirana_varijabla naziv="DomainObject.Predmet.ProtustrankaNazivFormatedOIB_1">HISTRIA TUBE d.d. POTPIĆAN, OIB 67930158481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HISTRIA TUBE d.d. POTPIĆAN</izvorni_sadrzaj>
    <derivirana_varijabla naziv="DomainObject.Predmet.StrankaFormated_1">  HISTRIA TUBE d.d. POTPIĆAN</derivirana_varijabla>
  </DomainObject.Predmet.StrankaFormated>
  <DomainObject.Predmet.StrankaFormatedOIB>
    <izvorni_sadrzaj>  HISTRIA TUBE d.d. POTPIĆAN, OIB 67930158481</izvorni_sadrzaj>
    <derivirana_varijabla naziv="DomainObject.Predmet.StrankaFormatedOIB_1">  HISTRIA TUBE d.d. POTPIĆAN, OIB 67930158481</derivirana_varijabla>
  </DomainObject.Predmet.StrankaFormatedOIB>
  <DomainObject.Predmet.StrankaFormatedWithAdress>
    <izvorni_sadrzaj> HISTRIA TUBE d.d. POTPIĆAN, Industrijska 3, 52333 Potpićan</izvorni_sadrzaj>
    <derivirana_varijabla naziv="DomainObject.Predmet.StrankaFormatedWithAdress_1"> HISTRIA TUBE d.d. POTPIĆAN, Industrijska 3, 52333 Potpićan</derivirana_varijabla>
  </DomainObject.Predmet.StrankaFormatedWithAdress>
  <DomainObject.Predmet.StrankaFormatedWithAdressOIB>
    <izvorni_sadrzaj> HISTRIA TUBE d.d. POTPIĆAN, OIB 67930158481, Industrijska 3, 52333 Potpićan</izvorni_sadrzaj>
    <derivirana_varijabla naziv="DomainObject.Predmet.StrankaFormatedWithAdressOIB_1"> HISTRIA TUBE d.d. POTPIĆAN, OIB 67930158481, Industrijska 3, 52333 Potpićan</derivirana_varijabla>
  </DomainObject.Predmet.StrankaFormatedWithAdressOIB>
  <DomainObject.Predmet.StrankaWithAdress>
    <izvorni_sadrzaj>HISTRIA TUBE d.d. POTPIĆAN Industrijska 3,52333 Potpićan</izvorni_sadrzaj>
    <derivirana_varijabla naziv="DomainObject.Predmet.StrankaWithAdress_1">HISTRIA TUBE d.d. POTPIĆAN Industrijska 3,52333 Potpićan</derivirana_varijabla>
  </DomainObject.Predmet.StrankaWithAdress>
  <DomainObject.Predmet.StrankaWithAdressOIB>
    <izvorni_sadrzaj>HISTRIA TUBE d.d. POTPIĆAN, OIB 67930158481, Industrijska 3,52333 Potpićan</izvorni_sadrzaj>
    <derivirana_varijabla naziv="DomainObject.Predmet.StrankaWithAdressOIB_1">HISTRIA TUBE d.d. POTPIĆAN, OIB 67930158481, Industrijska 3,52333 Potpićan</derivirana_varijabla>
  </DomainObject.Predmet.StrankaWithAdressOIB>
  <DomainObject.Predmet.StrankaNazivFormated>
    <izvorni_sadrzaj>HISTRIA TUBE d.d. POTPIĆAN</izvorni_sadrzaj>
    <derivirana_varijabla naziv="DomainObject.Predmet.StrankaNazivFormated_1">HISTRIA TUBE d.d. POTPIĆAN</derivirana_varijabla>
  </DomainObject.Predmet.StrankaNazivFormated>
  <DomainObject.Predmet.StrankaNazivFormatedOIB>
    <izvorni_sadrzaj>HISTRIA TUBE d.d. POTPIĆAN, OIB 67930158481</izvorni_sadrzaj>
    <derivirana_varijabla naziv="DomainObject.Predmet.StrankaNazivFormatedOIB_1">HISTRIA TUBE d.d. POTPIĆAN, OIB 67930158481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HISTRIA TUBE d.d. POTPIĆAN</item>
    </izvorni_sadrzaj>
    <derivirana_varijabla naziv="DomainObject.Predmet.StrankaListFormated_1">
      <item>HISTRIA TUBE d.d. POTPIĆAN</item>
    </derivirana_varijabla>
  </DomainObject.Predmet.StrankaListFormated>
  <DomainObject.Predmet.StrankaListFormatedOIB>
    <izvorni_sadrzaj>
      <item>HISTRIA TUBE d.d. POTPIĆAN, OIB 67930158481</item>
    </izvorni_sadrzaj>
    <derivirana_varijabla naziv="DomainObject.Predmet.StrankaListFormatedOIB_1">
      <item>HISTRIA TUBE d.d. POTPIĆAN, OIB 67930158481</item>
    </derivirana_varijabla>
  </DomainObject.Predmet.StrankaListFormatedOIB>
  <DomainObject.Predmet.StrankaListFormatedWithAdress>
    <izvorni_sadrzaj>
      <item>HISTRIA TUBE d.d. POTPIĆAN, Industrijska 3, 52333 Potpićan</item>
    </izvorni_sadrzaj>
    <derivirana_varijabla naziv="DomainObject.Predmet.StrankaListFormatedWithAdress_1">
      <item>HISTRIA TUBE d.d. POTPIĆAN, Industrijska 3, 52333 Potpićan</item>
    </derivirana_varijabla>
  </DomainObject.Predmet.StrankaListFormatedWithAdress>
  <DomainObject.Predmet.StrankaListFormatedWithAdressOIB>
    <izvorni_sadrzaj>
      <item>HISTRIA TUBE d.d. POTPIĆAN, OIB 67930158481, Industrijska 3, 52333 Potpićan</item>
    </izvorni_sadrzaj>
    <derivirana_varijabla naziv="DomainObject.Predmet.StrankaListFormatedWithAdressOIB_1">
      <item>HISTRIA TUBE d.d. POTPIĆAN, OIB 67930158481, Industrijska 3, 52333 Potpićan</item>
    </derivirana_varijabla>
  </DomainObject.Predmet.StrankaListFormatedWithAdressOIB>
  <DomainObject.Predmet.StrankaListNazivFormated>
    <izvorni_sadrzaj>
      <item>HISTRIA TUBE d.d. POTPIĆAN</item>
    </izvorni_sadrzaj>
    <derivirana_varijabla naziv="DomainObject.Predmet.StrankaListNazivFormated_1">
      <item>HISTRIA TUBE d.d. POTPIĆAN</item>
    </derivirana_varijabla>
  </DomainObject.Predmet.StrankaListNazivFormated>
  <DomainObject.Predmet.StrankaListNazivFormatedOIB>
    <izvorni_sadrzaj>
      <item>HISTRIA TUBE d.d. POTPIĆAN, OIB 67930158481</item>
    </izvorni_sadrzaj>
    <derivirana_varijabla naziv="DomainObject.Predmet.StrankaListNazivFormatedOIB_1">
      <item>HISTRIA TUBE d.d. POTPIĆAN, OIB 67930158481</item>
    </derivirana_varijabla>
  </DomainObject.Predmet.StrankaListNazivFormatedOIB>
  <DomainObject.Predmet.ProtuStrankaListFormated>
    <izvorni_sadrzaj>
      <item>HISTRIA TUBE d.d. POTPIĆAN</item>
    </izvorni_sadrzaj>
    <derivirana_varijabla naziv="DomainObject.Predmet.ProtuStrankaListFormated_1">
      <item>HISTRIA TUBE d.d. POTPIĆAN</item>
    </derivirana_varijabla>
  </DomainObject.Predmet.ProtuStrankaListFormated>
  <DomainObject.Predmet.ProtuStrankaListFormatedOIB>
    <izvorni_sadrzaj>
      <item>HISTRIA TUBE d.d. POTPIĆAN, OIB 67930158481</item>
    </izvorni_sadrzaj>
    <derivirana_varijabla naziv="DomainObject.Predmet.ProtuStrankaListFormatedOIB_1">
      <item>HISTRIA TUBE d.d. POTPIĆAN, OIB 67930158481</item>
    </derivirana_varijabla>
  </DomainObject.Predmet.ProtuStrankaListFormatedOIB>
  <DomainObject.Predmet.ProtuStrankaListFormatedWithAdress>
    <izvorni_sadrzaj>
      <item>HISTRIA TUBE d.d. POTPIĆAN, Industrijska 3, 52333 Potpićan</item>
    </izvorni_sadrzaj>
    <derivirana_varijabla naziv="DomainObject.Predmet.ProtuStrankaListFormatedWithAdress_1">
      <item>HISTRIA TUBE d.d. POTPIĆAN, Industrijska 3, 52333 Potpićan</item>
    </derivirana_varijabla>
  </DomainObject.Predmet.ProtuStrankaListFormatedWithAdress>
  <DomainObject.Predmet.ProtuStrankaListFormatedWithAdressOIB>
    <izvorni_sadrzaj>
      <item>HISTRIA TUBE d.d. POTPIĆAN, OIB 67930158481, Industrijska 3, 52333 Potpićan</item>
    </izvorni_sadrzaj>
    <derivirana_varijabla naziv="DomainObject.Predmet.ProtuStrankaListFormatedWithAdressOIB_1">
      <item>HISTRIA TUBE d.d. POTPIĆAN, OIB 67930158481, Industrijska 3, 52333 Potpićan</item>
    </derivirana_varijabla>
  </DomainObject.Predmet.ProtuStrankaListFormatedWithAdressOIB>
  <DomainObject.Predmet.ProtuStrankaListNazivFormated>
    <izvorni_sadrzaj>
      <item>HISTRIA TUBE d.d. POTPIĆAN</item>
    </izvorni_sadrzaj>
    <derivirana_varijabla naziv="DomainObject.Predmet.ProtuStrankaListNazivFormated_1">
      <item>HISTRIA TUBE d.d. POTPIĆAN</item>
    </derivirana_varijabla>
  </DomainObject.Predmet.ProtuStrankaListNazivFormated>
  <DomainObject.Predmet.ProtuStrankaListNazivFormatedOIB>
    <izvorni_sadrzaj>
      <item>HISTRIA TUBE d.d. POTPIĆAN, OIB 67930158481</item>
    </izvorni_sadrzaj>
    <derivirana_varijabla naziv="DomainObject.Predmet.ProtuStrankaListNazivFormatedOIB_1">
      <item>HISTRIA TUBE d.d. POTPIĆAN, OIB 67930158481</item>
    </derivirana_varijabla>
  </DomainObject.Predmet.ProtuStrankaListNazivFormatedOIB>
  <DomainObject.Predmet.OstaliListFormated>
    <izvorni_sadrzaj>
      <item>Odvj. Marijan Belušić</item>
    </izvorni_sadrzaj>
    <derivirana_varijabla naziv="DomainObject.Predmet.OstaliListFormated_1">
      <item>Odvj. Marijan Belušić</item>
    </derivirana_varijabla>
  </DomainObject.Predmet.OstaliListFormated>
  <DomainObject.Predmet.OstaliListFormatedOIB>
    <izvorni_sadrzaj>
      <item>Odvj. Marijan Belušić, OIB 24699184696</item>
    </izvorni_sadrzaj>
    <derivirana_varijabla naziv="DomainObject.Predmet.OstaliListFormatedOIB_1">
      <item>Odvj. Marijan Belušić, OIB 24699184696</item>
    </derivirana_varijabla>
  </DomainObject.Predmet.OstaliListFormatedOIB>
  <DomainObject.Predmet.OstaliListFormatedWithAdress>
    <izvorni_sadrzaj>
      <item>Odvj. Marijan Belušić, Sv. Katarina 14, 52220 Labin</item>
    </izvorni_sadrzaj>
    <derivirana_varijabla naziv="DomainObject.Predmet.OstaliListFormatedWithAdress_1">
      <item>Odvj. Marijan Belušić, Sv. Katarina 14, 52220 Labin</item>
    </derivirana_varijabla>
  </DomainObject.Predmet.OstaliListFormatedWithAdress>
  <DomainObject.Predmet.OstaliListFormatedWithAdressOIB>
    <izvorni_sadrzaj>
      <item>Odvj. Marijan Belušić, OIB 24699184696, Sv. Katarina 14, 52220 Labin</item>
    </izvorni_sadrzaj>
    <derivirana_varijabla naziv="DomainObject.Predmet.OstaliListFormatedWithAdressOIB_1">
      <item>Odvj. Marijan Belušić, OIB 24699184696, Sv. Katarina 14, 52220 Labin</item>
    </derivirana_varijabla>
  </DomainObject.Predmet.OstaliListFormatedWithAdressOIB>
  <DomainObject.Predmet.OstaliListNazivFormated>
    <izvorni_sadrzaj>
      <item>Odvj. Marijan Belušić</item>
    </izvorni_sadrzaj>
    <derivirana_varijabla naziv="DomainObject.Predmet.OstaliListNazivFormated_1">
      <item>Odvj. Marijan Belušić</item>
    </derivirana_varijabla>
  </DomainObject.Predmet.OstaliListNazivFormated>
  <DomainObject.Predmet.OstaliListNazivFormatedOIB>
    <izvorni_sadrzaj>
      <item>Odvj. Marijan Belušić, OIB 24699184696</item>
    </izvorni_sadrzaj>
    <derivirana_varijabla naziv="DomainObject.Predmet.OstaliListNazivFormatedOIB_1">
      <item>Odvj. Marijan Belušić, OIB 24699184696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HISTRIA TUBE d.d. POTPIĆAN</izvorni_sadrzaj>
    <derivirana_varijabla naziv="DomainObject.Predmet.StrankaIDrugi_1">HISTRIA TUBE d.d. POTPIĆAN</derivirana_varijabla>
  </DomainObject.Predmet.StrankaIDrugi>
  <DomainObject.Predmet.ProtustrankaIDrugi>
    <izvorni_sadrzaj>HISTRIA TUBE d.d. POTPIĆAN</izvorni_sadrzaj>
    <derivirana_varijabla naziv="DomainObject.Predmet.ProtustrankaIDrugi_1">HISTRIA TUBE d.d. POTPIĆAN</derivirana_varijabla>
  </DomainObject.Predmet.ProtustrankaIDrugi>
  <DomainObject.Predmet.StrankaIDrugiAdressOIB>
    <izvorni_sadrzaj>HISTRIA TUBE d.d. POTPIĆAN, OIB 67930158481, Industrijska 3, 52333 Potpićan</izvorni_sadrzaj>
    <derivirana_varijabla naziv="DomainObject.Predmet.StrankaIDrugiAdressOIB_1">HISTRIA TUBE d.d. POTPIĆAN, OIB 67930158481, Industrijska 3, 52333 Potpićan</derivirana_varijabla>
  </DomainObject.Predmet.StrankaIDrugiAdressOIB>
  <DomainObject.Predmet.ProtustrankaIDrugiAdressOIB>
    <izvorni_sadrzaj>HISTRIA TUBE d.d. POTPIĆAN, OIB 67930158481, Industrijska 3, 52333 Potpićan</izvorni_sadrzaj>
    <derivirana_varijabla naziv="DomainObject.Predmet.ProtustrankaIDrugiAdressOIB_1">HISTRIA TUBE d.d. POTPIĆAN, OIB 67930158481, Industrijska 3, 52333 Potpićan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HISTRIA TUBE d.d. POTPIĆAN</item>
      <item>HISTRIA TUBE d.d. POTPIĆAN</item>
      <item>Odvj. Marijan Belušić</item>
    </izvorni_sadrzaj>
    <derivirana_varijabla naziv="DomainObject.Predmet.SudioniciListNaziv_1">
      <item>HISTRIA TUBE d.d. POTPIĆAN</item>
      <item>HISTRIA TUBE d.d. POTPIĆAN</item>
      <item>Odvj. Marijan Belušić</item>
    </derivirana_varijabla>
  </DomainObject.Predmet.SudioniciListNaziv>
  <DomainObject.Predmet.SudioniciListAdressOIB>
    <izvorni_sadrzaj>
      <item>HISTRIA TUBE d.d. POTPIĆAN, OIB 67930158481, Industrijska 3,52333 Potpićan</item>
      <item>HISTRIA TUBE d.d. POTPIĆAN, OIB 67930158481, Industrijska 3,52333 Potpićan</item>
      <item>Odvj. Marijan Belušić, OIB 24699184696, Sv. Katarina 14,52220 Labin</item>
    </izvorni_sadrzaj>
    <derivirana_varijabla naziv="DomainObject.Predmet.SudioniciListAdressOIB_1">
      <item>HISTRIA TUBE d.d. POTPIĆAN, OIB 67930158481, Industrijska 3,52333 Potpićan</item>
      <item>HISTRIA TUBE d.d. POTPIĆAN, OIB 67930158481, Industrijska 3,52333 Potpićan</item>
      <item>Odvj. Marijan Belušić, OIB 24699184696, Sv. Katarina 14,52220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67930158481</item>
      <item>, OIB 67930158481</item>
      <item>, OIB 24699184696</item>
    </izvorni_sadrzaj>
    <derivirana_varijabla naziv="DomainObject.Predmet.SudioniciListNazivOIB_1">
      <item>, OIB 67930158481</item>
      <item>, OIB 67930158481</item>
      <item>, OIB 24699184696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126</properties:Words>
  <properties:Characters>594</properties:Characters>
  <properties:Lines>38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2018-07-02T08:02:00Z</dcterms:created>
  <dc:creator>Jasmina Matika</dc:creator>
  <cp:lastModifiedBy>Sanja Lakošeljac</cp:lastModifiedBy>
  <cp:lastPrinted>2016-10-10T11:27:00Z</cp:lastPrinted>
  <dcterms:modified xmlns:xsi="http://www.w3.org/2001/XMLSchema-instance" xsi:type="dcterms:W3CDTF">2018-07-02T08:09:00Z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(St-529-17 - Zaključak -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