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cbd5" w14:paraId="53fcbd5" w:rsidRDefault="00AE649C" w:rsidP="001A4E5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A4E51" w:rsidP="001A4E51" w:rsidR="001A4E5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St-181/2015-3.</w:t>
      </w:r>
    </w:p>
    <w:p w:rsidRDefault="001A4E51" w:rsidP="001A4E51" w:rsidR="001A4E51">
      <w:pPr>
        <w:jc w:val="both"/>
        <w:rPr>
          <w:rFonts w:cs="Arial" w:hAnsi="Arial" w:ascii="Arial"/>
          <w:b/>
        </w:rPr>
      </w:pPr>
    </w:p>
    <w:p w:rsidRDefault="001A4E51" w:rsidP="001A4E51" w:rsidR="001A4E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A4E51" w:rsidP="001A4E51" w:rsidR="001A4E51">
      <w:pPr>
        <w:jc w:val="center"/>
        <w:rPr>
          <w:rFonts w:cs="Arial" w:hAnsi="Arial" w:ascii="Arial"/>
          <w:b/>
        </w:rPr>
      </w:pPr>
    </w:p>
    <w:p w:rsidRDefault="001A4E51" w:rsidP="001A4E51" w:rsidR="001A4E5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A4E51" w:rsidP="001A4E51" w:rsidR="001A4E51">
      <w:pPr>
        <w:jc w:val="both"/>
        <w:rPr>
          <w:rFonts w:cs="Arial" w:hAnsi="Arial" w:ascii="Arial"/>
        </w:rPr>
      </w:pP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MALTING METAL COM d.o.o. za građevinarstvo, proizvodnju, trgovinu i usluge iz Bjelovara, Prilaz Andrije Hebranga 13, MBS 010046600, OIB 86824087066, dana 03. veljače 2016. godine  </w:t>
      </w:r>
    </w:p>
    <w:p w:rsidRDefault="001A4E51" w:rsidP="001A4E51" w:rsidR="001A4E51">
      <w:pPr>
        <w:jc w:val="both"/>
        <w:rPr>
          <w:rFonts w:cs="Arial" w:hAnsi="Arial" w:ascii="Arial"/>
        </w:rPr>
      </w:pPr>
    </w:p>
    <w:p w:rsidRDefault="001A4E51" w:rsidP="001A4E51" w:rsidR="001A4E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A4E51" w:rsidP="001A4E51" w:rsidR="001A4E51">
      <w:pPr>
        <w:jc w:val="both"/>
        <w:rPr>
          <w:rFonts w:cs="Arial" w:hAnsi="Arial" w:ascii="Arial"/>
        </w:rPr>
      </w:pP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MALTING METAL COM d.o.o. za građevinarstvo, proizvodnju, trgovinu i usluge iz Bjelovara, Prilaz Andrije Hebranga 13, MBS 010046600, OIB 86824087066.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ZVONKO TOMLJANOVIĆ iz Našica, </w:t>
      </w:r>
      <w:proofErr w:type="spellStart"/>
      <w:r>
        <w:rPr>
          <w:rFonts w:cs="Arial" w:hAnsi="Arial" w:ascii="Arial"/>
        </w:rPr>
        <w:t>J.Runjanina</w:t>
      </w:r>
      <w:proofErr w:type="spellEnd"/>
      <w:r>
        <w:rPr>
          <w:rFonts w:cs="Arial" w:hAnsi="Arial" w:ascii="Arial"/>
        </w:rPr>
        <w:t xml:space="preserve"> 7, OIB 01559486405.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MALTING METAL COM d.o.o. za građevinarstvo, proizvodnju, trgovinu i usluge iz Bjelovara, Prilaz Andrije Hebranga 13, MBS 010046600, OIB 86824087066.</w:t>
      </w:r>
    </w:p>
    <w:p w:rsidRDefault="001A4E51" w:rsidP="001A4E51" w:rsidR="001A4E5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08,00 sati, kada je ovo rješenje objavljeno na e-oglasnoj ploči ovoga suda.</w:t>
      </w:r>
    </w:p>
    <w:p w:rsidRDefault="001A4E51" w:rsidP="001A4E51" w:rsidR="001A4E5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A4E51" w:rsidP="001A4E51" w:rsidR="001A4E5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1A4E51" w:rsidP="001A4E51" w:rsidR="001A4E51">
      <w:pPr>
        <w:jc w:val="center"/>
        <w:rPr>
          <w:rFonts w:cs="Arial" w:hAnsi="Arial" w:ascii="Arial"/>
          <w:b/>
        </w:rPr>
      </w:pPr>
    </w:p>
    <w:p w:rsidRDefault="001A4E51" w:rsidP="001A4E51" w:rsidR="001A4E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1A4E51" w:rsidP="001A4E51" w:rsidR="001A4E51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St-181/2015-2.,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A4E51" w:rsidP="001A4E51" w:rsidR="001A4E5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A4E51" w:rsidP="001A4E51" w:rsidR="001A4E5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A4E51" w:rsidP="001A4E51" w:rsidR="001A4E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1A4E51" w:rsidP="001A4E51" w:rsidR="001A4E51">
      <w:pPr>
        <w:rPr>
          <w:rFonts w:cs="Arial" w:hAnsi="Arial" w:ascii="Arial"/>
          <w:b/>
        </w:rPr>
      </w:pPr>
    </w:p>
    <w:p w:rsidRDefault="001A4E51" w:rsidP="001A4E51" w:rsidR="001A4E5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A4E51" w:rsidP="001A4E51" w:rsidR="001A4E5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A4E51" w:rsidP="001A4E51" w:rsidR="001A4E5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</w:t>
      </w:r>
      <w:r>
        <w:rPr>
          <w:rFonts w:cs="Arial" w:hAnsi="Arial" w:ascii="Arial"/>
        </w:rPr>
        <w:t xml:space="preserve">         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1A4E51" w:rsidP="001A4E51" w:rsidR="001A4E51">
      <w:pPr>
        <w:jc w:val="both"/>
        <w:rPr>
          <w:rFonts w:cs="Arial" w:hAnsi="Arial" w:ascii="Arial"/>
        </w:rPr>
      </w:pPr>
    </w:p>
    <w:p w:rsidRDefault="001A4E51" w:rsidP="001A4E51" w:rsidR="001A4E5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A4E51" w:rsidP="001A4E51" w:rsidR="001A4E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1A4E51" w:rsidP="001A4E51" w:rsidR="001A4E51">
      <w:pPr>
        <w:rPr>
          <w:rFonts w:cs="Arial" w:hAnsi="Arial" w:ascii="Arial"/>
        </w:rPr>
      </w:pPr>
    </w:p>
    <w:p w:rsidRDefault="001A4E51" w:rsidP="001A4E51" w:rsidR="001A4E51">
      <w:pPr>
        <w:jc w:val="both"/>
        <w:rPr>
          <w:rFonts w:cs="Arial" w:hAnsi="Arial" w:ascii="Arial"/>
        </w:rPr>
      </w:pPr>
    </w:p>
    <w:p w:rsidRDefault="001A4E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E5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2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St-181/2015-3</izvorni_sadrzaj>
    <derivirana_varijabla naziv="DomainObject.Oznaka_1">St-181/2015-3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St-181/2015</izvorni_sadrzaj>
    <derivirana_varijabla naziv="DomainObject.Predmet.OznakaBroj_1">St-181/2015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MALTING METAL COM društvo s ograničenom odgovornošću za građevinarstvo, proizvodnju, trgovinu i usluge, Bjelovar zastupanog po punomoćniku DRAŽEN POHAJDA</izvorni_sadrzaj>
    <derivirana_varijabla naziv="DomainObject.Predmet.ProtustrankaFormated_1">  MALTING METAL COM društvo s ograničenom odgovornošću za građevinarstvo, proizvodnju, trgovinu i usluge, Bjelovar zastupanog po punomoćniku DRAŽEN POHAJDA</derivirana_varijabla>
  </DomainObject.Predmet.ProtustrankaFormated>
  <DomainObject.Predmet.ProtustrankaFormatedOIB>
    <izvorni_sadrzaj>  MALTING METAL COM društvo s ograničenom odgovornošću za građevinarstvo, proizvodnju, trgovinu i usluge, Bjelovar, OIB 86824087066 zastupanog po punomoćniku DRAŽEN POHAJDA</izvorni_sadrzaj>
    <derivirana_varijabla naziv="DomainObject.Predmet.ProtustrankaFormatedOIB_1">  MALTING METAL COM društvo s ograničenom odgovornošću za građevinarstvo, proizvodnju, trgovinu i usluge, Bjelovar, OIB 86824087066 zastupanog po punomoćniku DRAŽEN POHAJDA</derivirana_varijabla>
  </DomainObject.Predmet.ProtustrankaFormatedOIB>
  <DomainObject.Predmet.ProtustrankaFormatedWithAdress>
    <izvorni_sadrzaj> MALTING METAL COM društvo s ograničenom odgovornošću za građevinarstvo, proizvodnju, trgovinu i usluge, Bjelovar, Prilaz Andrije Hebranga 13, 43000 Bjelovar zastupanog po punomoćniku DRAŽEN POHAJDA</izvorni_sadrzaj>
    <derivirana_varijabla naziv="DomainObject.Predmet.ProtustrankaFormatedWithAdress_1"> MALTING METAL COM društvo s ograničenom odgovornošću za građevinarstvo, proizvodnju, trgovinu i usluge, Bjelovar, Prilaz Andrije Hebranga 13, 43000 Bjelovar zastupanog po punomoćniku DRAŽEN POHAJDA</derivirana_varijabla>
  </DomainObject.Predmet.ProtustrankaFormatedWithAdress>
  <DomainObject.Predmet.ProtustrankaFormatedWithAdressOIB>
    <izvorni_sadrzaj> MALTING METAL COM društvo s ograničenom odgovornošću za građevinarstvo, proizvodnju, trgovinu i usluge, Bjelovar, OIB 86824087066, Prilaz Andrije Hebranga 13, 43000 Bjelovar zastupanog po punomoćniku DRAŽEN POHAJDA</izvorni_sadrzaj>
    <derivirana_varijabla naziv="DomainObject.Predmet.ProtustrankaFormatedWithAdressOIB_1"> MALTING METAL COM društvo s ograničenom odgovornošću za građevinarstvo, proizvodnju, trgovinu i usluge, Bjelovar, OIB 86824087066, Prilaz Andrije Hebranga 13, 43000 Bjelovar zastupanog po punomoćniku DRAŽEN POHAJDA</derivirana_varijabla>
  </DomainObject.Predmet.ProtustrankaFormatedWithAdressOIB>
  <DomainObject.Predmet.ProtustrankaWithAdress>
    <izvorni_sadrzaj>MALTING METAL COM društvo s ograničenom odgovornošću za građevinarstvo, proizvodnju, trgovinu i usluge, Bjelovar Prilaz Andrije Hebranga 13, 43000 Bjelovar</izvorni_sadrzaj>
    <derivirana_varijabla naziv="DomainObject.Predmet.ProtustrankaWithAdress_1">MALTING METAL COM društvo s ograničenom odgovornošću za građevinarstvo, proizvodnju, trgovinu i usluge, Bjelovar Prilaz Andrije Hebranga 13, 43000 Bjelovar</derivirana_varijabla>
  </DomainObject.Predmet.ProtustrankaWithAdress>
  <DomainObject.Predmet.ProtustrankaWithAdressOIB>
    <izvorni_sadrzaj>MALTING METAL COM društvo s ograničenom odgovornošću za građevinarstvo, proizvodnju, trgovinu i usluge, Bjelovar, OIB 86824087066, Prilaz Andrije Hebranga 13, 43000 Bjelovar</izvorni_sadrzaj>
    <derivirana_varijabla naziv="DomainObject.Predmet.ProtustrankaWithAdressOIB_1">MALTING METAL COM društvo s ograničenom odgovornošću za građevinarstvo, proizvodnju, trgovinu i usluge, Bjelovar, OIB 86824087066, Prilaz Andrije Hebranga 13, 43000 Bjelovar</derivirana_varijabla>
  </DomainObject.Predmet.ProtustrankaWithAdressOIB>
  <DomainObject.Predmet.ProtustrankaNazivFormated>
    <izvorni_sadrzaj>MALTING METAL COM društvo s ograničenom odgovornošću za građevinarstvo, proizvodnju, trgovinu i usluge, Bjelovar</izvorni_sadrzaj>
    <derivirana_varijabla naziv="DomainObject.Predmet.ProtustrankaNazivFormated_1">MALTING METAL COM društvo s ograničenom odgovornošću za građevinarstvo, proizvodnju, trgovinu i usluge, Bjelovar</derivirana_varijabla>
  </DomainObject.Predmet.ProtustrankaNazivFormated>
  <DomainObject.Predmet.ProtustrankaNazivFormatedOIB>
    <izvorni_sadrzaj>MALTING METAL COM društvo s ograničenom odgovornošću za građevinarstvo, proizvodnju, trgovinu i usluge, Bjelovar, OIB 86824087066</izvorni_sadrzaj>
    <derivirana_varijabla naziv="DomainObject.Predmet.ProtustrankaNazivFormatedOIB_1">MALTING METAL COM društvo s ograničenom odgovornošću za građevinarstvo, proizvodnju, trgovinu i usluge, Bjelovar, OIB 86824087066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MALTING METAL COM društvo s ograničenom odgovornošću za građevinarstvo, proizvodnju, trgovinu i usluge, Bjelovar zastupanog po punomoćniku DRAŽEN POHAJDA</item>
    </izvorni_sadrzaj>
    <derivirana_varijabla naziv="DomainObject.Predmet.ProtuStrankaListFormated_1">
      <item>MALTING METAL COM društvo s ograničenom odgovornošću za građevinarstvo, proizvodnju, trgovinu i usluge, Bjelovar zastupanog po punomoćniku DRAŽEN POHAJDA</item>
    </derivirana_varijabla>
  </DomainObject.Predmet.ProtuStrankaListFormated>
  <DomainObject.Predmet.ProtuStrankaListFormatedOIB>
    <izvorni_sadrzaj>
      <item>MALTING METAL COM društvo s ograničenom odgovornošću za građevinarstvo, proizvodnju, trgovinu i usluge, Bjelovar, OIB 86824087066 zastupanog po punomoćniku DRAŽEN POHAJDA</item>
    </izvorni_sadrzaj>
    <derivirana_varijabla naziv="DomainObject.Predmet.ProtuStrankaListFormatedOIB_1">
      <item>MALTING METAL COM društvo s ograničenom odgovornošću za građevinarstvo, proizvodnju, trgovinu i usluge, Bjelovar, OIB 86824087066 zastupanog po punomoćniku DRAŽEN POHAJDA</item>
    </derivirana_varijabla>
  </DomainObject.Predmet.ProtuStrankaListFormatedOIB>
  <DomainObject.Predmet.ProtuStrankaListFormatedWithAdress>
    <izvorni_sadrzaj>
      <item>MALTING METAL COM društvo s ograničenom odgovornošću za građevinarstvo, proizvodnju, trgovinu i usluge, Bjelovar, Prilaz Andrije Hebranga 13, 43000 Bjelovar zastupanog po punomoćniku DRAŽEN POHAJDA</item>
    </izvorni_sadrzaj>
    <derivirana_varijabla naziv="DomainObject.Predmet.ProtuStrankaListFormatedWithAdress_1">
      <item>MALTING METAL COM društvo s ograničenom odgovornošću za građevinarstvo, proizvodnju, trgovinu i usluge, Bjelovar, Prilaz Andrije Hebranga 13, 43000 Bjelovar zastupanog po punomoćniku DRAŽEN POHAJDA</item>
    </derivirana_varijabla>
  </DomainObject.Predmet.ProtuStrankaListFormatedWithAdress>
  <DomainObject.Predmet.ProtuStrankaListFormatedWithAdressOIB>
    <izvorni_sadrzaj>
      <item>MALTING METAL COM društvo s ograničenom odgovornošću za građevinarstvo, proizvodnju, trgovinu i usluge, Bjelovar, OIB 86824087066, Prilaz Andrije Hebranga 13, 43000 Bjelovar zastupanog po punomoćniku DRAŽEN POHAJDA</item>
    </izvorni_sadrzaj>
    <derivirana_varijabla naziv="DomainObject.Predmet.ProtuStrankaListFormatedWithAdressOIB_1">
      <item>MALTING METAL COM društvo s ograničenom odgovornošću za građevinarstvo, proizvodnju, trgovinu i usluge, Bjelovar, OIB 86824087066, Prilaz Andrije Hebranga 13, 43000 Bjelovar zastupanog po punomoćniku DRAŽEN POHAJDA</item>
    </derivirana_varijabla>
  </DomainObject.Predmet.ProtuStrankaListFormatedWithAdressOIB>
  <DomainObject.Predmet.ProtuStrankaListNazivFormated>
    <izvorni_sadrzaj>
      <item>MALTING METAL COM društvo s ograničenom odgovornošću za građevinarstvo, proizvodnju, trgovinu i usluge, Bjelovar</item>
    </izvorni_sadrzaj>
    <derivirana_varijabla naziv="DomainObject.Predmet.ProtuStrankaListNazivFormated_1">
      <item>MALTING METAL COM društvo s ograničenom odgovornošću za građevinarstvo, proizvodnju, trgovinu i usluge, Bjelovar</item>
    </derivirana_varijabla>
  </DomainObject.Predmet.ProtuStrankaListNazivFormated>
  <DomainObject.Predmet.ProtuStrankaListNazivFormatedOIB>
    <izvorni_sadrzaj>
      <item>MALTING METAL COM društvo s ograničenom odgovornošću za građevinarstvo, proizvodnju, trgovinu i usluge, Bjelovar, OIB 86824087066</item>
    </izvorni_sadrzaj>
    <derivirana_varijabla naziv="DomainObject.Predmet.ProtuStrankaListNazivFormatedOIB_1">
      <item>MALTING METAL COM društvo s ograničenom odgovornošću za građevinarstvo, proizvodnju, trgovinu i usluge, Bjelovar, OIB 86824087066</item>
    </derivirana_varijabla>
  </DomainObject.Predmet.ProtuStrankaListNazivFormatedOIB>
  <DomainObject.Predmet.OstaliListFormated>
    <izvorni_sadrzaj>
      <item>DRAŽEN POHAJDA punomoćnik sudionika u postupku MALTING METAL COM društvo s ograničenom odgovornošću za građevinarstvo, proizvodnju, trgovinu i usluge, Bjelovar</item>
    </izvorni_sadrzaj>
    <derivirana_varijabla naziv="DomainObject.Predmet.OstaliListFormated_1">
      <item>DRAŽEN POHAJDA punomoćnik sudionika u postupku MALTING METAL COM društvo s ograničenom odgovornošću za građevinarstvo, proizvodnju, trgovinu i usluge, Bjelovar</item>
    </derivirana_varijabla>
  </DomainObject.Predmet.OstaliListFormated>
  <DomainObject.Predmet.OstaliListFormatedOIB>
    <izvorni_sadrzaj>
      <item>DRAŽEN POHAJDA punomoćnik sudionika u postupku MALTING METAL COM društvo s ograničenom odgovornošću za građevinarstvo, proizvodnju, trgovinu i usluge, Bjelovar</item>
    </izvorni_sadrzaj>
    <derivirana_varijabla naziv="DomainObject.Predmet.OstaliListFormatedOIB_1">
      <item>DRAŽEN POHAJDA punomoćnik sudionika u postupku MALTING METAL COM društvo s ograničenom odgovornošću za građevinarstvo, proizvodnju, trgovinu i usluge, Bjelovar</item>
    </derivirana_varijabla>
  </DomainObject.Predmet.OstaliListFormatedOIB>
  <DomainObject.Predmet.OstaliListFormatedWithAdress>
    <izvorni_sadrzaj>
      <item>DRAŽEN POHAJDA, Prilaz Andrije Hebranga 13., 43000 Bjelovar punomoćnik sudionika u postupku MALTING METAL COM društvo s ograničenom odgovornošću za građevinarstvo, proizvodnju, trgovinu i usluge, Bjelovar</item>
    </izvorni_sadrzaj>
    <derivirana_varijabla naziv="DomainObject.Predmet.OstaliListFormatedWithAdress_1">
      <item>DRAŽEN POHAJDA, Prilaz Andrije Hebranga 13., 43000 Bjelovar punomoćnik sudionika u postupku MALTING METAL COM društvo s ograničenom odgovornošću za građevinarstvo, proizvodnju, trgovinu i usluge, Bjelovar</item>
    </derivirana_varijabla>
  </DomainObject.Predmet.OstaliListFormatedWithAdress>
  <DomainObject.Predmet.OstaliListFormatedWithAdressOIB>
    <izvorni_sadrzaj>
      <item>DRAŽEN POHAJDA, Prilaz Andrije Hebranga 13., 43000 Bjelovar punomoćnik sudionika u postupku MALTING METAL COM društvo s ograničenom odgovornošću za građevinarstvo, proizvodnju, trgovinu i usluge, Bjelovar</item>
    </izvorni_sadrzaj>
    <derivirana_varijabla naziv="DomainObject.Predmet.OstaliListFormatedWithAdressOIB_1">
      <item>DRAŽEN POHAJDA, Prilaz Andrije Hebranga 13., 43000 Bjelovar punomoćnik sudionika u postupku MALTING METAL COM društvo s ograničenom odgovornošću za građevinarstvo, proizvodnju, trgovinu i usluge, Bjelovar</item>
    </derivirana_varijabla>
  </DomainObject.Predmet.OstaliListFormatedWithAdressOIB>
  <DomainObject.Predmet.OstaliListNazivFormated>
    <izvorni_sadrzaj>
      <item>DRAŽEN POHAJDA</item>
    </izvorni_sadrzaj>
    <derivirana_varijabla naziv="DomainObject.Predmet.OstaliListNazivFormated_1">
      <item>DRAŽEN POHAJDA</item>
    </derivirana_varijabla>
  </DomainObject.Predmet.OstaliListNazivFormated>
  <DomainObject.Predmet.OstaliListNazivFormatedOIB>
    <izvorni_sadrzaj>
      <item>DRAŽEN POHAJDA</item>
    </izvorni_sadrzaj>
    <derivirana_varijabla naziv="DomainObject.Predmet.OstaliListNazivFormatedOIB_1">
      <item>DRAŽEN POHAJDA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St-181/2015-3</izvorni_sadrzaj>
    <derivirana_varijabla naziv="DomainObject.PoslovniBrojDokumenta_1">St-181/2015-3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MALTING METAL COM društvo s ograničenom odgovornošću za građevinarstvo, proizvodnju, trgovinu i usluge, Bjelovar</izvorni_sadrzaj>
    <derivirana_varijabla naziv="DomainObject.Predmet.ProtustrankaIDrugi_1">MALTING METAL COM društvo s ograničenom odgovornošću za građevinarstvo,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MALTING METAL COM društvo s ograničenom odgovornošću za građevinarstvo, proizvodnju, trgovinu i usluge, Bjelovar, OIB 86824087066, Prilaz Andrije Hebranga 13, 43000 Bjelovar</izvorni_sadrzaj>
    <derivirana_varijabla naziv="DomainObject.Predmet.ProtustrankaIDrugiAdressOIB_1">MALTING METAL COM društvo s ograničenom odgovornošću za građevinarstvo, proizvodnju, trgovinu i usluge, Bjelovar, OIB 86824087066, Prilaz Andrije Hebranga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MALTING METAL COM društvo s ograničenom odgovornošću za građevinarstvo, proizvodnju, trgovinu i usluge, Bjelovar</item>
      <item>DRAŽEN POHAJDA</item>
    </izvorni_sadrzaj>
    <derivirana_varijabla naziv="DomainObject.Predmet.SudioniciListNaziv_1">
      <item>FINA, RC ZAGREB, Podružnica Bjelovar</item>
      <item>MALTING METAL COM društvo s ograničenom odgovornošću za građevinarstvo, proizvodnju, trgovinu i usluge, Bjelovar</item>
      <item>DRAŽEN POHAJDA</item>
    </derivirana_varijabla>
  </DomainObject.Predmet.SudioniciListNaziv>
  <DomainObject.Predmet.SudioniciListAdressOIB>
    <izvorni_sadrzaj>
      <item>FINA, RC ZAGREB, Podružnica Bjelovar, OIB 85821130368, F. Supila 4,43000 Bjelovar</item>
      <item>MALTING METAL COM društvo s ograničenom odgovornošću za građevinarstvo, proizvodnju, trgovinu i usluge, Bjelovar, OIB 86824087066, Prilaz Andrije Hebranga 13,43000 Bjelovar</item>
      <item>DRAŽEN POHAJDA, Prilaz Andrije Hebranga 13.,43000 Bjelovar</item>
    </izvorni_sadrzaj>
    <derivirana_varijabla naziv="DomainObject.Predmet.SudioniciListAdressOIB_1">
      <item>FINA, RC ZAGREB, Podružnica Bjelovar, OIB 85821130368, F. Supila 4,43000 Bjelovar</item>
      <item>MALTING METAL COM društvo s ograničenom odgovornošću za građevinarstvo, proizvodnju, trgovinu i usluge, Bjelovar, OIB 86824087066, Prilaz Andrije Hebranga 13,43000 Bjelovar</item>
      <item>DRAŽEN POHAJDA, Prilaz Andrije Hebranga 13.,43000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19B39-CE82-4619-8DE8-903A0AD69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3907</properties:Characters>
  <properties:Lines>95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2016-02-03T06:03:00Z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