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9d63" w14:paraId="a9d9d63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E32370">
        <w:t>58</w:t>
      </w:r>
      <w:r w:rsidR="00E44904">
        <w:t>2</w:t>
      </w:r>
      <w:r w:rsidR="00BE14DE">
        <w:t>/</w:t>
      </w:r>
      <w:r w:rsidR="00245588">
        <w:t>16-</w:t>
      </w:r>
      <w:r w:rsidR="0007210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E44904">
        <w:t>TRIBUNJSKA MASLINA j.d.o.o., Tribunj, Glavičine 2,</w:t>
      </w:r>
      <w:r w:rsidR="00E44904" w:rsidRPr="007A679F">
        <w:t xml:space="preserve"> OIB: </w:t>
      </w:r>
      <w:r w:rsidR="00E44904">
        <w:t>94518885463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30BA1">
        <w:t>25. 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E44904">
        <w:t>TRIBUNJSKA MASLINA j.d.o.o., Tribunj, Glavičine 2,</w:t>
      </w:r>
      <w:r w:rsidR="00E44904" w:rsidRPr="007A679F">
        <w:t xml:space="preserve"> OIB: </w:t>
      </w:r>
      <w:r w:rsidR="00E44904">
        <w:t>94518885463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A4A53" w:rsidP="00961D95" w:rsidR="00A70A5D">
      <w:pPr>
        <w:jc w:val="center"/>
      </w:pPr>
      <w:r>
        <w:t>06.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E2313">
        <w:t>10</w:t>
      </w:r>
      <w:r w:rsidR="00072103">
        <w:t>,</w:t>
      </w:r>
      <w:r w:rsidR="00E44904">
        <w:t>25</w:t>
      </w:r>
      <w:r w:rsidR="00A70A5D" w:rsidRPr="00F60CD9">
        <w:t xml:space="preserve"> sati kod </w:t>
      </w:r>
      <w:r w:rsidR="00961D95">
        <w:t>Trgovačkog</w:t>
      </w:r>
      <w:r w:rsidR="00A70A5D" w:rsidRPr="00F60CD9">
        <w:t xml:space="preserve"> suda</w:t>
      </w:r>
      <w:r w:rsidR="00961D95">
        <w:t xml:space="preserve"> u Zadru, Stalna služba u Šibeniku</w:t>
      </w:r>
      <w:r w:rsidR="00A70A5D" w:rsidRPr="00F60CD9">
        <w:t xml:space="preserve">, </w:t>
      </w:r>
      <w:r w:rsidR="00961D95">
        <w:t>Stjepana Radića 81/II</w:t>
      </w:r>
      <w:r w:rsidR="00A70A5D" w:rsidRPr="00F60CD9">
        <w:t>,</w:t>
      </w:r>
      <w:r w:rsidR="00961D95">
        <w:t xml:space="preserve"> Šibenik,</w:t>
      </w:r>
      <w:r w:rsidR="00A70A5D" w:rsidRPr="00F60CD9">
        <w:t xml:space="preserve"> sudnica br, </w:t>
      </w:r>
      <w:r w:rsidR="00961D95">
        <w:t>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A4A53" w:rsidP="00A70A5D" w:rsidR="00A70A5D">
      <w:pPr>
        <w:pStyle w:val="Odlomakpopisa"/>
        <w:ind w:left="0"/>
        <w:jc w:val="center"/>
      </w:pPr>
      <w:r>
        <w:t xml:space="preserve">06.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E2313">
        <w:t>10</w:t>
      </w:r>
      <w:r w:rsidR="00072103">
        <w:t>,</w:t>
      </w:r>
      <w:r w:rsidR="00E44904">
        <w:t>27</w:t>
      </w:r>
      <w:r w:rsidR="00631438" w:rsidRPr="00F60CD9">
        <w:t xml:space="preserve"> </w:t>
      </w:r>
      <w:r w:rsidR="00A70A5D" w:rsidRPr="00F60CD9">
        <w:t xml:space="preserve">sati kod </w:t>
      </w:r>
      <w:r w:rsidR="00961D95" w:rsidRPr="00F60CD9">
        <w:t xml:space="preserve">kod </w:t>
      </w:r>
      <w:r w:rsidR="00961D95">
        <w:t>Trgovačkog</w:t>
      </w:r>
      <w:r w:rsidR="00961D95" w:rsidRPr="00F60CD9">
        <w:t xml:space="preserve"> suda</w:t>
      </w:r>
      <w:r w:rsidR="00961D95">
        <w:t xml:space="preserve"> u Zadru, Stalna služba u Šibeniku</w:t>
      </w:r>
      <w:r w:rsidR="00961D95" w:rsidRPr="00F60CD9">
        <w:t xml:space="preserve">, </w:t>
      </w:r>
      <w:r w:rsidR="00961D95">
        <w:t>Stjepana Radića 81/II</w:t>
      </w:r>
      <w:r w:rsidR="00961D95" w:rsidRPr="00F60CD9">
        <w:t xml:space="preserve">, </w:t>
      </w:r>
      <w:r w:rsidR="00961D95">
        <w:t xml:space="preserve">Šibenik, </w:t>
      </w:r>
      <w:r w:rsidR="00961D95" w:rsidRPr="00F60CD9">
        <w:t xml:space="preserve">sudnica br, </w:t>
      </w:r>
      <w:r w:rsidR="00961D95">
        <w:t>212</w:t>
      </w:r>
      <w:r w:rsidR="00A70A5D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E44904">
        <w:t>TRIBUNJSKA MASLINA j.d.o.o., Tribunj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712080">
        <w:t>01. rujna 2015</w:t>
      </w:r>
      <w:r w:rsidR="00245588" w:rsidRPr="006A6907">
        <w:t xml:space="preserve">. u Očevidniku redoslijeda osnova za plaćanje ima evidentirane neizvršene </w:t>
      </w:r>
      <w:r w:rsidR="00245588" w:rsidRPr="006A6907">
        <w:lastRenderedPageBreak/>
        <w:t xml:space="preserve">osnove za plaćanje u neprekinutom razdoblju od </w:t>
      </w:r>
      <w:r w:rsidR="00BD6D72">
        <w:t>189</w:t>
      </w:r>
      <w:r w:rsidR="00245588" w:rsidRPr="006A6907">
        <w:t xml:space="preserve"> dan</w:t>
      </w:r>
      <w:r w:rsidR="00E613DA">
        <w:t>a</w:t>
      </w:r>
      <w:r w:rsidR="00245588" w:rsidRPr="006A6907">
        <w:t xml:space="preserve"> u iznosu od </w:t>
      </w:r>
      <w:r w:rsidR="00BD6D72">
        <w:t>124.340,91</w:t>
      </w:r>
      <w:r w:rsidR="0053261C">
        <w:t xml:space="preserve"> </w:t>
      </w:r>
      <w:r w:rsidR="00245588" w:rsidRPr="006A6907">
        <w:t xml:space="preserve"> kun</w:t>
      </w:r>
      <w:r w:rsidR="00BD6D72">
        <w:t>u</w:t>
      </w:r>
      <w:r w:rsidR="00673D65" w:rsidRPr="006A6907">
        <w:t xml:space="preserve">, te da ima </w:t>
      </w:r>
      <w:r w:rsidR="00912BD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30BA1">
        <w:t>25.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BD6D72">
        <w:t>TRIBUNJSKA MASLINA j.d.o.o., Tribunj</w:t>
      </w:r>
      <w:r w:rsidR="00BD6D72" w:rsidRPr="00F60CD9">
        <w:t xml:space="preserve"> </w:t>
      </w:r>
      <w:r w:rsidR="0020610B" w:rsidRPr="00F60CD9">
        <w:t>i za član</w:t>
      </w:r>
      <w:r w:rsidR="00930BA1">
        <w:t>a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E44904" w:rsidP="000C7F11" w:rsidR="000C7F11" w:rsidRPr="00E80472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shd w:fill="F8F8F8" w:color="auto" w:val="clear"/>
        </w:rPr>
        <w:t>ROKICA FERARA, Tribunj, Glavičine 2</w:t>
      </w:r>
      <w:r w:rsidR="00712080">
        <w:rPr>
          <w:szCs w:val="24"/>
          <w:shd w:fill="F8F8F8" w:color="auto" w:val="clear"/>
        </w:rPr>
        <w:t xml:space="preserve"> </w:t>
      </w:r>
      <w:r w:rsidR="000C7F11">
        <w:t>- uz upozorenje na adresu</w:t>
      </w:r>
      <w:r w:rsidR="00AD2E82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F25EB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</w:t>
    </w:r>
    <w:r w:rsidR="00072103">
      <w:t>-</w:t>
    </w:r>
    <w:r w:rsidR="00E32370">
      <w:t>58</w:t>
    </w:r>
    <w:r w:rsidR="00E44904">
      <w:t>2</w:t>
    </w:r>
    <w:r w:rsidR="0007210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7A2F"/>
    <w:rsid w:val="0002702C"/>
    <w:rsid w:val="00032B87"/>
    <w:rsid w:val="00034E8A"/>
    <w:rsid w:val="0004017B"/>
    <w:rsid w:val="00046564"/>
    <w:rsid w:val="0005791D"/>
    <w:rsid w:val="00061A25"/>
    <w:rsid w:val="00067D16"/>
    <w:rsid w:val="00072103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0F7AEF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4A53"/>
    <w:rsid w:val="001A5792"/>
    <w:rsid w:val="001B3AB3"/>
    <w:rsid w:val="001C2BF1"/>
    <w:rsid w:val="001D1E5D"/>
    <w:rsid w:val="0020610B"/>
    <w:rsid w:val="00211143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052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C738E"/>
    <w:rsid w:val="002D0AF5"/>
    <w:rsid w:val="002D1944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29C8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1862"/>
    <w:rsid w:val="00407508"/>
    <w:rsid w:val="004224E3"/>
    <w:rsid w:val="004270AE"/>
    <w:rsid w:val="004349E4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25EB"/>
    <w:rsid w:val="004F4034"/>
    <w:rsid w:val="004F598E"/>
    <w:rsid w:val="004F758C"/>
    <w:rsid w:val="00500287"/>
    <w:rsid w:val="0050074C"/>
    <w:rsid w:val="00511268"/>
    <w:rsid w:val="005202A5"/>
    <w:rsid w:val="00530AEA"/>
    <w:rsid w:val="0053261C"/>
    <w:rsid w:val="005449BB"/>
    <w:rsid w:val="005652F2"/>
    <w:rsid w:val="0057126F"/>
    <w:rsid w:val="0057199D"/>
    <w:rsid w:val="005721D5"/>
    <w:rsid w:val="005756AC"/>
    <w:rsid w:val="0057632A"/>
    <w:rsid w:val="00577846"/>
    <w:rsid w:val="00581118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9653F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2080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3F79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2BD3"/>
    <w:rsid w:val="00913322"/>
    <w:rsid w:val="0091618E"/>
    <w:rsid w:val="00917A5C"/>
    <w:rsid w:val="009237EC"/>
    <w:rsid w:val="00923FFE"/>
    <w:rsid w:val="00930BA1"/>
    <w:rsid w:val="0093665B"/>
    <w:rsid w:val="009450AA"/>
    <w:rsid w:val="00961D95"/>
    <w:rsid w:val="00963059"/>
    <w:rsid w:val="00963DDA"/>
    <w:rsid w:val="00965B5A"/>
    <w:rsid w:val="0096677F"/>
    <w:rsid w:val="00974B89"/>
    <w:rsid w:val="0098701D"/>
    <w:rsid w:val="009D68E4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6706F"/>
    <w:rsid w:val="00A70A5D"/>
    <w:rsid w:val="00A80B05"/>
    <w:rsid w:val="00A9730C"/>
    <w:rsid w:val="00A97B44"/>
    <w:rsid w:val="00AA1AD1"/>
    <w:rsid w:val="00AA24A8"/>
    <w:rsid w:val="00AA4B0E"/>
    <w:rsid w:val="00AB0BE3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6D72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2370"/>
    <w:rsid w:val="00E44904"/>
    <w:rsid w:val="00E50151"/>
    <w:rsid w:val="00E523CF"/>
    <w:rsid w:val="00E54133"/>
    <w:rsid w:val="00E55A5C"/>
    <w:rsid w:val="00E613DA"/>
    <w:rsid w:val="00E61FA9"/>
    <w:rsid w:val="00E651B1"/>
    <w:rsid w:val="00E73C36"/>
    <w:rsid w:val="00E80472"/>
    <w:rsid w:val="00E80B0F"/>
    <w:rsid w:val="00E864A3"/>
    <w:rsid w:val="00E8758E"/>
    <w:rsid w:val="00E87798"/>
    <w:rsid w:val="00E9577E"/>
    <w:rsid w:val="00E9737D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5B72"/>
    <w:rsid w:val="00F01032"/>
    <w:rsid w:val="00F02BC6"/>
    <w:rsid w:val="00F074BF"/>
    <w:rsid w:val="00F30741"/>
    <w:rsid w:val="00F43640"/>
    <w:rsid w:val="00F43B05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231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25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5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5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5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5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25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5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5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5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5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TRIBUNJSKA MASLINA j.d.o.o. za trgovinu, proizvodnju i usluge</izvorni_sadrzaj>
    <derivirana_varijabla naziv="DomainObject.Predmet.ProtustrankaFormated_1">  TRIBUNJSKA MASLINA j.d.o.o. za trgovinu, proizvodnju i usluge</derivirana_varijabla>
  </DomainObject.Predmet.ProtustrankaFormated>
  <DomainObject.Predmet.ProtustrankaFormatedOIB>
    <izvorni_sadrzaj>  TRIBUNJSKA MASLINA j.d.o.o. za trgovinu, proizvodnju i usluge, OIB 94518885463</izvorni_sadrzaj>
    <derivirana_varijabla naziv="DomainObject.Predmet.ProtustrankaFormatedOIB_1">  TRIBUNJSKA MASLINA j.d.o.o. za trgovinu, proizvodnju i usluge, OIB 94518885463</derivirana_varijabla>
  </DomainObject.Predmet.ProtustrankaFormatedOIB>
  <DomainObject.Predmet.ProtustrankaFormatedWithAdress>
    <izvorni_sadrzaj> TRIBUNJSKA MASLINA j.d.o.o. za trgovinu, proizvodnju i usluge, Glavičine 2, 22211 Tribunj</izvorni_sadrzaj>
    <derivirana_varijabla naziv="DomainObject.Predmet.ProtustrankaFormatedWithAdress_1"> TRIBUNJSKA MASLINA j.d.o.o. za trgovinu, proizvodnju i usluge, Glavičine 2, 22211 Tribunj</derivirana_varijabla>
  </DomainObject.Predmet.ProtustrankaFormatedWithAdress>
  <DomainObject.Predmet.ProtustrankaFormatedWithAdressOIB>
    <izvorni_sadrzaj> TRIBUNJSKA MASLINA j.d.o.o. za trgovinu, proizvodnju i usluge, OIB 94518885463, Glavičine 2, 22211 Tribunj</izvorni_sadrzaj>
    <derivirana_varijabla naziv="DomainObject.Predmet.ProtustrankaFormatedWithAdressOIB_1"> TRIBUNJSKA MASLINA j.d.o.o. za trgovinu, proizvodnju i usluge, OIB 94518885463, Glavičine 2, 22211 Tribunj</derivirana_varijabla>
  </DomainObject.Predmet.ProtustrankaFormatedWithAdressOIB>
  <DomainObject.Predmet.ProtustrankaWithAdress>
    <izvorni_sadrzaj>TRIBUNJSKA MASLINA j.d.o.o. za trgovinu, proizvodnju i usluge Glavičine 2, 22211 Tribunj</izvorni_sadrzaj>
    <derivirana_varijabla naziv="DomainObject.Predmet.ProtustrankaWithAdress_1">TRIBUNJSKA MASLINA j.d.o.o. za trgovinu, proizvodnju i usluge Glavičine 2, 22211 Tribunj</derivirana_varijabla>
  </DomainObject.Predmet.ProtustrankaWithAdress>
  <DomainObject.Predmet.ProtustrankaWithAdressOIB>
    <izvorni_sadrzaj>TRIBUNJSKA MASLINA j.d.o.o. za trgovinu, proizvodnju i usluge, OIB 94518885463, Glavičine 2, 22211 Tribunj</izvorni_sadrzaj>
    <derivirana_varijabla naziv="DomainObject.Predmet.ProtustrankaWithAdressOIB_1">TRIBUNJSKA MASLINA j.d.o.o. za trgovinu, proizvodnju i usluge, OIB 94518885463, Glavičine 2, 22211 Tribunj</derivirana_varijabla>
  </DomainObject.Predmet.ProtustrankaWithAdressOIB>
  <DomainObject.Predmet.ProtustrankaNazivFormated>
    <izvorni_sadrzaj>TRIBUNJSKA MASLINA j.d.o.o. za trgovinu, proizvodnju i usluge</izvorni_sadrzaj>
    <derivirana_varijabla naziv="DomainObject.Predmet.ProtustrankaNazivFormated_1">TRIBUNJSKA MASLINA j.d.o.o. za trgovinu, proizvodnju i usluge</derivirana_varijabla>
  </DomainObject.Predmet.ProtustrankaNazivFormated>
  <DomainObject.Predmet.ProtustrankaNazivFormatedOIB>
    <izvorni_sadrzaj>TRIBUNJSKA MASLINA j.d.o.o. za trgovinu, proizvodnju i usluge, OIB 94518885463</izvorni_sadrzaj>
    <derivirana_varijabla naziv="DomainObject.Predmet.ProtustrankaNazivFormatedOIB_1">TRIBUNJSKA MASLINA j.d.o.o. za trgovinu, proizvodnju i usluge, OIB 94518885463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TRIBUNJSKA MASLINA j.d.o.o. za trgovinu, proizvodnju i usluge</item>
    </izvorni_sadrzaj>
    <derivirana_varijabla naziv="DomainObject.Predmet.ProtuStrankaListFormated_1">
      <item>TRIBUNJSKA MASLINA j.d.o.o. za trgovinu, proizvodnju i usluge</item>
    </derivirana_varijabla>
  </DomainObject.Predmet.ProtuStrankaListFormated>
  <DomainObject.Predmet.ProtuStrankaListFormatedOIB>
    <izvorni_sadrzaj>
      <item>TRIBUNJSKA MASLINA j.d.o.o. za trgovinu, proizvodnju i usluge, OIB 94518885463</item>
    </izvorni_sadrzaj>
    <derivirana_varijabla naziv="DomainObject.Predmet.ProtuStrankaListFormatedOIB_1">
      <item>TRIBUNJSKA MASLINA j.d.o.o. za trgovinu, proizvodnju i usluge, OIB 94518885463</item>
    </derivirana_varijabla>
  </DomainObject.Predmet.ProtuStrankaListFormatedOIB>
  <DomainObject.Predmet.ProtuStrankaListFormatedWithAdress>
    <izvorni_sadrzaj>
      <item>TRIBUNJSKA MASLINA j.d.o.o. za trgovinu, proizvodnju i usluge, Glavičine 2, 22211 Tribunj</item>
    </izvorni_sadrzaj>
    <derivirana_varijabla naziv="DomainObject.Predmet.ProtuStrankaListFormatedWithAdress_1">
      <item>TRIBUNJSKA MASLINA j.d.o.o. za trgovinu, proizvodnju i usluge, Glavičine 2, 22211 Tribunj</item>
    </derivirana_varijabla>
  </DomainObject.Predmet.ProtuStrankaListFormatedWithAdress>
  <DomainObject.Predmet.ProtuStrankaListFormatedWithAdressOIB>
    <izvorni_sadrzaj>
      <item>TRIBUNJSKA MASLINA j.d.o.o. za trgovinu, proizvodnju i usluge, OIB 94518885463, Glavičine 2, 22211 Tribunj</item>
    </izvorni_sadrzaj>
    <derivirana_varijabla naziv="DomainObject.Predmet.ProtuStrankaListFormatedWithAdressOIB_1">
      <item>TRIBUNJSKA MASLINA j.d.o.o. za trgovinu, proizvodnju i usluge, OIB 94518885463, Glavičine 2, 22211 Tribunj</item>
    </derivirana_varijabla>
  </DomainObject.Predmet.ProtuStrankaListFormatedWithAdressOIB>
  <DomainObject.Predmet.ProtuStrankaListNazivFormated>
    <izvorni_sadrzaj>
      <item>TRIBUNJSKA MASLINA j.d.o.o. za trgovinu, proizvodnju i usluge</item>
    </izvorni_sadrzaj>
    <derivirana_varijabla naziv="DomainObject.Predmet.ProtuStrankaListNazivFormated_1">
      <item>TRIBUNJSKA MASLINA j.d.o.o. za trgovinu, proizvodnju i usluge</item>
    </derivirana_varijabla>
  </DomainObject.Predmet.ProtuStrankaListNazivFormated>
  <DomainObject.Predmet.ProtuStrankaListNazivFormatedOIB>
    <izvorni_sadrzaj>
      <item>TRIBUNJSKA MASLINA j.d.o.o. za trgovinu, proizvodnju i usluge, OIB 94518885463</item>
    </izvorni_sadrzaj>
    <derivirana_varijabla naziv="DomainObject.Predmet.ProtuStrankaListNazivFormatedOIB_1">
      <item>TRIBUNJSKA MASLINA j.d.o.o. za trgovinu, proizvodnju i usluge, OIB 94518885463</item>
    </derivirana_varijabla>
  </DomainObject.Predmet.ProtuStrankaListNazivFormatedOIB>
  <DomainObject.Predmet.OstaliListFormated>
    <izvorni_sadrzaj>
      <item>Rokica Ferara</item>
    </izvorni_sadrzaj>
    <derivirana_varijabla naziv="DomainObject.Predmet.OstaliListFormated_1">
      <item>Rokica Ferara</item>
    </derivirana_varijabla>
  </DomainObject.Predmet.OstaliListFormated>
  <DomainObject.Predmet.OstaliListFormatedOIB>
    <izvorni_sadrzaj>
      <item>Rokica Ferara, OIB 91533497896</item>
    </izvorni_sadrzaj>
    <derivirana_varijabla naziv="DomainObject.Predmet.OstaliListFormatedOIB_1">
      <item>Rokica Ferara, OIB 91533497896</item>
    </derivirana_varijabla>
  </DomainObject.Predmet.OstaliListFormatedOIB>
  <DomainObject.Predmet.OstaliListFormatedWithAdress>
    <izvorni_sadrzaj>
      <item>Rokica Ferara, Glavičine 2, 22211 Tribunj</item>
    </izvorni_sadrzaj>
    <derivirana_varijabla naziv="DomainObject.Predmet.OstaliListFormatedWithAdress_1">
      <item>Rokica Ferara, Glavičine 2, 22211 Tribunj</item>
    </derivirana_varijabla>
  </DomainObject.Predmet.OstaliListFormatedWithAdress>
  <DomainObject.Predmet.OstaliListFormatedWithAdressOIB>
    <izvorni_sadrzaj>
      <item>Rokica Ferara, OIB 91533497896, Glavičine 2, 22211 Tribunj</item>
    </izvorni_sadrzaj>
    <derivirana_varijabla naziv="DomainObject.Predmet.OstaliListFormatedWithAdressOIB_1">
      <item>Rokica Ferara, OIB 91533497896, Glavičine 2, 22211 Tribunj</item>
    </derivirana_varijabla>
  </DomainObject.Predmet.OstaliListFormatedWithAdressOIB>
  <DomainObject.Predmet.OstaliListNazivFormated>
    <izvorni_sadrzaj>
      <item>Rokica Ferara</item>
    </izvorni_sadrzaj>
    <derivirana_varijabla naziv="DomainObject.Predmet.OstaliListNazivFormated_1">
      <item>Rokica Ferara</item>
    </derivirana_varijabla>
  </DomainObject.Predmet.OstaliListNazivFormated>
  <DomainObject.Predmet.OstaliListNazivFormatedOIB>
    <izvorni_sadrzaj>
      <item>Rokica Ferara, OIB 91533497896</item>
    </izvorni_sadrzaj>
    <derivirana_varijabla naziv="DomainObject.Predmet.OstaliListNazivFormatedOIB_1">
      <item>Rokica Ferara, OIB 91533497896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TRIBUNJSKA MASLINA j.d.o.o. za trgovinu, proizvodnju i usluge</izvorni_sadrzaj>
    <derivirana_varijabla naziv="DomainObject.Predmet.ProtustrankaIDrugi_1">TRIBUNJSKA MASLINA j.d.o.o. za trgovinu, proizvodnju i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TRIBUNJSKA MASLINA j.d.o.o. za trgovinu, proizvodnju i usluge, OIB 94518885463, Glavičine 2, 22211 Tribunj</izvorni_sadrzaj>
    <derivirana_varijabla naziv="DomainObject.Predmet.ProtustrankaIDrugiAdressOIB_1">TRIBUNJSKA MASLINA j.d.o.o. za trgovinu, proizvodnju i usluge, OIB 94518885463, Glavičine 2,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TRIBUNJSKA MASLINA j.d.o.o. za trgovinu, proizvodnju i usluge</item>
      <item>Rokica Ferara</item>
    </izvorni_sadrzaj>
    <derivirana_varijabla naziv="DomainObject.Predmet.SudioniciListNaziv_1">
      <item>Fina-Podružnica Šibenik</item>
      <item>TRIBUNJSKA MASLINA j.d.o.o. za trgovinu, proizvodnju i usluge</item>
      <item>Rokica Ferara</item>
    </derivirana_varijabla>
  </DomainObject.Predmet.SudioniciListNaziv>
  <DomainObject.Predmet.SudioniciListAdressOIB>
    <izvorni_sadrzaj>
      <item>Fina-Podružnica Šibenik, OIB 85821130368, Perivoj L.Marune 1,22000 Šibenik</item>
      <item>TRIBUNJSKA MASLINA j.d.o.o. za trgovinu, proizvodnju i usluge, OIB 94518885463, Glavičine 2,22211 Tribunj</item>
      <item>Rokica Ferara, OIB 91533497896, Glavičine 2,22211 Tribunj</item>
    </izvorni_sadrzaj>
    <derivirana_varijabla naziv="DomainObject.Predmet.SudioniciListAdressOIB_1">
      <item>Fina-Podružnica Šibenik, OIB 85821130368, Perivoj L.Marune 1,22000 Šibenik</item>
      <item>TRIBUNJSKA MASLINA j.d.o.o. za trgovinu, proizvodnju i usluge, OIB 94518885463, Glavičine 2,22211 Tribunj</item>
      <item>Rokica Ferara, OIB 91533497896, Glavičine 2,22211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94518885463</item>
      <item>, OIB 91533497896</item>
    </izvorni_sadrzaj>
    <derivirana_varijabla naziv="DomainObject.Predmet.SudioniciListNazivOIB_1">
      <item>, OIB 85821130368</item>
      <item>, OIB 94518885463</item>
      <item>, OIB 91533497896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66F469-07BF-4195-AD48-15088E2160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371</properties:Words>
  <properties:Characters>1999</properties:Characters>
  <properties:Lines>80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2016-04-25T08:26:00Z</dcterms:created>
  <dc:creator>Administrator</dc:creator>
  <cp:lastModifiedBy>wsadmin</cp:lastModifiedBy>
  <cp:lastPrinted>2016-04-25T07:48:00Z</cp:lastPrinted>
  <dcterms:modified xmlns:xsi="http://www.w3.org/2001/XMLSchema-instance" xsi:type="dcterms:W3CDTF">2016-04-25T09:14:00Z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