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d052" w14:paraId="887d052" w:rsidRDefault="00C71378" w:rsidP="00C71378" w:rsidR="00C71378">
      <w:pPr>
        <w15:collapsed w:val="false"/>
      </w:pPr>
      <w:bookmarkStart w:name="_GoBack" w:id="0"/>
      <w:bookmarkEnd w:id="0"/>
    </w:p>
    <w:p w:rsidRDefault="00C71378" w:rsidP="00C71378" w:rsidR="00C71378">
      <w:r>
        <w:t xml:space="preserve">                </w:t>
      </w:r>
    </w:p>
    <w:p w:rsidRDefault="00EB02B4" w:rsidP="00C71378" w:rsidR="00C71378"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1378" w:rsidP="00C71378" w:rsidR="00C71378">
      <w:r>
        <w:t xml:space="preserve">      REPUBLIKA HRVATSKA</w:t>
      </w:r>
    </w:p>
    <w:p w:rsidRDefault="00C71378" w:rsidP="00C71378" w:rsidR="00C71378">
      <w:r>
        <w:t>TRGOVAČKI SUD U ZAGREBU                                                                   18. St-3095/2018</w:t>
      </w:r>
    </w:p>
    <w:p w:rsidRDefault="00C71378" w:rsidP="00C71378" w:rsidR="00C71378"/>
    <w:p w:rsidRDefault="00C71378" w:rsidP="00C71378" w:rsidR="00C71378"/>
    <w:p w:rsidRDefault="00C71378" w:rsidP="00C71378" w:rsidR="00C71378"/>
    <w:p w:rsidRDefault="00C71378" w:rsidP="00C71378" w:rsidR="00C71378">
      <w:pPr>
        <w:ind w:firstLine="708" w:left="2124"/>
        <w:jc w:val="both"/>
      </w:pPr>
      <w:r>
        <w:t>R E P U B L I K A  H R V A T S K A</w:t>
      </w:r>
    </w:p>
    <w:p w:rsidRDefault="00C71378" w:rsidP="00C71378" w:rsidR="00C71378">
      <w:pPr>
        <w:jc w:val="both"/>
      </w:pPr>
    </w:p>
    <w:p w:rsidRDefault="00C71378" w:rsidP="00C71378" w:rsidR="00C71378">
      <w:pPr>
        <w:ind w:firstLine="708" w:left="2832"/>
        <w:jc w:val="both"/>
      </w:pPr>
      <w:r>
        <w:t>Z A K LJ U Č A K</w:t>
      </w:r>
    </w:p>
    <w:p w:rsidRDefault="00C71378" w:rsidP="00C71378" w:rsidR="00C71378">
      <w:pPr>
        <w:jc w:val="both"/>
      </w:pPr>
    </w:p>
    <w:p w:rsidRDefault="00493E9D" w:rsidP="00C71378" w:rsidR="00493E9D">
      <w:pPr>
        <w:jc w:val="both"/>
      </w:pPr>
    </w:p>
    <w:p w:rsidRDefault="00C71378" w:rsidP="00C71378" w:rsidR="00C71378">
      <w:pPr>
        <w:jc w:val="both"/>
      </w:pPr>
      <w:r>
        <w:tab/>
        <w:t>Trgovački sud u Zagrebu, sudac Danijela Uzelac, u stečajnom postupku u povo</w:t>
      </w:r>
      <w:r w:rsidR="00743F74">
        <w:t xml:space="preserve">du prijedloga likvidatora </w:t>
      </w:r>
      <w:proofErr w:type="spellStart"/>
      <w:r w:rsidR="00743F74">
        <w:t>Maroja</w:t>
      </w:r>
      <w:proofErr w:type="spellEnd"/>
      <w:r>
        <w:t xml:space="preserve"> </w:t>
      </w:r>
      <w:proofErr w:type="spellStart"/>
      <w:r>
        <w:t>Stjepovića</w:t>
      </w:r>
      <w:proofErr w:type="spellEnd"/>
      <w:r w:rsidR="00D7486C">
        <w:t xml:space="preserve">, </w:t>
      </w:r>
      <w:r w:rsidR="0063388D" w:rsidRPr="0063388D">
        <w:t>OIB 57640555089</w:t>
      </w:r>
      <w:r w:rsidR="0063388D">
        <w:t xml:space="preserve">, </w:t>
      </w:r>
      <w:r w:rsidR="00EB02B4">
        <w:t xml:space="preserve">Zagreb, </w:t>
      </w:r>
      <w:proofErr w:type="spellStart"/>
      <w:r w:rsidR="00EB02B4">
        <w:t>Preradovićeva</w:t>
      </w:r>
      <w:proofErr w:type="spellEnd"/>
      <w:r w:rsidR="00EB02B4">
        <w:t xml:space="preserve"> 25, za provođenje </w:t>
      </w:r>
      <w:r>
        <w:t xml:space="preserve">stečajnog postupka nad imovinom pravne osobe </w:t>
      </w:r>
      <w:r w:rsidR="00A56892">
        <w:t xml:space="preserve">TIBICEN d.o.o., </w:t>
      </w:r>
      <w:r w:rsidR="00493E9D">
        <w:t xml:space="preserve">OIB </w:t>
      </w:r>
      <w:r w:rsidR="0063139B">
        <w:t xml:space="preserve">76612225195, </w:t>
      </w:r>
      <w:r w:rsidR="00A56892">
        <w:t xml:space="preserve">Zagreb, Vlaška 62, </w:t>
      </w:r>
      <w:r>
        <w:t xml:space="preserve"> koja je prestala postojati, </w:t>
      </w:r>
      <w:r w:rsidR="00A56892">
        <w:t>12. veljače 2019.</w:t>
      </w:r>
    </w:p>
    <w:p w:rsidRDefault="00C71378" w:rsidP="00C71378" w:rsidR="00C71378">
      <w:pPr>
        <w:jc w:val="both"/>
      </w:pPr>
    </w:p>
    <w:p w:rsidRDefault="00C71378" w:rsidP="00A56892" w:rsidR="00C71378">
      <w:pPr>
        <w:ind w:firstLine="708" w:left="2832"/>
        <w:jc w:val="both"/>
      </w:pPr>
      <w:r>
        <w:t>z a k l j u č i o   j e</w:t>
      </w:r>
    </w:p>
    <w:p w:rsidRDefault="00C71378" w:rsidP="00C71378" w:rsidR="00C71378"/>
    <w:p w:rsidRDefault="00D5783A" w:rsidP="00C71378" w:rsidR="00C71378">
      <w:r>
        <w:tab/>
        <w:t>Određuje se ročište</w:t>
      </w:r>
      <w:r w:rsidR="00C71378">
        <w:t xml:space="preserve"> radi rasprave o pretpostavkama za otvaranje stečajnog postupka nad imovinom pravne osobe</w:t>
      </w:r>
      <w:r w:rsidRPr="00D5783A">
        <w:t xml:space="preserve"> TIBICEN d.o.o., </w:t>
      </w:r>
      <w:r w:rsidR="00E61562">
        <w:t xml:space="preserve">Zagreb, </w:t>
      </w:r>
      <w:r>
        <w:t>koja je prestala postojati,</w:t>
      </w:r>
    </w:p>
    <w:p w:rsidRDefault="00A56892" w:rsidP="00EB02B4" w:rsidR="00A56892">
      <w:pPr>
        <w:jc w:val="center"/>
      </w:pPr>
    </w:p>
    <w:p w:rsidRDefault="00A56892" w:rsidP="00EB02B4" w:rsidR="00C71378">
      <w:pPr>
        <w:jc w:val="center"/>
      </w:pPr>
      <w:r>
        <w:t xml:space="preserve">8. ožujka 2019. u </w:t>
      </w:r>
      <w:r w:rsidR="00493E9D">
        <w:t>9:50</w:t>
      </w:r>
    </w:p>
    <w:p w:rsidRDefault="00C71378" w:rsidP="00C71378" w:rsidR="00C71378"/>
    <w:p w:rsidRDefault="00C71378" w:rsidP="00C71378" w:rsidR="00C71378">
      <w:r>
        <w:t>u zgradi Trgovačkog suda u Zagrebu, Petrinjska 8, soba broj 27/I. kat – dvorišna zgrada,</w:t>
      </w:r>
      <w:r w:rsidR="00743F74">
        <w:t xml:space="preserve"> </w:t>
      </w:r>
      <w:r>
        <w:t>na koje se dostavom ovog zaključka poziva:</w:t>
      </w:r>
    </w:p>
    <w:p w:rsidRDefault="00C71378" w:rsidP="00C71378" w:rsidR="00C71378">
      <w:r>
        <w:t>- likvidator.</w:t>
      </w:r>
    </w:p>
    <w:p w:rsidRDefault="00C71378" w:rsidP="00EB02B4" w:rsidR="00C71378"/>
    <w:p w:rsidRDefault="00C71378" w:rsidP="00EB02B4" w:rsidR="00C71378">
      <w:pPr>
        <w:ind w:firstLine="708" w:left="2124"/>
      </w:pPr>
      <w:r>
        <w:t xml:space="preserve">U Zagrebu </w:t>
      </w:r>
      <w:r w:rsidR="00A56892">
        <w:t>12. veljače</w:t>
      </w:r>
      <w:r>
        <w:t xml:space="preserve"> 201</w:t>
      </w:r>
      <w:r w:rsidR="00B10E1A">
        <w:t>9</w:t>
      </w:r>
      <w:r>
        <w:t>.</w:t>
      </w:r>
    </w:p>
    <w:p w:rsidRDefault="00C71378" w:rsidP="00C71378" w:rsidR="00C71378"/>
    <w:p w:rsidRDefault="00C71378" w:rsidP="00C71378" w:rsidR="00C71378">
      <w:r>
        <w:t xml:space="preserve">                                                                                                   </w:t>
      </w:r>
    </w:p>
    <w:p w:rsidRDefault="00A56892" w:rsidP="00A56892" w:rsidR="00C71378">
      <w:pPr>
        <w:ind w:firstLine="708" w:left="6372"/>
      </w:pPr>
      <w:r>
        <w:t xml:space="preserve">     </w:t>
      </w:r>
      <w:r w:rsidR="0063388D">
        <w:t xml:space="preserve">   </w:t>
      </w:r>
      <w:r w:rsidR="00D7486C">
        <w:t>Sudac</w:t>
      </w:r>
    </w:p>
    <w:p w:rsidRDefault="00A56892" w:rsidP="00A56892" w:rsidR="00C71378">
      <w:pPr>
        <w:ind w:firstLine="708" w:left="6372"/>
      </w:pPr>
      <w:r>
        <w:t>Danijela Uzelac</w:t>
      </w:r>
      <w:r w:rsidR="00EB02B4">
        <w:t>, v.r.</w:t>
      </w:r>
    </w:p>
    <w:p w:rsidRDefault="00C71378" w:rsidP="00C71378" w:rsidR="00C71378"/>
    <w:p w:rsidRDefault="00A56892" w:rsidP="00C71378" w:rsidR="00C71378">
      <w:r>
        <w:t>Uputa o pravnom lijeku:</w:t>
      </w:r>
    </w:p>
    <w:p w:rsidRDefault="00C71378" w:rsidP="00C71378" w:rsidR="00C71378">
      <w:r>
        <w:t>Protiv ovog zaključka nije dopušten pravni lijek (čl. 19. st. 7. Stečajnog zakona („Narodne novine“ broj 71/15 i 104/17)).</w:t>
      </w:r>
    </w:p>
    <w:p w:rsidRDefault="00C71378" w:rsidP="00C71378" w:rsidR="00C71378"/>
    <w:p w:rsidRDefault="00EB02B4" w:rsidP="00EB02B4" w:rsidR="00EB02B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B02B4" w:rsidP="00EB02B4" w:rsidR="00EB02B4">
      <w:pPr>
        <w:jc w:val="right"/>
      </w:pPr>
      <w:r>
        <w:t>Katarina Franjić</w:t>
      </w:r>
    </w:p>
    <w:p w:rsidRDefault="00C71378" w:rsidP="00C71378" w:rsidR="00C71378"/>
    <w:p w:rsidRDefault="00C71378" w:rsidP="00C71378" w:rsidR="006064AB">
      <w:r>
        <w:t xml:space="preserve"> </w:t>
      </w:r>
    </w:p>
    <w:sectPr w:rsidR="00606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311C"/>
    <w:rsid w:val="0033311C"/>
    <w:rsid w:val="00493E9D"/>
    <w:rsid w:val="006064AB"/>
    <w:rsid w:val="0063139B"/>
    <w:rsid w:val="0063388D"/>
    <w:rsid w:val="006470F4"/>
    <w:rsid w:val="00743F74"/>
    <w:rsid w:val="00A56892"/>
    <w:rsid w:val="00B10E1A"/>
    <w:rsid w:val="00C71378"/>
    <w:rsid w:val="00D5783A"/>
    <w:rsid w:val="00D7486C"/>
    <w:rsid w:val="00E61562"/>
    <w:rsid w:val="00EB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02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2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02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2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St-3095/2018</izvorni_sadrzaj>
    <derivirana_varijabla naziv="DomainObject.Predmet.OznakaBroj_1">St-3095/2018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TIBICEN d.o.o.</izvorni_sadrzaj>
    <derivirana_varijabla naziv="DomainObject.Predmet.ProtustrankaFormated_1">  Likvidacijska masa iza TIBICEN d.o.o.</derivirana_varijabla>
  </DomainObject.Predmet.ProtustrankaFormated>
  <DomainObject.Predmet.ProtustrankaFormatedOIB>
    <izvorni_sadrzaj>  Likvidacijska masa iza TIBICEN d.o.o., OIB 00000000001</izvorni_sadrzaj>
    <derivirana_varijabla naziv="DomainObject.Predmet.ProtustrankaFormatedOIB_1">  Likvidacijska masa iza TIBICEN d.o.o., OIB 00000000001</derivirana_varijabla>
  </DomainObject.Predmet.ProtustrankaFormatedOIB>
  <DomainObject.Predmet.ProtustrankaFormatedWithAdress>
    <izvorni_sadrzaj> Likvidacijska masa iza TIBICEN d.o.o., Vlaška 62, 10000 Zagreb</izvorni_sadrzaj>
    <derivirana_varijabla naziv="DomainObject.Predmet.ProtustrankaFormatedWithAdress_1"> Likvidacijska masa iza TIBICEN d.o.o., Vlaška 62, 10000 Zagreb</derivirana_varijabla>
  </DomainObject.Predmet.ProtustrankaFormatedWithAdress>
  <DomainObject.Predmet.ProtustrankaFormatedWithAdressOIB>
    <izvorni_sadrzaj> Likvidacijska masa iza TIBICEN d.o.o., OIB 00000000001, Vlaška 62, 10000 Zagreb</izvorni_sadrzaj>
    <derivirana_varijabla naziv="DomainObject.Predmet.ProtustrankaFormatedWithAdressOIB_1"> Likvidacijska masa iza TIBICEN d.o.o., OIB 00000000001, Vlaška 62, 10000 Zagreb</derivirana_varijabla>
  </DomainObject.Predmet.ProtustrankaFormatedWithAdressOIB>
  <DomainObject.Predmet.ProtustrankaWithAdress>
    <izvorni_sadrzaj>Likvidacijska masa iza TIBICEN d.o.o. Vlaška 62, 10000 Zagreb</izvorni_sadrzaj>
    <derivirana_varijabla naziv="DomainObject.Predmet.ProtustrankaWithAdress_1">Likvidacijska masa iza TIBICEN d.o.o. Vlaška 62, 10000 Zagreb</derivirana_varijabla>
  </DomainObject.Predmet.ProtustrankaWithAdress>
  <DomainObject.Predmet.ProtustrankaWithAdressOIB>
    <izvorni_sadrzaj>Likvidacijska masa iza TIBICEN d.o.o., OIB 00000000001, Vlaška 62, 10000 Zagreb</izvorni_sadrzaj>
    <derivirana_varijabla naziv="DomainObject.Predmet.ProtustrankaWithAdressOIB_1">Likvidacijska masa iza TIBICEN d.o.o., OIB 00000000001, Vlaška 62, 10000 Zagreb</derivirana_varijabla>
  </DomainObject.Predmet.ProtustrankaWithAdressOIB>
  <DomainObject.Predmet.ProtustrankaNazivFormated>
    <izvorni_sadrzaj>Likvidacijska masa iza TIBICEN d.o.o.</izvorni_sadrzaj>
    <derivirana_varijabla naziv="DomainObject.Predmet.ProtustrankaNazivFormated_1">Likvidacijska masa iza TIBICEN d.o.o.</derivirana_varijabla>
  </DomainObject.Predmet.ProtustrankaNazivFormated>
  <DomainObject.Predmet.ProtustrankaNazivFormatedOIB>
    <izvorni_sadrzaj>Likvidacijska masa iza TIBICEN d.o.o., OIB 00000000001</izvorni_sadrzaj>
    <derivirana_varijabla naziv="DomainObject.Predmet.ProtustrankaNazivFormatedOIB_1">Likvidacijska masa iza TIBICEN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iza TIBICEN d.o.o.</item>
    </izvorni_sadrzaj>
    <derivirana_varijabla naziv="DomainObject.Predmet.ProtuStrankaListFormated_1">
      <item>Likvidacijska masa iza TIBICEN d.o.o.</item>
    </derivirana_varijabla>
  </DomainObject.Predmet.ProtuStrankaListFormated>
  <DomainObject.Predmet.ProtuStrankaListFormatedOIB>
    <izvorni_sadrzaj>
      <item>Likvidacijska masa iza TIBICEN d.o.o., OIB 00000000001</item>
    </izvorni_sadrzaj>
    <derivirana_varijabla naziv="DomainObject.Predmet.ProtuStrankaListFormatedOIB_1">
      <item>Likvidacijska masa iza TIBICEN d.o.o., OIB 00000000001</item>
    </derivirana_varijabla>
  </DomainObject.Predmet.ProtuStrankaListFormatedOIB>
  <DomainObject.Predmet.ProtuStrankaListFormatedWithAdress>
    <izvorni_sadrzaj>
      <item>Likvidacijska masa iza TIBICEN d.o.o., Vlaška 62, 10000 Zagreb</item>
    </izvorni_sadrzaj>
    <derivirana_varijabla naziv="DomainObject.Predmet.ProtuStrankaListFormatedWithAdress_1">
      <item>Likvidacijska masa iza TIBICEN d.o.o., Vlaška 62, 10000 Zagreb</item>
    </derivirana_varijabla>
  </DomainObject.Predmet.ProtuStrankaListFormatedWithAdress>
  <DomainObject.Predmet.ProtuStrankaListFormatedWithAdressOIB>
    <izvorni_sadrzaj>
      <item>Likvidacijska masa iza TIBICEN d.o.o., OIB 00000000001, Vlaška 62, 10000 Zagreb</item>
    </izvorni_sadrzaj>
    <derivirana_varijabla naziv="DomainObject.Predmet.ProtuStrankaListFormatedWithAdressOIB_1">
      <item>Likvidacijska masa iza TIBICEN d.o.o., OIB 00000000001, Vlaška 62, 10000 Zagreb</item>
    </derivirana_varijabla>
  </DomainObject.Predmet.ProtuStrankaListFormatedWithAdressOIB>
  <DomainObject.Predmet.ProtuStrankaListNazivFormated>
    <izvorni_sadrzaj>
      <item>Likvidacijska masa iza TIBICEN d.o.o.</item>
    </izvorni_sadrzaj>
    <derivirana_varijabla naziv="DomainObject.Predmet.ProtuStrankaListNazivFormated_1">
      <item>Likvidacijska masa iza TIBICEN d.o.o.</item>
    </derivirana_varijabla>
  </DomainObject.Predmet.ProtuStrankaListNazivFormated>
  <DomainObject.Predmet.ProtuStrankaListNazivFormatedOIB>
    <izvorni_sadrzaj>
      <item>Likvidacijska masa iza TIBICEN d.o.o., OIB 00000000001</item>
    </izvorni_sadrzaj>
    <derivirana_varijabla naziv="DomainObject.Predmet.ProtuStrankaListNazivFormatedOIB_1">
      <item>Likvidacijska masa iza TIBICEN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iza TIBICEN d.o.o.</izvorni_sadrzaj>
    <derivirana_varijabla naziv="DomainObject.Predmet.ProtustrankaIDrugi_1">Likvidacijska masa iza TIBICEN d.o.o.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iza TIBICEN d.o.o., OIB 00000000001, Vlaška 62, 10000 Zagreb</izvorni_sadrzaj>
    <derivirana_varijabla naziv="DomainObject.Predmet.ProtustrankaIDrugiAdressOIB_1">Likvidacijska masa iza TIBICEN d.o.o., OIB 00000000001,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Likvidacijska masa iza TIBICEN d.o.o.</item>
    </izvorni_sadrzaj>
    <derivirana_varijabla naziv="DomainObject.Predmet.SudioniciListNaziv_1">
      <item>Maroje Stjepović</item>
      <item>Likvidacijska masa iza TIBICEN d.o.o.</item>
    </derivirana_varijabla>
  </DomainObject.Predmet.SudioniciListNaziv>
  <DomainObject.Predmet.SudioniciListAdressOIB>
    <izvorni_sadrzaj>
      <item>Maroje Stjepović, OIB 57640555089, Preradovićeva Ulica 25,10000 Zagreb</item>
      <item>Likvidacijska masa iza TIBICEN d.o.o., OIB 00000000001, Vlaška 62,10000 Zagreb</item>
    </izvorni_sadrzaj>
    <derivirana_varijabla naziv="DomainObject.Predmet.SudioniciListAdressOIB_1">
      <item>Maroje Stjepović, OIB 57640555089, Preradovićeva Ulica 25,10000 Zagreb</item>
      <item>Likvidacijska masa iza TIBICEN d.o.o., OIB 00000000001, Vlaška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00000000001</item>
    </izvorni_sadrzaj>
    <derivirana_varijabla naziv="DomainObject.Predmet.SudioniciListNazivOIB_1">
      <item>, OIB 57640555089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174</properties:Words>
  <properties:Characters>849</properties:Characters>
  <properties:Lines>43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2019-02-11T11:27:00Z</dcterms:created>
  <dc:creator>Danijela Uzelac</dc:creator>
  <dc:description/>
  <cp:keywords/>
  <cp:lastModifiedBy>Katarina Franjić</cp:lastModifiedBy>
  <dcterms:modified xmlns:xsi="http://www.w3.org/2001/XMLSchema-instance" xsi:type="dcterms:W3CDTF">2019-02-12T12:01:00Z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(st-3095-18 zaključak ročište radi pretpostavki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