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ebcd" w14:paraId="a52ebc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761DA">
        <w:t>21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761DA">
        <w:t xml:space="preserve"> </w:t>
      </w:r>
      <w:proofErr w:type="spellStart"/>
      <w:r w:rsidR="002761DA">
        <w:t>BENEDIKT</w:t>
      </w:r>
      <w:proofErr w:type="spellEnd"/>
      <w:r w:rsidR="002761DA">
        <w:t xml:space="preserve"> d.o.o. Osijek, </w:t>
      </w:r>
      <w:r w:rsidR="00A857F8">
        <w:t xml:space="preserve">Savska </w:t>
      </w:r>
      <w:proofErr w:type="spellStart"/>
      <w:r w:rsidR="00A857F8">
        <w:t>54</w:t>
      </w:r>
      <w:proofErr w:type="spellEnd"/>
      <w:r w:rsidR="00A857F8">
        <w:t xml:space="preserve">, </w:t>
      </w:r>
      <w:proofErr w:type="spellStart"/>
      <w:r w:rsidR="00A857F8">
        <w:t>OIB</w:t>
      </w:r>
      <w:proofErr w:type="spellEnd"/>
      <w:r w:rsidR="00A857F8">
        <w:t xml:space="preserve">: </w:t>
      </w:r>
      <w:proofErr w:type="spellStart"/>
      <w:r w:rsidR="00A857F8">
        <w:t>05201993275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A857F8">
        <w:rPr>
          <w:bCs/>
        </w:rPr>
        <w:t xml:space="preserve"> </w:t>
      </w:r>
      <w:proofErr w:type="spellStart"/>
      <w:r w:rsidR="00A857F8">
        <w:t>BENEDIKT</w:t>
      </w:r>
      <w:proofErr w:type="spellEnd"/>
      <w:r w:rsidR="00A857F8">
        <w:t xml:space="preserve"> d.o.o. Osijek, Savska </w:t>
      </w:r>
      <w:proofErr w:type="spellStart"/>
      <w:r w:rsidR="00A857F8">
        <w:t>54</w:t>
      </w:r>
      <w:proofErr w:type="spellEnd"/>
      <w:r w:rsidR="00A857F8">
        <w:t xml:space="preserve">, </w:t>
      </w:r>
      <w:proofErr w:type="spellStart"/>
      <w:r w:rsidR="00A857F8">
        <w:t>OIB</w:t>
      </w:r>
      <w:proofErr w:type="spellEnd"/>
      <w:r w:rsidR="00A857F8">
        <w:t xml:space="preserve">: </w:t>
      </w:r>
      <w:proofErr w:type="spellStart"/>
      <w:r w:rsidR="00A857F8">
        <w:t>05201993275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C08">
        <w:t xml:space="preserve"> </w:t>
      </w:r>
      <w:r w:rsidR="00A857F8">
        <w:t xml:space="preserve">Mateo Erceg, Zagreb, Radnička cesta </w:t>
      </w:r>
      <w:proofErr w:type="spellStart"/>
      <w:r w:rsidR="00A857F8">
        <w:t>30</w:t>
      </w:r>
      <w:proofErr w:type="spellEnd"/>
      <w:r w:rsidR="00A857F8">
        <w:t>,</w:t>
      </w:r>
      <w:proofErr w:type="spellStart"/>
      <w:r w:rsidR="00A857F8">
        <w:t>OIB</w:t>
      </w:r>
      <w:proofErr w:type="spellEnd"/>
      <w:r w:rsidR="00A857F8">
        <w:t xml:space="preserve">: </w:t>
      </w:r>
      <w:proofErr w:type="spellStart"/>
      <w:r w:rsidR="00A857F8">
        <w:t>93602617826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r w:rsidR="00787F96">
        <w:t>7</w:t>
      </w:r>
      <w:r w:rsidR="00F7152E">
        <w:t xml:space="preserve">. </w:t>
      </w:r>
      <w:r w:rsidR="002B6BD2">
        <w:t xml:space="preserve">siječnja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B6BD2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857F8">
        <w:t>21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A857F8">
        <w:t>21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ovoga 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F44" w:rsidP="00FD0D3C" w:rsidR="00EA6F44">
      <w:r>
        <w:separator/>
      </w:r>
    </w:p>
  </w:endnote>
  <w:endnote w:id="0" w:type="continuationSeparator">
    <w:p w:rsidRDefault="00EA6F44" w:rsidP="00FD0D3C" w:rsidR="00EA6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F44" w:rsidP="00FD0D3C" w:rsidR="00EA6F44">
      <w:r>
        <w:separator/>
      </w:r>
    </w:p>
  </w:footnote>
  <w:footnote w:id="0" w:type="continuationSeparator">
    <w:p w:rsidRDefault="00EA6F44" w:rsidP="00FD0D3C" w:rsidR="00EA6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2DAF"/>
    <w:rsid w:val="002139B6"/>
    <w:rsid w:val="0024241D"/>
    <w:rsid w:val="002463FD"/>
    <w:rsid w:val="00265AB9"/>
    <w:rsid w:val="00270458"/>
    <w:rsid w:val="002761DA"/>
    <w:rsid w:val="00285EB1"/>
    <w:rsid w:val="00291A4E"/>
    <w:rsid w:val="00293A9C"/>
    <w:rsid w:val="002B6B2E"/>
    <w:rsid w:val="002B6BD2"/>
    <w:rsid w:val="002E0208"/>
    <w:rsid w:val="00312176"/>
    <w:rsid w:val="0033604D"/>
    <w:rsid w:val="003453BC"/>
    <w:rsid w:val="00354F5C"/>
    <w:rsid w:val="00364026"/>
    <w:rsid w:val="003641C5"/>
    <w:rsid w:val="003660B7"/>
    <w:rsid w:val="003741F2"/>
    <w:rsid w:val="003852B4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0E07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07AA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87F96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1D1A"/>
    <w:rsid w:val="0080540C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128"/>
    <w:rsid w:val="00905EAD"/>
    <w:rsid w:val="009079EF"/>
    <w:rsid w:val="00912C8A"/>
    <w:rsid w:val="009240E0"/>
    <w:rsid w:val="009332EB"/>
    <w:rsid w:val="00967BCD"/>
    <w:rsid w:val="00976D15"/>
    <w:rsid w:val="0098480A"/>
    <w:rsid w:val="00987E72"/>
    <w:rsid w:val="0099244C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57F8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0ECD"/>
    <w:rsid w:val="00B561DB"/>
    <w:rsid w:val="00B6318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DF5862"/>
    <w:rsid w:val="00E010A7"/>
    <w:rsid w:val="00E07DA0"/>
    <w:rsid w:val="00E36D43"/>
    <w:rsid w:val="00E3768D"/>
    <w:rsid w:val="00E426F8"/>
    <w:rsid w:val="00E512E8"/>
    <w:rsid w:val="00E53EA3"/>
    <w:rsid w:val="00E541F1"/>
    <w:rsid w:val="00E56347"/>
    <w:rsid w:val="00E63579"/>
    <w:rsid w:val="00E72D3D"/>
    <w:rsid w:val="00E7609E"/>
    <w:rsid w:val="00E8179E"/>
    <w:rsid w:val="00EA10CC"/>
    <w:rsid w:val="00EA6F44"/>
    <w:rsid w:val="00EB12CD"/>
    <w:rsid w:val="00EB5DA7"/>
    <w:rsid w:val="00EC564D"/>
    <w:rsid w:val="00ED1E0F"/>
    <w:rsid w:val="00ED44CF"/>
    <w:rsid w:val="00EE4093"/>
    <w:rsid w:val="00EF770D"/>
    <w:rsid w:val="00F03223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32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32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St-21/2016</izvorni_sadrzaj>
    <derivirana_varijabla naziv="DomainObject.Predmet.OznakaBroj_1">St-21/2016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BENEDIKT d.o.o. za proizvodnju, trgovinu i usluge</izvorni_sadrzaj>
    <derivirana_varijabla naziv="DomainObject.Predmet.ProtustrankaFormated_1">  BENEDIKT d.o.o. za proizvodnju, trgovinu i usluge</derivirana_varijabla>
  </DomainObject.Predmet.ProtustrankaFormated>
  <DomainObject.Predmet.ProtustrankaFormatedOIB>
    <izvorni_sadrzaj>  BENEDIKT d.o.o. za proizvodnju, trgovinu i usluge, OIB 05201993275</izvorni_sadrzaj>
    <derivirana_varijabla naziv="DomainObject.Predmet.ProtustrankaFormatedOIB_1">  BENEDIKT d.o.o. za proizvodnju, trgovinu i usluge, OIB 05201993275</derivirana_varijabla>
  </DomainObject.Predmet.ProtustrankaFormatedOIB>
  <DomainObject.Predmet.ProtustrankaFormatedWithAdress>
    <izvorni_sadrzaj> BENEDIKT d.o.o. za proizvodnju, trgovinu i usluge, Savska 54, 31000 Osijek</izvorni_sadrzaj>
    <derivirana_varijabla naziv="DomainObject.Predmet.ProtustrankaFormatedWithAdress_1"> BENEDIKT d.o.o. za proizvodnju, trgovinu i usluge, Savska 54, 31000 Osijek</derivirana_varijabla>
  </DomainObject.Predmet.ProtustrankaFormatedWithAdress>
  <DomainObject.Predmet.ProtustrankaFormatedWithAdressOIB>
    <izvorni_sadrzaj> BENEDIKT d.o.o. za proizvodnju, trgovinu i usluge, OIB 05201993275, Savska 54, 31000 Osijek</izvorni_sadrzaj>
    <derivirana_varijabla naziv="DomainObject.Predmet.ProtustrankaFormatedWithAdressOIB_1"> BENEDIKT d.o.o. za proizvodnju, trgovinu i usluge, OIB 05201993275, Savska 54, 31000 Osijek</derivirana_varijabla>
  </DomainObject.Predmet.ProtustrankaFormatedWithAdressOIB>
  <DomainObject.Predmet.ProtustrankaWithAdress>
    <izvorni_sadrzaj>BENEDIKT d.o.o. za proizvodnju, trgovinu i usluge Savska 54, 31000 Osijek</izvorni_sadrzaj>
    <derivirana_varijabla naziv="DomainObject.Predmet.ProtustrankaWithAdress_1">BENEDIKT d.o.o. za proizvodnju, trgovinu i usluge Savska 54, 31000 Osijek</derivirana_varijabla>
  </DomainObject.Predmet.ProtustrankaWithAdress>
  <DomainObject.Predmet.ProtustrankaWithAdressOIB>
    <izvorni_sadrzaj>BENEDIKT d.o.o. za proizvodnju, trgovinu i usluge, OIB 05201993275, Savska 54, 31000 Osijek</izvorni_sadrzaj>
    <derivirana_varijabla naziv="DomainObject.Predmet.ProtustrankaWithAdressOIB_1">BENEDIKT d.o.o. za proizvodnju, trgovinu i usluge, OIB 05201993275, Savska 54, 31000 Osijek</derivirana_varijabla>
  </DomainObject.Predmet.ProtustrankaWithAdressOIB>
  <DomainObject.Predmet.ProtustrankaNazivFormated>
    <izvorni_sadrzaj>BENEDIKT d.o.o. za proizvodnju, trgovinu i usluge</izvorni_sadrzaj>
    <derivirana_varijabla naziv="DomainObject.Predmet.ProtustrankaNazivFormated_1">BENEDIKT d.o.o. za proizvodnju, trgovinu i usluge</derivirana_varijabla>
  </DomainObject.Predmet.ProtustrankaNazivFormated>
  <DomainObject.Predmet.ProtustrankaNazivFormatedOIB>
    <izvorni_sadrzaj>BENEDIKT d.o.o. za proizvodnju, trgovinu i usluge, OIB 05201993275</izvorni_sadrzaj>
    <derivirana_varijabla naziv="DomainObject.Predmet.ProtustrankaNazivFormatedOIB_1">BENEDIKT d.o.o. za proizvodnju, trgovinu i usluge, OIB 05201993275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BENEDIKT d.o.o. za proizvodnju, trgovinu i usluge</item>
    </izvorni_sadrzaj>
    <derivirana_varijabla naziv="DomainObject.Predmet.ProtuStrankaListFormated_1">
      <item>BENEDIKT d.o.o. za proizvodnju, trgovinu i usluge</item>
    </derivirana_varijabla>
  </DomainObject.Predmet.ProtuStrankaListFormated>
  <DomainObject.Predmet.ProtuStrankaListFormatedOIB>
    <izvorni_sadrzaj>
      <item>BENEDIKT d.o.o. za proizvodnju, trgovinu i usluge, OIB 05201993275</item>
    </izvorni_sadrzaj>
    <derivirana_varijabla naziv="DomainObject.Predmet.ProtuStrankaListFormatedOIB_1">
      <item>BENEDIKT d.o.o. za proizvodnju, trgovinu i usluge, OIB 05201993275</item>
    </derivirana_varijabla>
  </DomainObject.Predmet.ProtuStrankaListFormatedOIB>
  <DomainObject.Predmet.ProtuStrankaListFormatedWithAdress>
    <izvorni_sadrzaj>
      <item>BENEDIKT d.o.o. za proizvodnju, trgovinu i usluge, Savska 54, 31000 Osijek</item>
    </izvorni_sadrzaj>
    <derivirana_varijabla naziv="DomainObject.Predmet.ProtuStrankaListFormatedWithAdress_1">
      <item>BENEDIKT d.o.o. za proizvodnju, trgovinu i usluge, Savska 54, 31000 Osijek</item>
    </derivirana_varijabla>
  </DomainObject.Predmet.ProtuStrankaListFormatedWithAdress>
  <DomainObject.Predmet.ProtuStrankaListFormatedWithAdressOIB>
    <izvorni_sadrzaj>
      <item>BENEDIKT d.o.o. za proizvodnju, trgovinu i usluge, OIB 05201993275, Savska 54, 31000 Osijek</item>
    </izvorni_sadrzaj>
    <derivirana_varijabla naziv="DomainObject.Predmet.ProtuStrankaListFormatedWithAdressOIB_1">
      <item>BENEDIKT d.o.o. za proizvodnju, trgovinu i usluge, OIB 05201993275, Savska 54, 31000 Osijek</item>
    </derivirana_varijabla>
  </DomainObject.Predmet.ProtuStrankaListFormatedWithAdressOIB>
  <DomainObject.Predmet.ProtuStrankaListNazivFormated>
    <izvorni_sadrzaj>
      <item>BENEDIKT d.o.o. za proizvodnju, trgovinu i usluge</item>
    </izvorni_sadrzaj>
    <derivirana_varijabla naziv="DomainObject.Predmet.ProtuStrankaListNazivFormated_1">
      <item>BENEDIKT d.o.o. za proizvodnju, trgovinu i usluge</item>
    </derivirana_varijabla>
  </DomainObject.Predmet.ProtuStrankaListNazivFormated>
  <DomainObject.Predmet.ProtuStrankaListNazivFormatedOIB>
    <izvorni_sadrzaj>
      <item>BENEDIKT d.o.o. za proizvodnju, trgovinu i usluge, OIB 05201993275</item>
    </izvorni_sadrzaj>
    <derivirana_varijabla naziv="DomainObject.Predmet.ProtuStrankaListNazivFormatedOIB_1">
      <item>BENEDIKT d.o.o. za proizvodnju, trgovinu i usluge, OIB 05201993275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BENEDIKT d.o.o. za proizvodnju, trgovinu i usluge</izvorni_sadrzaj>
    <derivirana_varijabla naziv="DomainObject.Predmet.ProtustrankaIDrugi_1">BENEDIKT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BENEDIKT d.o.o. za proizvodnju, trgovinu i usluge, OIB 05201993275, Savska 54, 31000 Osijek</izvorni_sadrzaj>
    <derivirana_varijabla naziv="DomainObject.Predmet.ProtustrankaIDrugiAdressOIB_1">BENEDIKT d.o.o. za proizvodnju, trgovinu i usluge, OIB 05201993275, Savska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BENEDIKT d.o.o. za proizvodnju, trgovinu i usluge</item>
    </izvorni_sadrzaj>
    <derivirana_varijabla naziv="DomainObject.Predmet.SudioniciListNaziv_1">
      <item>FINA RC OSIJEK</item>
      <item>BENEDIKT d.o.o. za proizvodnju, trgovinu i usluge</item>
    </derivirana_varijabla>
  </DomainObject.Predmet.SudioniciListNaziv>
  <DomainObject.Predmet.SudioniciListAdressOIB>
    <izvorni_sadrzaj>
      <item>FINA RC OSIJEK, OIB 85821130368</item>
      <item>BENEDIKT d.o.o. za proizvodnju, trgovinu i usluge, OIB 05201993275, Savska 54,31000 Osijek</item>
    </izvorni_sadrzaj>
    <derivirana_varijabla naziv="DomainObject.Predmet.SudioniciListAdressOIB_1">
      <item>FINA RC OSIJEK, OIB 85821130368</item>
      <item>BENEDIKT d.o.o. za proizvodnju, trgovinu i usluge, OIB 05201993275, Savska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05201993275</item>
    </izvorni_sadrzaj>
    <derivirana_varijabla naziv="DomainObject.Predmet.SudioniciListNazivOIB_1">
      <item>, OIB 85821130368</item>
      <item>, OIB 05201993275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9DFD2-627E-4984-B204-BB150BC6C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1858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2016-06-10T11:28:00Z</dcterms:created>
  <dc:creator>wsadmin</dc:creator>
  <cp:lastModifiedBy>Sanda Gučić</cp:lastModifiedBy>
  <cp:lastPrinted>2016-06-10T11:29:00Z</cp:lastPrinted>
  <dcterms:modified xmlns:xsi="http://www.w3.org/2001/XMLSchema-instance" xsi:type="dcterms:W3CDTF">2016-06-13T12:40:00Z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