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005c" w14:paraId="353005c" w:rsidRDefault="008E3823" w:rsidP="008E3823" w:rsidR="008E3823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Republika Hrvatska</w:t>
      </w:r>
    </w:p>
    <w:p w:rsidRDefault="008E3823" w:rsidP="008E3823" w:rsidR="008E3823">
      <w:pPr>
        <w:pStyle w:val="Bezproreda"/>
      </w:pPr>
      <w:r>
        <w:t>Trgovački sud u Bjelovaru</w:t>
      </w:r>
    </w:p>
    <w:p w:rsidRDefault="008E3823" w:rsidP="008E3823" w:rsidR="008E382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E3823" w:rsidP="008E3823" w:rsidR="008E3823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St-463/2017-5</w:t>
      </w:r>
    </w:p>
    <w:p w:rsidRDefault="008E3823" w:rsidP="008E3823" w:rsidR="008E3823">
      <w:pPr>
        <w:rPr>
          <w:szCs w:val="24"/>
          <w:lang w:val="hr-HR"/>
        </w:rPr>
      </w:pPr>
    </w:p>
    <w:p w:rsidRDefault="008E3823" w:rsidP="008E3823" w:rsidR="008E3823">
      <w:pPr>
        <w:jc w:val="center"/>
        <w:rPr>
          <w:szCs w:val="24"/>
          <w:lang w:val="hr-HR"/>
        </w:rPr>
      </w:pPr>
    </w:p>
    <w:p w:rsidRDefault="008E3823" w:rsidP="008E3823" w:rsidR="008E382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8E3823" w:rsidP="008E3823" w:rsidR="008E3823">
      <w:pPr>
        <w:jc w:val="center"/>
        <w:rPr>
          <w:szCs w:val="24"/>
          <w:lang w:val="hr-HR"/>
        </w:rPr>
      </w:pPr>
    </w:p>
    <w:p w:rsidRDefault="008E3823" w:rsidP="008E3823" w:rsidR="008E382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E3823" w:rsidP="008E3823" w:rsidR="008E3823">
      <w:pPr>
        <w:jc w:val="center"/>
        <w:rPr>
          <w:szCs w:val="24"/>
          <w:lang w:val="hr-HR"/>
        </w:rPr>
      </w:pPr>
    </w:p>
    <w:p w:rsidRDefault="008E3823" w:rsidP="008E3823" w:rsidR="008E3823">
      <w:pPr>
        <w:jc w:val="both"/>
        <w:rPr>
          <w:szCs w:val="24"/>
          <w:lang w:val="hr-HR"/>
        </w:rPr>
      </w:pPr>
    </w:p>
    <w:p w:rsidRDefault="008E3823" w:rsidP="008E3823" w:rsidR="008E3823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UDRUGA HRVATSKIH VOJNIH INVALIDA DOMOVINSKOG RATA NOVI ZAGREB, Zagreb, Aleja pomoraca 23, OIB: 80768401728, 17. listopada 2017. </w:t>
      </w:r>
    </w:p>
    <w:p w:rsidRDefault="008E3823" w:rsidP="008E3823" w:rsidR="008E3823">
      <w:pPr>
        <w:ind w:firstLine="851"/>
        <w:jc w:val="both"/>
        <w:rPr>
          <w:noProof/>
          <w:szCs w:val="24"/>
          <w:lang w:val="hr-HR"/>
        </w:rPr>
      </w:pPr>
    </w:p>
    <w:p w:rsidRDefault="008E3823" w:rsidP="008E3823" w:rsidR="008E3823">
      <w:pPr>
        <w:ind w:firstLine="851"/>
        <w:jc w:val="both"/>
        <w:rPr>
          <w:noProof/>
          <w:szCs w:val="24"/>
          <w:lang w:val="hr-HR"/>
        </w:rPr>
      </w:pPr>
    </w:p>
    <w:p w:rsidRDefault="008E3823" w:rsidP="008E3823" w:rsidR="008E3823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8E3823" w:rsidP="008E3823" w:rsidR="008E3823">
      <w:pPr>
        <w:jc w:val="both"/>
        <w:rPr>
          <w:szCs w:val="24"/>
          <w:lang w:val="hr-HR"/>
        </w:rPr>
      </w:pPr>
    </w:p>
    <w:p w:rsidRDefault="008E3823" w:rsidP="008E3823" w:rsidR="008E3823">
      <w:pPr>
        <w:ind w:firstLine="851"/>
        <w:jc w:val="both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UDRUGA HRVATSKIH VOJNIH INVALIDA DOMOVINSKOG RATA NOVI ZAGREB, Zagreb, Aleja pomoraca 23, OIB: 80768401728,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HR05 540-463-17.</w:t>
      </w:r>
    </w:p>
    <w:p w:rsidRDefault="008E3823" w:rsidP="008E3823" w:rsidR="008E3823">
      <w:pPr>
        <w:ind w:firstLine="851"/>
        <w:jc w:val="both"/>
        <w:rPr>
          <w:szCs w:val="24"/>
        </w:rPr>
      </w:pPr>
    </w:p>
    <w:p w:rsidRDefault="008E3823" w:rsidP="008E3823" w:rsidR="008E3823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8E3823" w:rsidP="008E3823" w:rsidR="008E3823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8E3823" w:rsidP="008E3823" w:rsidR="008E3823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8E3823" w:rsidP="008E3823" w:rsidR="008E3823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8E3823" w:rsidP="008E3823" w:rsidR="008E3823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8E3823" w:rsidP="008E3823" w:rsidR="008E382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Bjelovar  je podnijela protiv dužnika prijedlog za pokretanje stečajnog postupka, sukladno odredbi čl. 430. 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8E3823" w:rsidP="008E3823" w:rsidR="008E3823">
      <w:pPr>
        <w:ind w:firstLine="851"/>
        <w:jc w:val="both"/>
        <w:rPr>
          <w:szCs w:val="24"/>
          <w:lang w:val="hr-HR"/>
        </w:rPr>
      </w:pPr>
    </w:p>
    <w:p w:rsidRDefault="008E3823" w:rsidP="008E3823" w:rsidR="008E382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31. kolovoza 2017. pokrenuo postupak radi utvrđivanja uvjeta za otvaranje stečajnog postupka nad dužnikom </w:t>
      </w:r>
      <w:r>
        <w:rPr>
          <w:noProof/>
          <w:szCs w:val="24"/>
          <w:lang w:val="hr-HR"/>
        </w:rPr>
        <w:t>UDRUGA HRVATSKIH VOJNIH INVALIDA DOMOVINSKOG RATA NOVI ZAGREB, Zagreb, Aleja pomoraca 23, OIB: 80768401728.</w:t>
      </w: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lastRenderedPageBreak/>
        <w:t>Istim rješenjem sazvano je ročište radi izjašnjenja o prijedlogu i raspravi o uvjetima za otvaranje stečajnog postupka.</w:t>
      </w:r>
    </w:p>
    <w:p w:rsidRDefault="008E3823" w:rsidP="008E3823" w:rsidR="008E382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8E3823" w:rsidP="008E3823" w:rsidR="008E382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16.  listopada 2017. godine sud zaključuje da dužnik ne raspolaže imovinom koja bi bila dovoljna za namirenje troškova prethodnog i stečajnog postupka.</w:t>
      </w:r>
    </w:p>
    <w:p w:rsidRDefault="008E3823" w:rsidP="008E3823" w:rsidR="008E3823">
      <w:pPr>
        <w:ind w:firstLine="851"/>
        <w:jc w:val="both"/>
        <w:rPr>
          <w:szCs w:val="24"/>
          <w:lang w:val="hr-HR"/>
        </w:rPr>
      </w:pPr>
    </w:p>
    <w:p w:rsidRDefault="008E3823" w:rsidP="008E3823" w:rsidR="008E382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Provođenjem prethodnog i stečajnog postupka nastaju troškovi koje sud procjenjuje u iznosu od 10.000,00 kn.</w:t>
      </w:r>
    </w:p>
    <w:p w:rsidRDefault="008E3823" w:rsidP="008E3823" w:rsidR="008E3823">
      <w:pPr>
        <w:ind w:firstLine="851"/>
        <w:jc w:val="both"/>
        <w:rPr>
          <w:szCs w:val="24"/>
          <w:lang w:val="hr-HR"/>
        </w:rPr>
      </w:pPr>
    </w:p>
    <w:p w:rsidRDefault="008E3823" w:rsidP="008E3823" w:rsidR="008E382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rPr>
          <w:szCs w:val="24"/>
          <w:lang w:val="hr-HR"/>
        </w:rPr>
        <w:t xml:space="preserve"> </w:t>
      </w:r>
    </w:p>
    <w:p w:rsidRDefault="008E3823" w:rsidP="008E3823" w:rsidR="008E3823">
      <w:pPr>
        <w:ind w:firstLine="851"/>
        <w:jc w:val="both"/>
        <w:rPr>
          <w:szCs w:val="24"/>
          <w:lang w:val="hr-HR"/>
        </w:rPr>
      </w:pPr>
    </w:p>
    <w:p w:rsidRDefault="008E3823" w:rsidP="008E3823" w:rsidR="008E3823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8E3823" w:rsidP="008E3823" w:rsidR="008E3823">
      <w:pPr>
        <w:jc w:val="both"/>
        <w:rPr>
          <w:szCs w:val="24"/>
          <w:lang w:val="hr-HR"/>
        </w:rPr>
      </w:pPr>
    </w:p>
    <w:p w:rsidRDefault="008E3823" w:rsidP="008E3823" w:rsidR="008E3823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17. listopada  2017.</w:t>
      </w:r>
    </w:p>
    <w:p w:rsidRDefault="008E3823" w:rsidP="008E3823" w:rsidR="008E3823">
      <w:pPr>
        <w:jc w:val="both"/>
        <w:rPr>
          <w:szCs w:val="24"/>
          <w:lang w:val="hr-HR"/>
        </w:rPr>
      </w:pPr>
    </w:p>
    <w:p w:rsidRDefault="008E3823" w:rsidP="008E3823" w:rsidR="008E3823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8E3823" w:rsidP="008E3823" w:rsidR="008E3823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8E3823" w:rsidP="008E3823" w:rsidR="008E3823">
      <w:pPr>
        <w:ind w:firstLine="4820"/>
        <w:rPr>
          <w:szCs w:val="24"/>
          <w:lang w:val="hr-HR"/>
        </w:rPr>
      </w:pPr>
    </w:p>
    <w:p w:rsidRDefault="008E3823" w:rsidP="008E3823" w:rsidR="008E3823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8E3823" w:rsidP="008E3823" w:rsidR="008E3823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Vesna Dragišić </w:t>
      </w:r>
    </w:p>
    <w:p w:rsidRDefault="008E3823" w:rsidP="008E3823" w:rsidR="008E3823">
      <w:pPr>
        <w:rPr>
          <w:szCs w:val="24"/>
          <w:lang w:val="hr-HR"/>
        </w:rPr>
      </w:pPr>
    </w:p>
    <w:p w:rsidRDefault="008E3823" w:rsidP="008E3823" w:rsidR="008E3823">
      <w:pPr>
        <w:jc w:val="both"/>
        <w:rPr>
          <w:szCs w:val="24"/>
          <w:lang w:val="hr-HR"/>
        </w:rPr>
      </w:pPr>
    </w:p>
    <w:p w:rsidRDefault="008E3823" w:rsidP="008E3823" w:rsidR="008E3823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E3823" w:rsidP="008E3823" w:rsidR="008E3823">
      <w:pPr>
        <w:jc w:val="both"/>
        <w:rPr>
          <w:lang w:val="hr-HR"/>
        </w:rPr>
      </w:pPr>
    </w:p>
    <w:p w:rsidRDefault="008E3823" w:rsidP="008E3823" w:rsidR="008E382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E3823" w:rsidR="00AE649C" w:rsidRPr="00B76F3C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73586"/>
      <w:docPartObj>
        <w:docPartGallery w:val="Page Numbers (Bottom of Page)"/>
        <w:docPartUnique/>
      </w:docPartObj>
    </w:sdtPr>
    <w:sdtEndPr/>
    <w:sdtContent>
      <w:p w:rsidRDefault="008E3823" w:rsidR="008E38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B0D">
          <w:t>1</w:t>
        </w:r>
        <w:r>
          <w:fldChar w:fldCharType="end"/>
        </w:r>
      </w:p>
    </w:sdtContent>
  </w:sdt>
  <w:p w:rsidRDefault="008E3823" w:rsidR="008E38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8554668"/>
      <w:docPartObj>
        <w:docPartGallery w:val="Page Numbers (Top of Page)"/>
        <w:docPartUnique/>
      </w:docPartObj>
    </w:sdtPr>
    <w:sdtEndPr/>
    <w:sdtContent>
      <w:p w:rsidRDefault="007A2B0D" w:rsidP="008E3823" w:rsidR="008E3823">
        <w:pPr>
          <w:pStyle w:val="Zaglavlje"/>
          <w:jc w:val="center"/>
        </w:pPr>
        <w:r>
          <w:t>2</w:t>
        </w:r>
      </w:p>
      <w:p w:rsidRDefault="007A2B0D" w:rsidP="008E3823" w:rsidR="007A2B0D">
        <w:pPr>
          <w:pStyle w:val="Zaglavlje"/>
          <w:jc w:val="center"/>
        </w:pPr>
        <w:r>
          <w:tab/>
          <w:t>Poslovni broj: 1 St-463/2017-5</w:t>
        </w:r>
      </w:p>
      <w:p w:rsidRDefault="008E3823" w:rsidP="008E3823" w:rsidR="008333A9">
        <w:pPr>
          <w:pStyle w:val="Zaglavlje"/>
          <w:jc w:val="center"/>
        </w:pPr>
        <w:r>
          <w:tab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3380692"/>
      <w:docPartObj>
        <w:docPartGallery w:val="Page Numbers (Top of Page)"/>
        <w:docPartUnique/>
      </w:docPartObj>
    </w:sdtPr>
    <w:sdtEndPr/>
    <w:sdtContent>
      <w:p w:rsidRDefault="008E3823" w:rsidR="008E382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E3823" w:rsidR="008E382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2B0D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823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E382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8E3823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E38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8E382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962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St-463/2017-5</izvorni_sadrzaj>
    <derivirana_varijabla naziv="DomainObject.Oznaka_1">St-463/2017-5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St-463/2017</izvorni_sadrzaj>
    <derivirana_varijabla naziv="DomainObject.Predmet.OznakaBroj_1">St-463/2017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''UDRUGA HRVATSKIH VOJNIH INVALIDA DOMOVINSKOG RATA NOVI ZAGREB''</izvorni_sadrzaj>
    <derivirana_varijabla naziv="DomainObject.Predmet.ProtustrankaFormated_1">  ''UDRUGA HRVATSKIH VOJNIH INVALIDA DOMOVINSKOG RATA NOVI ZAGREB''</derivirana_varijabla>
  </DomainObject.Predmet.ProtustrankaFormated>
  <DomainObject.Predmet.ProtustrankaFormatedOIB>
    <izvorni_sadrzaj>  ''UDRUGA HRVATSKIH VOJNIH INVALIDA DOMOVINSKOG RATA NOVI ZAGREB'', OIB 80768401728</izvorni_sadrzaj>
    <derivirana_varijabla naziv="DomainObject.Predmet.ProtustrankaFormatedOIB_1">  ''UDRUGA HRVATSKIH VOJNIH INVALIDA DOMOVINSKOG RATA NOVI ZAGREB'', OIB 80768401728</derivirana_varijabla>
  </DomainObject.Predmet.ProtustrankaFormatedOIB>
  <DomainObject.Predmet.ProtustrankaFormatedWithAdress>
    <izvorni_sadrzaj> ''UDRUGA HRVATSKIH VOJNIH INVALIDA DOMOVINSKOG RATA NOVI ZAGREB'', Aleja pomoraca 23, 10000 Zagreb</izvorni_sadrzaj>
    <derivirana_varijabla naziv="DomainObject.Predmet.ProtustrankaFormatedWithAdress_1"> ''UDRUGA HRVATSKIH VOJNIH INVALIDA DOMOVINSKOG RATA NOVI ZAGREB'', Aleja pomoraca 23, 10000 Zagreb</derivirana_varijabla>
  </DomainObject.Predmet.ProtustrankaFormatedWithAdress>
  <DomainObject.Predmet.ProtustrankaFormatedWithAdressOIB>
    <izvorni_sadrzaj> ''UDRUGA HRVATSKIH VOJNIH INVALIDA DOMOVINSKOG RATA NOVI ZAGREB'', OIB 80768401728, Aleja pomoraca 23, 10000 Zagreb</izvorni_sadrzaj>
    <derivirana_varijabla naziv="DomainObject.Predmet.ProtustrankaFormatedWithAdressOIB_1"> ''UDRUGA HRVATSKIH VOJNIH INVALIDA DOMOVINSKOG RATA NOVI ZAGREB'', OIB 80768401728, Aleja pomoraca 23, 10000 Zagreb</derivirana_varijabla>
  </DomainObject.Predmet.ProtustrankaFormatedWithAdressOIB>
  <DomainObject.Predmet.ProtustrankaWithAdress>
    <izvorni_sadrzaj>''UDRUGA HRVATSKIH VOJNIH INVALIDA DOMOVINSKOG RATA NOVI ZAGREB'' Aleja pomoraca 23, 10000 Zagreb</izvorni_sadrzaj>
    <derivirana_varijabla naziv="DomainObject.Predmet.ProtustrankaWithAdress_1">''UDRUGA HRVATSKIH VOJNIH INVALIDA DOMOVINSKOG RATA NOVI ZAGREB'' Aleja pomoraca 23, 10000 Zagreb</derivirana_varijabla>
  </DomainObject.Predmet.ProtustrankaWithAdress>
  <DomainObject.Predmet.ProtustrankaWithAdressOIB>
    <izvorni_sadrzaj>''UDRUGA HRVATSKIH VOJNIH INVALIDA DOMOVINSKOG RATA NOVI ZAGREB'', OIB 80768401728, Aleja pomoraca 23, 10000 Zagreb</izvorni_sadrzaj>
    <derivirana_varijabla naziv="DomainObject.Predmet.ProtustrankaWithAdressOIB_1">''UDRUGA HRVATSKIH VOJNIH INVALIDA DOMOVINSKOG RATA NOVI ZAGREB'', OIB 80768401728, Aleja pomoraca 23, 10000 Zagreb</derivirana_varijabla>
  </DomainObject.Predmet.ProtustrankaWithAdressOIB>
  <DomainObject.Predmet.ProtustrankaNazivFormated>
    <izvorni_sadrzaj>''UDRUGA HRVATSKIH VOJNIH INVALIDA DOMOVINSKOG RATA NOVI ZAGREB''</izvorni_sadrzaj>
    <derivirana_varijabla naziv="DomainObject.Predmet.ProtustrankaNazivFormated_1">''UDRUGA HRVATSKIH VOJNIH INVALIDA DOMOVINSKOG RATA NOVI ZAGREB''</derivirana_varijabla>
  </DomainObject.Predmet.ProtustrankaNazivFormated>
  <DomainObject.Predmet.ProtustrankaNazivFormatedOIB>
    <izvorni_sadrzaj>''UDRUGA HRVATSKIH VOJNIH INVALIDA DOMOVINSKOG RATA NOVI ZAGREB'', OIB 80768401728</izvorni_sadrzaj>
    <derivirana_varijabla naziv="DomainObject.Predmet.ProtustrankaNazivFormatedOIB_1">''UDRUGA HRVATSKIH VOJNIH INVALIDA DOMOVINSKOG RATA NOVI ZAGREB'', OIB 80768401728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''UDRUGA HRVATSKIH VOJNIH INVALIDA DOMOVINSKOG RATA NOVI ZAGREB''</item>
    </izvorni_sadrzaj>
    <derivirana_varijabla naziv="DomainObject.Predmet.ProtuStrankaListFormated_1">
      <item>''UDRUGA HRVATSKIH VOJNIH INVALIDA DOMOVINSKOG RATA NOVI ZAGREB''</item>
    </derivirana_varijabla>
  </DomainObject.Predmet.ProtuStrankaListFormated>
  <DomainObject.Predmet.ProtuStrankaListFormatedOIB>
    <izvorni_sadrzaj>
      <item>''UDRUGA HRVATSKIH VOJNIH INVALIDA DOMOVINSKOG RATA NOVI ZAGREB'', OIB 80768401728</item>
    </izvorni_sadrzaj>
    <derivirana_varijabla naziv="DomainObject.Predmet.ProtuStrankaListFormatedOIB_1">
      <item>''UDRUGA HRVATSKIH VOJNIH INVALIDA DOMOVINSKOG RATA NOVI ZAGREB'', OIB 80768401728</item>
    </derivirana_varijabla>
  </DomainObject.Predmet.ProtuStrankaListFormatedOIB>
  <DomainObject.Predmet.ProtuStrankaListFormatedWithAdress>
    <izvorni_sadrzaj>
      <item>''UDRUGA HRVATSKIH VOJNIH INVALIDA DOMOVINSKOG RATA NOVI ZAGREB'', Aleja pomoraca 23, 10000 Zagreb</item>
    </izvorni_sadrzaj>
    <derivirana_varijabla naziv="DomainObject.Predmet.ProtuStrankaListFormatedWithAdress_1">
      <item>''UDRUGA HRVATSKIH VOJNIH INVALIDA DOMOVINSKOG RATA NOVI ZAGREB'', Aleja pomoraca 23, 10000 Zagreb</item>
    </derivirana_varijabla>
  </DomainObject.Predmet.ProtuStrankaListFormatedWithAdress>
  <DomainObject.Predmet.ProtuStrankaListFormatedWithAdressOIB>
    <izvorni_sadrzaj>
      <item>''UDRUGA HRVATSKIH VOJNIH INVALIDA DOMOVINSKOG RATA NOVI ZAGREB'', OIB 80768401728, Aleja pomoraca 23, 10000 Zagreb</item>
    </izvorni_sadrzaj>
    <derivirana_varijabla naziv="DomainObject.Predmet.ProtuStrankaListFormatedWithAdressOIB_1">
      <item>''UDRUGA HRVATSKIH VOJNIH INVALIDA DOMOVINSKOG RATA NOVI ZAGREB'', OIB 80768401728, Aleja pomoraca 23, 10000 Zagreb</item>
    </derivirana_varijabla>
  </DomainObject.Predmet.ProtuStrankaListFormatedWithAdressOIB>
  <DomainObject.Predmet.ProtuStrankaListNazivFormated>
    <izvorni_sadrzaj>
      <item>''UDRUGA HRVATSKIH VOJNIH INVALIDA DOMOVINSKOG RATA NOVI ZAGREB''</item>
    </izvorni_sadrzaj>
    <derivirana_varijabla naziv="DomainObject.Predmet.ProtuStrankaListNazivFormated_1">
      <item>''UDRUGA HRVATSKIH VOJNIH INVALIDA DOMOVINSKOG RATA NOVI ZAGREB''</item>
    </derivirana_varijabla>
  </DomainObject.Predmet.ProtuStrankaListNazivFormated>
  <DomainObject.Predmet.ProtuStrankaListNazivFormatedOIB>
    <izvorni_sadrzaj>
      <item>''UDRUGA HRVATSKIH VOJNIH INVALIDA DOMOVINSKOG RATA NOVI ZAGREB'', OIB 80768401728</item>
    </izvorni_sadrzaj>
    <derivirana_varijabla naziv="DomainObject.Predmet.ProtuStrankaListNazivFormatedOIB_1">
      <item>''UDRUGA HRVATSKIH VOJNIH INVALIDA DOMOVINSKOG RATA NOVI ZAGREB'', OIB 80768401728</item>
    </derivirana_varijabla>
  </DomainObject.Predmet.ProtuStrankaListNazivFormatedOIB>
  <DomainObject.Predmet.OstaliListFormated>
    <izvorni_sadrzaj>
      <item>Josip Malunec</item>
    </izvorni_sadrzaj>
    <derivirana_varijabla naziv="DomainObject.Predmet.OstaliListFormated_1">
      <item>Josip Malunec</item>
    </derivirana_varijabla>
  </DomainObject.Predmet.OstaliListFormated>
  <DomainObject.Predmet.OstaliListFormatedOIB>
    <izvorni_sadrzaj>
      <item>Josip Malunec</item>
    </izvorni_sadrzaj>
    <derivirana_varijabla naziv="DomainObject.Predmet.OstaliListFormatedOIB_1">
      <item>Josip Malunec</item>
    </derivirana_varijabla>
  </DomainObject.Predmet.OstaliListFormatedOIB>
  <DomainObject.Predmet.OstaliListFormatedWithAdress>
    <izvorni_sadrzaj>
      <item>Josip Malunec, Aleja pomoraca 23., 10000 Zagreb</item>
    </izvorni_sadrzaj>
    <derivirana_varijabla naziv="DomainObject.Predmet.OstaliListFormatedWithAdress_1">
      <item>Josip Malunec, Aleja pomoraca 23., 10000 Zagreb</item>
    </derivirana_varijabla>
  </DomainObject.Predmet.OstaliListFormatedWithAdress>
  <DomainObject.Predmet.OstaliListFormatedWithAdressOIB>
    <izvorni_sadrzaj>
      <item>Josip Malunec, Aleja pomoraca 23., 10000 Zagreb</item>
    </izvorni_sadrzaj>
    <derivirana_varijabla naziv="DomainObject.Predmet.OstaliListFormatedWithAdressOIB_1">
      <item>Josip Malunec, Aleja pomoraca 23., 10000 Zagreb</item>
    </derivirana_varijabla>
  </DomainObject.Predmet.OstaliListFormatedWithAdressOIB>
  <DomainObject.Predmet.OstaliListNazivFormated>
    <izvorni_sadrzaj>
      <item>Josip Malunec</item>
    </izvorni_sadrzaj>
    <derivirana_varijabla naziv="DomainObject.Predmet.OstaliListNazivFormated_1">
      <item>Josip Malunec</item>
    </derivirana_varijabla>
  </DomainObject.Predmet.OstaliListNazivFormated>
  <DomainObject.Predmet.OstaliListNazivFormatedOIB>
    <izvorni_sadrzaj>
      <item>Josip Malunec</item>
    </izvorni_sadrzaj>
    <derivirana_varijabla naziv="DomainObject.Predmet.OstaliListNazivFormatedOIB_1">
      <item>Josip Malunec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St-463/2017-5</izvorni_sadrzaj>
    <derivirana_varijabla naziv="DomainObject.PoslovniBrojDokumenta_1">St-463/2017-5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''UDRUGA HRVATSKIH VOJNIH INVALIDA DOMOVINSKOG RATA NOVI ZAGREB''</izvorni_sadrzaj>
    <derivirana_varijabla naziv="DomainObject.Predmet.ProtustrankaIDrugi_1">''UDRUGA HRVATSKIH VOJNIH INVALIDA DOMOVINSKOG RATA NOVI ZAGREB''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''UDRUGA HRVATSKIH VOJNIH INVALIDA DOMOVINSKOG RATA NOVI ZAGREB'', OIB 80768401728, Aleja pomoraca 23, 10000 Zagreb</izvorni_sadrzaj>
    <derivirana_varijabla naziv="DomainObject.Predmet.ProtustrankaIDrugiAdressOIB_1">''UDRUGA HRVATSKIH VOJNIH INVALIDA DOMOVINSKOG RATA NOVI ZAGREB'', OIB 80768401728, Aleja pomoraca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''UDRUGA HRVATSKIH VOJNIH INVALIDA DOMOVINSKOG RATA NOVI ZAGREB''</item>
      <item>FINA Regionalni centar Zagreb</item>
      <item>Josip Malunec</item>
    </izvorni_sadrzaj>
    <derivirana_varijabla naziv="DomainObject.Predmet.SudioniciListNaziv_1">
      <item>''UDRUGA HRVATSKIH VOJNIH INVALIDA DOMOVINSKOG RATA NOVI ZAGREB''</item>
      <item>FINA Regionalni centar Zagreb</item>
      <item>Josip Malunec</item>
    </derivirana_varijabla>
  </DomainObject.Predmet.SudioniciListNaziv>
  <DomainObject.Predmet.SudioniciListAdressOIB>
    <izvorni_sadrzaj>
      <item>''UDRUGA HRVATSKIH VOJNIH INVALIDA DOMOVINSKOG RATA NOVI ZAGREB'', OIB 80768401728, Aleja pomoraca 23,10000 Zagreb</item>
      <item>FINA Regionalni centar Zagreb, OIB 85821130368, Trg svibanjskih žrtava 1995. br. 1,10000 Zagreb</item>
      <item>Josip Malunec, Aleja pomoraca 23.,10000 Zagreb</item>
    </izvorni_sadrzaj>
    <derivirana_varijabla naziv="DomainObject.Predmet.SudioniciListAdressOIB_1">
      <item>''UDRUGA HRVATSKIH VOJNIH INVALIDA DOMOVINSKOG RATA NOVI ZAGREB'', OIB 80768401728, Aleja pomoraca 23,10000 Zagreb</item>
      <item>FINA Regionalni centar Zagreb, OIB 85821130368, Trg svibanjskih žrtava 1995. br. 1,10000 Zagreb</item>
      <item>Josip Malunec, Aleja pomoraca 23.,10000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7B7535-1E08-47E2-A3D0-D5A0D7877F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2437</properties:Characters>
  <properties:Lines>74</properties:Lines>
  <properties:Paragraphs>23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2017-10-17T08:07:00Z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St-463/2017-5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