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9bd2" w14:paraId="c6f9bd2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3016B9" w:rsidRPr="003016B9">
        <w:t>STRUČAK d.o.o., OIB: 762180</w:t>
      </w:r>
      <w:r w:rsidR="003016B9">
        <w:t>77477, Split, Nazorov prilaz 29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CC718E">
        <w:t>24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3016B9" w:rsidRPr="003016B9">
        <w:t>STRUČAK d.o.o., OIB: 762180</w:t>
      </w:r>
      <w:r w:rsidR="003016B9">
        <w:t>77477, Split, Nazorov prilaz 29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687409">
        <w:t>1. rujna</w:t>
      </w:r>
      <w:r w:rsidR="0052350E">
        <w:t xml:space="preserve">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3016B9">
        <w:t>411</w:t>
      </w:r>
      <w:r w:rsidR="008A558F" w:rsidRPr="008A558F">
        <w:t xml:space="preserve"> dana, u ukupnom iznosu </w:t>
      </w:r>
      <w:r w:rsidR="00865868">
        <w:t xml:space="preserve">od </w:t>
      </w:r>
      <w:r w:rsidR="003016B9">
        <w:t>7.357,32</w:t>
      </w:r>
      <w:r w:rsidR="00C90192">
        <w:t xml:space="preserve"> </w:t>
      </w:r>
      <w:r w:rsidR="00F725C8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CC718E">
        <w:t>24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3016B9">
      <w:t>2825</w:t>
    </w:r>
    <w:r w:rsidR="00CC718E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7059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959D4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2825</izvorni_sadrzaj>
    <derivirana_varijabla naziv="DomainObject.Predmet.Broj_1">2825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St-2825/2015</izvorni_sadrzaj>
    <derivirana_varijabla naziv="DomainObject.Predmet.OznakaBroj_1">St-2825/2015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STRUČAK društvo s ograničenom odgovornošću, za trgovinu i usluge, turistička agencija</izvorni_sadrzaj>
    <derivirana_varijabla naziv="DomainObject.Predmet.ProtustrankaFormated_1">  STRUČAK društvo s ograničenom odgovornošću, za trgovinu i usluge, turistička agencija</derivirana_varijabla>
  </DomainObject.Predmet.ProtustrankaFormated>
  <DomainObject.Predmet.ProtustrankaFormatedOIB>
    <izvorni_sadrzaj>  STRUČAK društvo s ograničenom odgovornošću, za trgovinu i usluge, turistička agencija, OIB 76218077477</izvorni_sadrzaj>
    <derivirana_varijabla naziv="DomainObject.Predmet.ProtustrankaFormatedOIB_1">  STRUČAK društvo s ograničenom odgovornošću, za trgovinu i usluge, turistička agencija, OIB 76218077477</derivirana_varijabla>
  </DomainObject.Predmet.ProtustrankaFormatedOIB>
  <DomainObject.Predmet.ProtustrankaFormatedWithAdress>
    <izvorni_sadrzaj> STRUČAK društvo s ograničenom odgovornošću, za trgovinu i usluge, turistička agencija, Nazorov prilaz 29, 21000 Split</izvorni_sadrzaj>
    <derivirana_varijabla naziv="DomainObject.Predmet.ProtustrankaFormatedWithAdress_1"> STRUČAK društvo s ograničenom odgovornošću, za trgovinu i usluge, turistička agencija, Nazorov prilaz 29, 21000 Split</derivirana_varijabla>
  </DomainObject.Predmet.ProtustrankaFormatedWithAdress>
  <DomainObject.Predmet.ProtustrankaFormatedWithAdressOIB>
    <izvorni_sadrzaj> STRUČAK društvo s ograničenom odgovornošću, za trgovinu i usluge, turistička agencija, OIB 76218077477, Nazorov prilaz 29, 21000 Split</izvorni_sadrzaj>
    <derivirana_varijabla naziv="DomainObject.Predmet.ProtustrankaFormatedWithAdressOIB_1"> STRUČAK društvo s ograničenom odgovornošću, za trgovinu i usluge, turistička agencija, OIB 76218077477, Nazorov prilaz 29, 21000 Split</derivirana_varijabla>
  </DomainObject.Predmet.ProtustrankaFormatedWithAdressOIB>
  <DomainObject.Predmet.ProtustrankaWithAdress>
    <izvorni_sadrzaj>STRUČAK društvo s ograničenom odgovornošću, za trgovinu i usluge, turistička agencija Nazorov prilaz 29, 21000 Split</izvorni_sadrzaj>
    <derivirana_varijabla naziv="DomainObject.Predmet.ProtustrankaWithAdress_1">STRUČAK društvo s ograničenom odgovornošću, za trgovinu i usluge, turistička agencija Nazorov prilaz 29, 21000 Split</derivirana_varijabla>
  </DomainObject.Predmet.ProtustrankaWithAdress>
  <DomainObject.Predmet.ProtustrankaWithAdressOIB>
    <izvorni_sadrzaj>STRUČAK društvo s ograničenom odgovornošću, za trgovinu i usluge, turistička agencija, OIB 76218077477, Nazorov prilaz 29, 21000 Split</izvorni_sadrzaj>
    <derivirana_varijabla naziv="DomainObject.Predmet.ProtustrankaWithAdressOIB_1">STRUČAK društvo s ograničenom odgovornošću, za trgovinu i usluge, turistička agencija, OIB 76218077477, Nazorov prilaz 29, 21000 Split</derivirana_varijabla>
  </DomainObject.Predmet.ProtustrankaWithAdressOIB>
  <DomainObject.Predmet.ProtustrankaNazivFormated>
    <izvorni_sadrzaj>STRUČAK društvo s ograničenom odgovornošću, za trgovinu i usluge, turistička agencija</izvorni_sadrzaj>
    <derivirana_varijabla naziv="DomainObject.Predmet.ProtustrankaNazivFormated_1">STRUČAK društvo s ograničenom odgovornošću, za trgovinu i usluge, turistička agencija</derivirana_varijabla>
  </DomainObject.Predmet.ProtustrankaNazivFormated>
  <DomainObject.Predmet.ProtustrankaNazivFormatedOIB>
    <izvorni_sadrzaj>STRUČAK društvo s ograničenom odgovornošću, za trgovinu i usluge, turistička agencija, OIB 76218077477</izvorni_sadrzaj>
    <derivirana_varijabla naziv="DomainObject.Predmet.ProtustrankaNazivFormatedOIB_1">STRUČAK društvo s ograničenom odgovornošću, za trgovinu i usluge, turistička agencija, OIB 76218077477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7357.32</izvorni_sadrzaj>
    <derivirana_varijabla naziv="DomainObject.Predmet.TrenutnaVrijednost_1">7357.32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STRUČAK društvo s ograničenom odgovornošću, za trgovinu i usluge, turistička agencija</item>
    </izvorni_sadrzaj>
    <derivirana_varijabla naziv="DomainObject.Predmet.ProtuStrankaListFormated_1">
      <item>STRUČAK društvo s ograničenom odgovornošću, za trgovinu i usluge, turistička agencija</item>
    </derivirana_varijabla>
  </DomainObject.Predmet.ProtuStrankaListFormated>
  <DomainObject.Predmet.ProtuStrankaListFormatedOIB>
    <izvorni_sadrzaj>
      <item>STRUČAK društvo s ograničenom odgovornošću, za trgovinu i usluge, turistička agencija, OIB 76218077477</item>
    </izvorni_sadrzaj>
    <derivirana_varijabla naziv="DomainObject.Predmet.ProtuStrankaListFormatedOIB_1">
      <item>STRUČAK društvo s ograničenom odgovornošću, za trgovinu i usluge, turistička agencija, OIB 76218077477</item>
    </derivirana_varijabla>
  </DomainObject.Predmet.ProtuStrankaListFormatedOIB>
  <DomainObject.Predmet.ProtuStrankaListFormatedWithAdress>
    <izvorni_sadrzaj>
      <item>STRUČAK društvo s ograničenom odgovornošću, za trgovinu i usluge, turistička agencija, Nazorov prilaz 29, 21000 Split</item>
    </izvorni_sadrzaj>
    <derivirana_varijabla naziv="DomainObject.Predmet.ProtuStrankaListFormatedWithAdress_1">
      <item>STRUČAK društvo s ograničenom odgovornošću, za trgovinu i usluge, turistička agencija, Nazorov prilaz 29, 21000 Split</item>
    </derivirana_varijabla>
  </DomainObject.Predmet.ProtuStrankaListFormatedWithAdress>
  <DomainObject.Predmet.ProtuStrankaListFormatedWithAdressOIB>
    <izvorni_sadrzaj>
      <item>STRUČAK društvo s ograničenom odgovornošću, za trgovinu i usluge, turistička agencija, OIB 76218077477, Nazorov prilaz 29, 21000 Split</item>
    </izvorni_sadrzaj>
    <derivirana_varijabla naziv="DomainObject.Predmet.ProtuStrankaListFormatedWithAdressOIB_1">
      <item>STRUČAK društvo s ograničenom odgovornošću, za trgovinu i usluge, turistička agencija, OIB 76218077477, Nazorov prilaz 29, 21000 Split</item>
    </derivirana_varijabla>
  </DomainObject.Predmet.ProtuStrankaListFormatedWithAdressOIB>
  <DomainObject.Predmet.ProtuStrankaListNazivFormated>
    <izvorni_sadrzaj>
      <item>STRUČAK društvo s ograničenom odgovornošću, za trgovinu i usluge, turistička agencija</item>
    </izvorni_sadrzaj>
    <derivirana_varijabla naziv="DomainObject.Predmet.ProtuStrankaListNazivFormated_1">
      <item>STRUČAK društvo s ograničenom odgovornošću, za trgovinu i usluge, turistička agencija</item>
    </derivirana_varijabla>
  </DomainObject.Predmet.ProtuStrankaListNazivFormated>
  <DomainObject.Predmet.ProtuStrankaListNazivFormatedOIB>
    <izvorni_sadrzaj>
      <item>STRUČAK društvo s ograničenom odgovornošću, za trgovinu i usluge, turistička agencija, OIB 76218077477</item>
    </izvorni_sadrzaj>
    <derivirana_varijabla naziv="DomainObject.Predmet.ProtuStrankaListNazivFormatedOIB_1">
      <item>STRUČAK društvo s ograničenom odgovornošću, za trgovinu i usluge, turistička agencija, OIB 76218077477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STRUČAK društvo s ograničenom odgovornošću, za trgovinu i usluge, turistička agencija</izvorni_sadrzaj>
    <derivirana_varijabla naziv="DomainObject.Predmet.ProtustrankaIDrugi_1">STRUČAK društvo s ograničenom odgovornošću, za trgovinu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STRUČAK društvo s ograničenom odgovornošću, za trgovinu i usluge, turistička agencija, OIB 76218077477, Nazorov prilaz 29, 21000 Split</izvorni_sadrzaj>
    <derivirana_varijabla naziv="DomainObject.Predmet.ProtustrankaIDrugiAdressOIB_1">STRUČAK društvo s ograničenom odgovornošću, za trgovinu i usluge, turistička agencija, OIB 76218077477, Nazorov prilaz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STRUČAK društvo s ograničenom odgovornošću, za trgovinu i usluge, turistička agencija</item>
      <item>FINANCIJSKA AGENCIJA, RC SPLIT</item>
    </izvorni_sadrzaj>
    <derivirana_varijabla naziv="DomainObject.Predmet.SudioniciListNaziv_1">
      <item>STRUČAK društvo s ograničenom odgovornošću, za trgovinu i usluge, turistička agencija</item>
      <item>FINANCIJSKA AGENCIJA, RC SPLIT</item>
    </derivirana_varijabla>
  </DomainObject.Predmet.SudioniciListNaziv>
  <DomainObject.Predmet.SudioniciListAdressOIB>
    <izvorni_sadrzaj>
      <item>STRUČAK društvo s ograničenom odgovornošću, za trgovinu i usluge, turistička agencija, OIB 76218077477, Nazorov prilaz 29,21000 Split</item>
      <item>FINANCIJSKA AGENCIJA, RC SPLIT, OIB 85821130368, Mažuranićevo šetalište 24 b,21000 Split</item>
    </izvorni_sadrzaj>
    <derivirana_varijabla naziv="DomainObject.Predmet.SudioniciListAdressOIB_1">
      <item>STRUČAK društvo s ograničenom odgovornošću, za trgovinu i usluge, turistička agencija, OIB 76218077477, Nazorov prilaz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76218077477</item>
      <item>, OIB 85821130368</item>
    </izvorni_sadrzaj>
    <derivirana_varijabla naziv="DomainObject.Predmet.SudioniciListNazivOIB_1">
      <item>, OIB 76218077477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D6ED96-7E06-42E5-9A57-582106C754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1807</properties:Characters>
  <properties:Lines>36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2016-11-24T08:05:00Z</dcterms:created>
  <dc:creator>nmarkovic</dc:creator>
  <cp:lastModifiedBy>Ana Golub Gruić</cp:lastModifiedBy>
  <cp:lastPrinted>2016-11-24T08:05:00Z</cp:lastPrinted>
  <dcterms:modified xmlns:xsi="http://www.w3.org/2001/XMLSchema-instance" xsi:type="dcterms:W3CDTF">2016-11-24T09:07:00Z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