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3175" w14:paraId="01f3175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0F5779">
        <w:t>70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0F5779" w:rsidR="00C52426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DF32CB">
        <w:t xml:space="preserve"> </w:t>
      </w:r>
      <w:r w:rsidR="000F5779">
        <w:t>30</w:t>
      </w:r>
      <w:r w:rsidR="00BE4D23">
        <w:t xml:space="preserve">. listopada 2017. </w:t>
      </w:r>
      <w:r>
        <w:t xml:space="preserve"> 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0F5779" w:rsidP="00C52426" w:rsidR="001C27F1" w:rsidRPr="00C52426">
      <w:pPr>
        <w:numPr>
          <w:ilvl w:val="0"/>
          <w:numId w:val="24"/>
        </w:numPr>
        <w:jc w:val="both"/>
      </w:pPr>
      <w:r>
        <w:t>535.250,47</w:t>
      </w:r>
      <w:r w:rsidR="00BE4D23">
        <w:t xml:space="preserve"> </w:t>
      </w:r>
      <w:r w:rsidR="001B6884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0F5779">
        <w:t xml:space="preserve"> (des</w:t>
      </w:r>
      <w:r w:rsidR="00BE4D23">
        <w:t>et</w:t>
      </w:r>
      <w:r w:rsidR="001B6884">
        <w:t xml:space="preserve">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BE4D23">
        <w:t xml:space="preserve"> </w:t>
      </w:r>
      <w:r w:rsidR="000F5779">
        <w:t xml:space="preserve">28. studenog </w:t>
      </w:r>
      <w:r w:rsidR="00A772D7">
        <w:t xml:space="preserve">2017.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0F5779">
        <w:t>09,30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</w:t>
      </w:r>
      <w:r w:rsidR="000F5779">
        <w:t>des</w:t>
      </w:r>
      <w:r w:rsidR="00BE4D23">
        <w:t xml:space="preserve">etom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0F5779">
        <w:t>des</w:t>
      </w:r>
      <w:r w:rsidR="00BE4D23">
        <w:t>etom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0F5779" w:rsidP="007A624E" w:rsidR="007A624E">
      <w:pPr>
        <w:jc w:val="right"/>
      </w:pPr>
      <w:r>
        <w:t>13 St-380/13-70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0F5779">
        <w:t>70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0F5779">
        <w:rPr>
          <w:bCs/>
        </w:rPr>
        <w:t>devete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BE4D23">
        <w:rPr>
          <w:bCs/>
        </w:rPr>
        <w:t xml:space="preserve"> devetoj </w:t>
      </w:r>
      <w:r w:rsidR="009242D5">
        <w:rPr>
          <w:bCs/>
        </w:rPr>
        <w:t>javnoj dražbi umanjena je za</w:t>
      </w:r>
      <w:r w:rsidR="00BE4D23">
        <w:rPr>
          <w:bCs/>
        </w:rPr>
        <w:t xml:space="preserve"> 2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1B6884">
        <w:t xml:space="preserve"> </w:t>
      </w:r>
      <w:r w:rsidR="000F5779">
        <w:t>30</w:t>
      </w:r>
      <w:r w:rsidR="00BE4D23">
        <w:t>. listopad</w:t>
      </w:r>
      <w:r w:rsidR="001B6884">
        <w:t xml:space="preserve"> </w:t>
      </w:r>
      <w:r w:rsidR="00A772D7">
        <w:t xml:space="preserve"> 2017.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0F5779" w:rsidP="0029091C" w:rsidR="00E34CC3" w:rsidRPr="00FC51B3">
      <w:pPr>
        <w:pStyle w:val="Tijeloteksta"/>
        <w:jc w:val="left"/>
      </w:pPr>
      <w:r>
        <w:t>5.  roč. 28/11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5213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5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5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97B10-2664-467C-9C18-90AEDEA4B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5154</properties:Characters>
  <properties:Lines>151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6237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2017-10-30T10:04:00Z</dcterms:created>
  <dc:creator>Korisnik</dc:creator>
  <cp:lastModifiedBy>Maja Kocijan</cp:lastModifiedBy>
  <cp:lastPrinted>2017-10-30T10:04:00Z</cp:lastPrinted>
  <dcterms:modified xmlns:xsi="http://www.w3.org/2001/XMLSchema-instance" xsi:type="dcterms:W3CDTF">2017-10-30T10:08:00Z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