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0537" w14:paraId="6d70537" w:rsidRDefault="00B125BF" w:rsidP="002E5574" w:rsidR="00B125BF">
      <w:pPr>
        <w:jc w:val="right"/>
        <w15:collapsed w:val="false"/>
      </w:pPr>
    </w:p>
    <w:p w:rsidRDefault="002C4411" w:rsidP="002C4411" w:rsidR="002C4411">
      <w:pPr>
        <w:jc w:val="right"/>
      </w:pPr>
      <w:r>
        <w:t>Poslovni broj: 6 St-</w:t>
      </w:r>
      <w:r w:rsidR="00CB653D">
        <w:t>2067/18-6</w:t>
      </w:r>
    </w:p>
    <w:p w:rsidRDefault="002C4411" w:rsidP="002C4411" w:rsidR="002C4411">
      <w:pPr>
        <w:jc w:val="right"/>
      </w:pPr>
    </w:p>
    <w:p w:rsidRDefault="002C4411" w:rsidP="002C4411" w:rsidR="002C4411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411" w:rsidP="002C4411" w:rsidR="002C4411">
      <w:pPr>
        <w:jc w:val="both"/>
      </w:pPr>
    </w:p>
    <w:p w:rsidRDefault="002C4411" w:rsidP="002C4411" w:rsidR="002C4411">
      <w:pPr>
        <w:ind w:hanging="720" w:left="360"/>
        <w:jc w:val="both"/>
      </w:pPr>
      <w:r>
        <w:t xml:space="preserve">  Republika Hrvatska</w:t>
      </w:r>
    </w:p>
    <w:p w:rsidRDefault="002C4411" w:rsidP="002C4411" w:rsidR="002C441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C4411" w:rsidP="002C4411" w:rsidR="002C441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A2AA9" w:rsidP="002C4411" w:rsidR="008A2AA9">
      <w:pPr>
        <w:ind w:hanging="720" w:left="360"/>
        <w:jc w:val="both"/>
        <w:rPr>
          <w:sz w:val="22"/>
          <w:szCs w:val="22"/>
        </w:rPr>
      </w:pPr>
    </w:p>
    <w:p w:rsidRDefault="008A2AA9" w:rsidP="002C4411" w:rsidR="008A2AA9">
      <w:pPr>
        <w:ind w:hanging="720" w:left="360"/>
        <w:jc w:val="both"/>
        <w:rPr>
          <w:sz w:val="22"/>
          <w:szCs w:val="22"/>
        </w:rPr>
      </w:pPr>
    </w:p>
    <w:p w:rsidRDefault="008A2AA9" w:rsidP="002C4411" w:rsidR="008A2AA9">
      <w:pPr>
        <w:ind w:hanging="720" w:left="360"/>
        <w:jc w:val="both"/>
        <w:rPr>
          <w:sz w:val="22"/>
          <w:szCs w:val="22"/>
        </w:rPr>
      </w:pPr>
    </w:p>
    <w:p w:rsidRDefault="002C4411" w:rsidP="002C4411" w:rsidR="002C4411">
      <w:pPr>
        <w:ind w:hanging="720" w:left="360"/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F19B3" w:rsidP="002C4411" w:rsidR="00FF19B3">
      <w:pPr>
        <w:ind w:hanging="720" w:left="360"/>
      </w:pPr>
    </w:p>
    <w:p w:rsidRDefault="00FF19B3" w:rsidP="002C4411" w:rsidR="00FF19B3" w:rsidRPr="002C4411">
      <w:pPr>
        <w:ind w:hanging="720" w:left="360"/>
        <w:rPr>
          <w:sz w:val="22"/>
          <w:szCs w:val="22"/>
        </w:rPr>
      </w:pPr>
    </w:p>
    <w:p w:rsidRDefault="002C4411" w:rsidP="002C4411" w:rsidR="002C4411">
      <w:pPr>
        <w:jc w:val="center"/>
      </w:pPr>
      <w:r>
        <w:t>R E P U B L I K A  H R V A T S K A</w:t>
      </w:r>
    </w:p>
    <w:p w:rsidRDefault="002C4411" w:rsidP="002C4411" w:rsidR="002C4411">
      <w:pPr>
        <w:jc w:val="center"/>
      </w:pPr>
    </w:p>
    <w:p w:rsidRDefault="002C4411" w:rsidP="002C4411" w:rsidR="002C4411" w:rsidRPr="002C4411">
      <w:pPr>
        <w:jc w:val="center"/>
      </w:pPr>
      <w:r>
        <w:t>R J E Š E N J E</w:t>
      </w:r>
    </w:p>
    <w:p w:rsidRDefault="002C4411" w:rsidP="002C4411" w:rsidR="002C4411">
      <w:pPr>
        <w:pStyle w:val="Tijeloteksta"/>
        <w:jc w:val="center"/>
      </w:pPr>
      <w:r>
        <w:tab/>
      </w:r>
    </w:p>
    <w:p w:rsidRDefault="00CD6961" w:rsidP="002C4411" w:rsidR="00CD6961">
      <w:pPr>
        <w:pStyle w:val="Tijeloteksta"/>
        <w:jc w:val="center"/>
        <w:rPr>
          <w:b/>
          <w:bCs/>
        </w:rPr>
      </w:pPr>
    </w:p>
    <w:p w:rsidRDefault="002C4411" w:rsidP="002C4411" w:rsidR="00CB6EC4">
      <w:pPr>
        <w:pStyle w:val="Tijeloteksta"/>
        <w:ind w:firstLine="708"/>
        <w:jc w:val="both"/>
      </w:pPr>
      <w:r>
        <w:t xml:space="preserve">Trgovački sud u Osijeku, po stečajnoj sutkinji Nadi Roso, u stečajnom postupku </w:t>
      </w:r>
      <w:r w:rsidR="000F7A16">
        <w:t>nad dužnikom</w:t>
      </w:r>
      <w:r>
        <w:t xml:space="preserve">: </w:t>
      </w:r>
      <w:r w:rsidR="00CB653D">
        <w:rPr>
          <w:b/>
        </w:rPr>
        <w:t xml:space="preserve">VODOGRADNJA OSIJEK d.d. Osijek, </w:t>
      </w:r>
      <w:proofErr w:type="spellStart"/>
      <w:r w:rsidR="00CB653D">
        <w:rPr>
          <w:b/>
        </w:rPr>
        <w:t>Petofi</w:t>
      </w:r>
      <w:proofErr w:type="spellEnd"/>
      <w:r w:rsidR="00CB653D">
        <w:rPr>
          <w:b/>
        </w:rPr>
        <w:t xml:space="preserve"> </w:t>
      </w:r>
      <w:proofErr w:type="spellStart"/>
      <w:r w:rsidR="00CB653D">
        <w:rPr>
          <w:b/>
        </w:rPr>
        <w:t>Sandora</w:t>
      </w:r>
      <w:proofErr w:type="spellEnd"/>
      <w:r w:rsidR="00CB653D">
        <w:rPr>
          <w:b/>
        </w:rPr>
        <w:t xml:space="preserve"> 206a, OIB: 84765164046, MBS: 030035792</w:t>
      </w:r>
      <w:r>
        <w:t xml:space="preserve">, dana </w:t>
      </w:r>
      <w:r w:rsidR="00CB653D">
        <w:t>17</w:t>
      </w:r>
      <w:r w:rsidR="000F7A16">
        <w:t>. siječnja 2019</w:t>
      </w:r>
      <w:r>
        <w:t xml:space="preserve">. g.,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FF19B3" w:rsidP="00CB653D" w:rsidR="00FF19B3" w:rsidRPr="00CD6961">
      <w:pPr>
        <w:pStyle w:val="Odlomakpopisa"/>
        <w:numPr>
          <w:ilvl w:val="0"/>
          <w:numId w:val="27"/>
        </w:numPr>
        <w:ind w:firstLine="708" w:left="0"/>
        <w:jc w:val="both"/>
        <w:rPr>
          <w:b/>
        </w:rPr>
      </w:pPr>
      <w:r>
        <w:t xml:space="preserve">Odgađa se ročište radi utvrđivanja uvjeta za otvaranje stečajnog postupka nad dužnikom zakazano za </w:t>
      </w:r>
      <w:r w:rsidR="00CB653D">
        <w:t>31. siječnja</w:t>
      </w:r>
      <w:r>
        <w:t xml:space="preserve"> 2019. g. u 10,</w:t>
      </w:r>
      <w:r w:rsidR="00CB653D">
        <w:t>15</w:t>
      </w:r>
      <w:r>
        <w:t xml:space="preserve"> sati </w:t>
      </w:r>
      <w:r w:rsidRPr="00CD6961">
        <w:rPr>
          <w:b/>
        </w:rPr>
        <w:t xml:space="preserve">a slijedeće se zakazuje za </w:t>
      </w:r>
      <w:r w:rsidR="00CB653D" w:rsidRPr="00CD6961">
        <w:rPr>
          <w:b/>
        </w:rPr>
        <w:t>27. veljače 2019. g. u 10,30 sati</w:t>
      </w:r>
      <w:r w:rsidRPr="00CD6961">
        <w:rPr>
          <w:b/>
        </w:rPr>
        <w:t>.</w:t>
      </w:r>
    </w:p>
    <w:p w:rsidRDefault="00CD6BD3" w:rsidP="00FF19B3" w:rsidR="00CD6BD3">
      <w:pPr>
        <w:ind w:firstLine="1276"/>
        <w:jc w:val="both"/>
      </w:pPr>
    </w:p>
    <w:p w:rsidRDefault="00CD6BD3" w:rsidP="00FF19B3" w:rsidR="00CD6BD3">
      <w:pPr>
        <w:jc w:val="both"/>
      </w:pPr>
    </w:p>
    <w:p w:rsidRDefault="000F7A16" w:rsidP="000F7A16" w:rsidR="00251C48">
      <w:pPr>
        <w:jc w:val="center"/>
      </w:pPr>
      <w:r>
        <w:t>Obrazloženje</w:t>
      </w:r>
    </w:p>
    <w:p w:rsidRDefault="00FF19B3" w:rsidP="000F7A16" w:rsidR="00FF19B3">
      <w:pPr>
        <w:jc w:val="center"/>
      </w:pPr>
    </w:p>
    <w:p w:rsidRDefault="00FF19B3" w:rsidP="000F7A16" w:rsidR="00FF19B3">
      <w:pPr>
        <w:jc w:val="center"/>
      </w:pPr>
    </w:p>
    <w:p w:rsidRDefault="008A2AA9" w:rsidP="000F7A16" w:rsidR="008A2AA9">
      <w:pPr>
        <w:jc w:val="both"/>
      </w:pPr>
    </w:p>
    <w:p w:rsidRDefault="00FF19B3" w:rsidP="000F7A16" w:rsidR="00FF19B3">
      <w:pPr>
        <w:jc w:val="both"/>
      </w:pPr>
      <w:r>
        <w:tab/>
        <w:t xml:space="preserve">Podneskom od </w:t>
      </w:r>
      <w:r w:rsidR="00CB653D">
        <w:t>15</w:t>
      </w:r>
      <w:r>
        <w:t>. siječnja 2019. g. privremen</w:t>
      </w:r>
      <w:r w:rsidR="00CB653D">
        <w:t>i stečajni</w:t>
      </w:r>
      <w:r>
        <w:t xml:space="preserve"> upravitelj</w:t>
      </w:r>
      <w:r w:rsidR="00CB653D">
        <w:t xml:space="preserve"> Jozo Perić imenovan </w:t>
      </w:r>
      <w:r>
        <w:t>Rješenjem ovoga suda poslovni broj 6 St-</w:t>
      </w:r>
      <w:r w:rsidR="00CB653D">
        <w:t>2067/18-4 od 12. prosinca 2018. g.</w:t>
      </w:r>
      <w:r>
        <w:t xml:space="preserve"> kojim je pokrenut prethodni postupak nad dužnikom zatraži</w:t>
      </w:r>
      <w:r w:rsidR="00CB653D">
        <w:t>o</w:t>
      </w:r>
      <w:r>
        <w:t xml:space="preserve"> je da se odgodi ročište radi rasprave o pretpostavkama za otvaranje stečajnog postupka nad dužnikom zakazano za </w:t>
      </w:r>
      <w:r w:rsidR="00CB653D">
        <w:t>31. siječanj 2019. g. u 10,15 sati</w:t>
      </w:r>
      <w:r>
        <w:t xml:space="preserve"> </w:t>
      </w:r>
      <w:r w:rsidR="00CD6961">
        <w:t xml:space="preserve">navodeći da je Rješenje kojim je imenovan za privremenog stečajnog upravitelja zaprimio 18. prosinca 2018. g. neposredno pred božićne i novogodišnje blagdane a u tvrtki dužnika su imali godišnje odmore te započeli sa radom 7. siječnja 2019. g. Ujedno da se u međuvremenu razbolio te je kod stečajnog dužnika pristupio tek 10.1.2019. g. a ujedno da nije mogao izvršiti uvid u knjiženja i izraditi financijska izvješća budući je informatička kuća koja održava informatički sustav dužnika zaključala program zbog nepodmirenih računa. </w:t>
      </w:r>
    </w:p>
    <w:p w:rsidRDefault="00FF19B3" w:rsidP="000F7A16" w:rsidR="00FF19B3">
      <w:pPr>
        <w:jc w:val="both"/>
      </w:pPr>
    </w:p>
    <w:p w:rsidRDefault="00FF19B3" w:rsidP="000F7A16" w:rsidR="00FF19B3">
      <w:pPr>
        <w:jc w:val="both"/>
      </w:pPr>
    </w:p>
    <w:p w:rsidRDefault="00FF19B3" w:rsidP="000F7A16" w:rsidR="00FF19B3">
      <w:pPr>
        <w:jc w:val="both"/>
      </w:pPr>
    </w:p>
    <w:p w:rsidRDefault="00CD6961" w:rsidP="00CD6961" w:rsidR="00CD6961">
      <w:pPr>
        <w:jc w:val="right"/>
      </w:pPr>
      <w:r>
        <w:t>Poslovni broj: 6 St-2067/18-6</w:t>
      </w:r>
    </w:p>
    <w:p w:rsidRDefault="00FF19B3" w:rsidP="000F7A16" w:rsidR="00FF19B3">
      <w:pPr>
        <w:jc w:val="both"/>
      </w:pPr>
    </w:p>
    <w:p w:rsidRDefault="00CD6961" w:rsidP="000F7A16" w:rsidR="00CD6961">
      <w:pPr>
        <w:jc w:val="both"/>
      </w:pPr>
    </w:p>
    <w:p w:rsidRDefault="00CD6961" w:rsidP="000F7A16" w:rsidR="00CD6961">
      <w:pPr>
        <w:jc w:val="both"/>
      </w:pPr>
    </w:p>
    <w:p w:rsidRDefault="00FF19B3" w:rsidP="000F7A16" w:rsidR="00FF19B3">
      <w:pPr>
        <w:jc w:val="both"/>
      </w:pPr>
    </w:p>
    <w:p w:rsidRDefault="000F7A16" w:rsidP="008A2AA9" w:rsidR="008A2AA9">
      <w:pPr>
        <w:ind w:firstLine="708"/>
        <w:jc w:val="both"/>
      </w:pPr>
      <w:r>
        <w:t xml:space="preserve">Slijedom navedenog valjalo je sukladno čl. </w:t>
      </w:r>
      <w:r w:rsidR="008A2AA9">
        <w:t>116 Zakona o parničnom postupku („Narodne novine“ broj 53/91, 91/92, 112/99, 88/01, 117/03, 84/08, 123/08 , 57/11, 148/11, 25/13 i 89/14 u daljnjem tekstu ZPP) u vezi s čl. 10 Stečajnog zakona (NN br. 71/15 i 104/17) odlučiti kao u izreci.</w:t>
      </w:r>
    </w:p>
    <w:p w:rsidRDefault="000F7A16" w:rsidP="000F7A16" w:rsidR="000F7A16">
      <w:pPr>
        <w:jc w:val="both"/>
      </w:pPr>
    </w:p>
    <w:p w:rsidRDefault="008A2AA9" w:rsidP="000F7A16" w:rsidR="008A2AA9">
      <w:pPr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CD6961">
        <w:t>17</w:t>
      </w:r>
      <w:r w:rsidR="00CD33AB">
        <w:t>. siječnja 2019.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2C4411" w:rsidR="00E77B23">
      <w:pPr>
        <w:tabs>
          <w:tab w:pos="900" w:val="left"/>
        </w:tabs>
        <w:jc w:val="both"/>
      </w:pPr>
    </w:p>
    <w:p w:rsidRDefault="008A2AA9" w:rsidP="002C4411" w:rsidR="008A2AA9">
      <w:pPr>
        <w:tabs>
          <w:tab w:pos="900" w:val="left"/>
        </w:tabs>
        <w:jc w:val="both"/>
      </w:pP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 xml:space="preserve">Protiv ovog rješenja </w:t>
      </w:r>
      <w:r w:rsidR="008A2AA9">
        <w:t xml:space="preserve">o odgodi ročišta </w:t>
      </w:r>
      <w:r>
        <w:t>nije dopuštena žalba čl. (</w:t>
      </w:r>
      <w:r w:rsidR="008A2AA9">
        <w:t>116 st. 3 ZPP)</w:t>
      </w:r>
      <w:r>
        <w:t>.</w:t>
      </w:r>
    </w:p>
    <w:p w:rsidRDefault="00FF19B3" w:rsidP="00D94D49" w:rsidR="00FF19B3">
      <w:pPr>
        <w:jc w:val="both"/>
      </w:pPr>
    </w:p>
    <w:p w:rsidRDefault="00FF19B3" w:rsidP="00D94D49" w:rsidR="00FF19B3">
      <w:pPr>
        <w:jc w:val="both"/>
      </w:pPr>
    </w:p>
    <w:p w:rsidRDefault="006C2BA7" w:rsidP="00906BA4" w:rsidR="006C2BA7">
      <w:pPr>
        <w:jc w:val="both"/>
      </w:pPr>
    </w:p>
    <w:p w:rsidRDefault="002C4411" w:rsidP="002C4411" w:rsidR="002C4411">
      <w:pPr>
        <w:pStyle w:val="Tijeloteksta"/>
      </w:pPr>
      <w:r>
        <w:t>DNA</w:t>
      </w:r>
    </w:p>
    <w:p w:rsidRDefault="002C4411" w:rsidP="002C4411" w:rsidR="002C4411" w:rsidRPr="00CD6961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 xml:space="preserve">. st. upravitelj </w:t>
      </w:r>
      <w:r w:rsidR="00CD6961">
        <w:t>Jozo Perić,</w:t>
      </w:r>
      <w:r w:rsidR="00CD6961" w:rsidRPr="00CD6961">
        <w:rPr>
          <w:b/>
        </w:rPr>
        <w:t xml:space="preserve"> </w:t>
      </w:r>
      <w:r w:rsidR="00CD6961" w:rsidRPr="00CD6961">
        <w:t>Velika, Dr. F. Tuđmana 28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 xml:space="preserve">ŽDO </w:t>
      </w:r>
      <w:r w:rsidR="00FF19B3">
        <w:t>Osijek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CD6961" w:rsidP="00CD6BD3" w:rsidR="00CD6BD3">
      <w:pPr>
        <w:pStyle w:val="Tijeloteksta"/>
        <w:numPr>
          <w:ilvl w:val="0"/>
          <w:numId w:val="21"/>
        </w:numPr>
        <w:spacing w:after="0"/>
      </w:pPr>
      <w:r>
        <w:t>R-27.2.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C7D" w:rsidP="008A2AA9" w:rsidR="000D5C7D">
      <w:r>
        <w:separator/>
      </w:r>
    </w:p>
  </w:endnote>
  <w:endnote w:id="0" w:type="continuationSeparator">
    <w:p w:rsidRDefault="000D5C7D" w:rsidP="008A2AA9" w:rsidR="000D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C7D" w:rsidP="008A2AA9" w:rsidR="000D5C7D">
      <w:r>
        <w:separator/>
      </w:r>
    </w:p>
  </w:footnote>
  <w:footnote w:id="0" w:type="continuationSeparator">
    <w:p w:rsidRDefault="000D5C7D" w:rsidP="008A2AA9" w:rsidR="000D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Default="008A2AA9" w:rsidR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8B6">
          <w:rPr>
            <w:noProof/>
          </w:rPr>
          <w:t>1</w:t>
        </w:r>
        <w:r>
          <w:fldChar w:fldCharType="end"/>
        </w:r>
      </w:p>
    </w:sdtContent>
  </w:sdt>
  <w:p w:rsidRDefault="008A2AA9" w:rsidR="008A2A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132D95"/>
    <w:multiLevelType w:val="hybridMultilevel"/>
    <w:tmpl w:val="946EE4A4"/>
    <w:lvl w:tplc="ED929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20C0089"/>
    <w:multiLevelType w:val="hybridMultilevel"/>
    <w:tmpl w:val="5E7647D2"/>
    <w:lvl w:tplc="A8CE7D88" w:ilvl="0">
      <w:start w:val="1"/>
      <w:numFmt w:val="decimal"/>
      <w:lvlText w:val="%1."/>
      <w:lvlJc w:val="left"/>
      <w:pPr>
        <w:ind w:hanging="1410" w:left="211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EA027A2"/>
    <w:multiLevelType w:val="hybridMultilevel"/>
    <w:tmpl w:val="C15EA8E6"/>
    <w:lvl w:tplc="3B988BC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3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2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D5C7D"/>
    <w:rsid w:val="000E4A3A"/>
    <w:rsid w:val="000E734C"/>
    <w:rsid w:val="000F1797"/>
    <w:rsid w:val="000F7A16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728B6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4411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213A3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9436D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53D"/>
    <w:rsid w:val="00CB6EC4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E546C"/>
    <w:rsid w:val="00DF2C2C"/>
    <w:rsid w:val="00DF72C3"/>
    <w:rsid w:val="00E026D3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EE3F29"/>
    <w:rsid w:val="00F02609"/>
    <w:rsid w:val="00F032D5"/>
    <w:rsid w:val="00F12743"/>
    <w:rsid w:val="00F2384B"/>
    <w:rsid w:val="00F263B9"/>
    <w:rsid w:val="00F2777B"/>
    <w:rsid w:val="00F303BB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8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2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8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2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24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9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VODOGRADNJA OSIJEK dioničko društvo</izvorni_sadrzaj>
    <derivirana_varijabla naziv="DomainObject.Predmet.ProtustrankaFormated_1">  VODOGRADNJA OSIJEK dioničko društvo</derivirana_varijabla>
  </DomainObject.Predmet.ProtustrankaFormated>
  <DomainObject.Predmet.ProtustrankaFormatedOIB>
    <izvorni_sadrzaj>  VODOGRADNJA OSIJEK dioničko društvo, OIB 84765164046</izvorni_sadrzaj>
    <derivirana_varijabla naziv="DomainObject.Predmet.ProtustrankaFormatedOIB_1">  VODOGRADNJA OSIJEK dioničko društvo, OIB 84765164046</derivirana_varijabla>
  </DomainObject.Predmet.ProtustrankaFormatedOIB>
  <DomainObject.Predmet.ProtustrankaFormatedWithAdress>
    <izvorni_sadrzaj> VODOGRADNJA OSIJEK dioničko društvo, Petofi Sandora 206a, 31000 Osijek</izvorni_sadrzaj>
    <derivirana_varijabla naziv="DomainObject.Predmet.ProtustrankaFormatedWithAdress_1"> VODOGRADNJA OSIJEK dioničko društvo, Petofi Sandora 206a, 31000 Osijek</derivirana_varijabla>
  </DomainObject.Predmet.ProtustrankaFormatedWithAdress>
  <DomainObject.Predmet.ProtustrankaFormatedWithAdressOIB>
    <izvorni_sadrzaj> VODOGRADNJA OSIJEK dioničko društvo, OIB 84765164046, Petofi Sandora 206a, 31000 Osijek</izvorni_sadrzaj>
    <derivirana_varijabla naziv="DomainObject.Predmet.ProtustrankaFormatedWithAdressOIB_1"> VODOGRADNJA OSIJEK dioničko društvo, OIB 84765164046, Petofi Sandora 206a, 31000 Osijek</derivirana_varijabla>
  </DomainObject.Predmet.ProtustrankaFormatedWithAdressOIB>
  <DomainObject.Predmet.ProtustrankaWithAdress>
    <izvorni_sadrzaj>VODOGRADNJA OSIJEK dioničko društvo Petofi Sandora 206a, 31000 Osijek</izvorni_sadrzaj>
    <derivirana_varijabla naziv="DomainObject.Predmet.ProtustrankaWithAdress_1">VODOGRADNJA OSIJEK dioničko društvo Petofi Sandora 206a, 31000 Osijek</derivirana_varijabla>
  </DomainObject.Predmet.ProtustrankaWithAdress>
  <DomainObject.Predmet.ProtustrankaWithAdressOIB>
    <izvorni_sadrzaj>VODOGRADNJA OSIJEK dioničko društvo, OIB 84765164046, Petofi Sandora 206a, 31000 Osijek</izvorni_sadrzaj>
    <derivirana_varijabla naziv="DomainObject.Predmet.ProtustrankaWithAdressOIB_1">VODOGRADNJA OSIJEK dioničko društvo, OIB 84765164046, Petofi Sandora 206a,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VODOGRADNJA OSIJEK dioničko društvo</item>
    </izvorni_sadrzaj>
    <derivirana_varijabla naziv="DomainObject.Predmet.ProtuStrankaListFormated_1">
      <item>VODOGRADNJA OSIJEK dioničko društvo</item>
    </derivirana_varijabla>
  </DomainObject.Predmet.ProtuStrankaListFormated>
  <DomainObject.Predmet.ProtuStrankaListFormatedOIB>
    <izvorni_sadrzaj>
      <item>VODOGRADNJA OSIJEK dioničko društvo, OIB 84765164046</item>
    </izvorni_sadrzaj>
    <derivirana_varijabla naziv="DomainObject.Predmet.ProtuStrankaListFormatedOIB_1">
      <item>VODOGRADNJA OSIJEK dioničko društvo, OIB 84765164046</item>
    </derivirana_varijabla>
  </DomainObject.Predmet.ProtuStrankaListFormatedOIB>
  <DomainObject.Predmet.ProtuStrankaListFormatedWithAdress>
    <izvorni_sadrzaj>
      <item>VODOGRADNJA OSIJEK dioničko društvo, Petofi Sandora 206a, 31000 Osijek</item>
    </izvorni_sadrzaj>
    <derivirana_varijabla naziv="DomainObject.Predmet.ProtuStrankaListFormatedWithAdress_1">
      <item>VODOGRADNJA OSIJEK dioničko društvo, Petofi Sandora 206a, 31000 Osijek</item>
    </derivirana_varijabla>
  </DomainObject.Predmet.ProtuStrankaListFormatedWithAdress>
  <DomainObject.Predmet.ProtuStrankaListFormatedWithAdressOIB>
    <izvorni_sadrzaj>
      <item>VODOGRADNJA OSIJEK dioničko društvo, OIB 84765164046, Petofi Sandora 206a, 31000 Osijek</item>
    </izvorni_sadrzaj>
    <derivirana_varijabla naziv="DomainObject.Predmet.ProtuStrankaListFormatedWithAdressOIB_1">
      <item>VODOGRADNJA OSIJEK dioničko društvo, OIB 84765164046, Petofi Sandora 206a, 31000 Osijek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VODOGRADNJA OSIJEK dioničko društvo, OIB 84765164046, Petofi Sandora 206a, 31000 Osijek</izvorni_sadrzaj>
    <derivirana_varijabla naziv="DomainObject.Predmet.ProtustrankaIDrugiAdressOIB_1">VODOGRADNJA OSIJEK dioničko društvo, OIB 84765164046, Petofi Sandora 206a,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VODOGRADNJA OSIJEK dioničko društvo</item>
    </izvorni_sadrzaj>
    <derivirana_varijabla naziv="DomainObject.Predmet.SudioniciListNaziv_1">
      <item>FINA RC OSIJEK</item>
      <item>VODOGRADNJA OSIJEK dioničko društvo</item>
    </derivirana_varijabla>
  </DomainObject.Predmet.SudioniciListNaziv>
  <DomainObject.Predmet.SudioniciListAdressOIB>
    <izvorni_sadrzaj>
      <item>FINA RC OSIJEK, OIB 85821130368</item>
      <item>VODOGRADNJA OSIJEK dioničko društvo, OIB 84765164046, Petofi Sandora 206a,31000 Osijek</item>
    </izvorni_sadrzaj>
    <derivirana_varijabla naziv="DomainObject.Predmet.SudioniciListAdressOIB_1">
      <item>FINA RC OSIJEK, OIB 85821130368</item>
      <item>VODOGRADNJA OSIJEK dioničko društvo, OIB 84765164046, Petofi Sandora 206a,31000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84765164046</item>
    </izvorni_sadrzaj>
    <derivirana_varijabla naziv="DomainObject.Predmet.SudioniciListNazivOIB_1">
      <item>, OIB 85821130368</item>
      <item>, OIB 84765164046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St-2067/2018-3</izvorni_sadrzaj>
    <derivirana_varijabla naziv="DomainObject.PredzadnjaOdlukaIzPredmeta.Oznaka_1">St-2067/2018-3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DD7BE-5AD9-46EA-BA49-391FFBD79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353</properties:Words>
  <properties:Characters>1749</properties:Characters>
  <properties:Lines>130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2019-01-17T08:09:00Z</dcterms:created>
  <dc:creator>roson</dc:creator>
  <cp:lastModifiedBy>Danijela Sekulić</cp:lastModifiedBy>
  <cp:lastPrinted>2019-01-17T08:20:00Z</cp:lastPrinted>
  <dcterms:modified xmlns:xsi="http://www.w3.org/2001/XMLSchema-instance" xsi:type="dcterms:W3CDTF">2019-01-17T08:21:00Z</dcterms:modified>
  <cp:revision>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UVJETI -VODOGRADNJA.docx)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