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54cd" w14:paraId="b4d54cd" w:rsidRDefault="008377D9" w:rsidP="008047ED" w:rsidR="00825ED8">
      <w:pPr>
        <w:pStyle w:val="Bezproreda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7D9" w:rsidP="008047ED" w:rsidR="00825ED8" w:rsidRPr="00AC09B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  <w:r w:rsidR="00825ED8" w:rsidRPr="00AC09B4">
        <w:rPr>
          <w:rFonts w:hAnsi="Times New Roman" w:ascii="Times New Roman"/>
          <w:sz w:val="24"/>
          <w:szCs w:val="24"/>
        </w:rPr>
        <w:t>REPUBLIKA HRVATSKA</w:t>
      </w:r>
    </w:p>
    <w:p w:rsidRDefault="00825ED8" w:rsidP="008047ED" w:rsidR="00825ED8" w:rsidRPr="00AC09B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09B4">
        <w:rPr>
          <w:rFonts w:hAnsi="Times New Roman" w:ascii="Times New Roman"/>
          <w:sz w:val="24"/>
          <w:szCs w:val="24"/>
        </w:rPr>
        <w:t>TRGOVAČKI SUD U ZAGREBU</w:t>
      </w:r>
    </w:p>
    <w:p w:rsidRDefault="008377D9" w:rsidP="008047ED" w:rsidR="00825ED8" w:rsidRPr="00AC09B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="00825ED8" w:rsidRPr="00AC09B4">
        <w:rPr>
          <w:rFonts w:hAnsi="Times New Roman" w:ascii="Times New Roman"/>
          <w:sz w:val="24"/>
          <w:szCs w:val="24"/>
        </w:rPr>
        <w:t>Zagreb, Amruševa 2/II</w:t>
      </w:r>
    </w:p>
    <w:p w:rsidRDefault="00AE0E7A" w:rsidP="00501D0F" w:rsidR="00825ED8" w:rsidRPr="00AC09B4">
      <w:pPr>
        <w:jc w:val="right"/>
        <w:rPr>
          <w:rFonts w:hAnsi="Times New Roman" w:ascii="Times New Roman"/>
          <w:sz w:val="24"/>
          <w:szCs w:val="24"/>
        </w:rPr>
      </w:pPr>
      <w:r w:rsidRPr="00AC09B4">
        <w:rPr>
          <w:rFonts w:hAnsi="Times New Roman" w:ascii="Times New Roman"/>
          <w:sz w:val="24"/>
          <w:szCs w:val="24"/>
        </w:rPr>
        <w:t xml:space="preserve">        </w:t>
      </w:r>
      <w:r w:rsidR="00501D0F">
        <w:rPr>
          <w:rFonts w:hAnsi="Times New Roman" w:ascii="Times New Roman"/>
          <w:sz w:val="24"/>
          <w:szCs w:val="24"/>
        </w:rPr>
        <w:t xml:space="preserve">73. </w:t>
      </w:r>
      <w:r w:rsidR="00BD426A">
        <w:rPr>
          <w:rFonts w:hAnsi="Times New Roman" w:ascii="Times New Roman"/>
          <w:sz w:val="24"/>
          <w:szCs w:val="24"/>
        </w:rPr>
        <w:t>St-2193/15</w:t>
      </w:r>
    </w:p>
    <w:p w:rsidRDefault="007E418D" w:rsidP="008047ED" w:rsidR="007E418D" w:rsidRPr="00AC09B4">
      <w:pPr>
        <w:pStyle w:val="Bezproreda"/>
        <w:rPr>
          <w:rFonts w:hAnsi="Times New Roman" w:ascii="Times New Roman"/>
          <w:sz w:val="24"/>
          <w:szCs w:val="24"/>
        </w:rPr>
      </w:pPr>
    </w:p>
    <w:p w:rsidRDefault="00486D0C" w:rsidP="008047ED" w:rsidR="00486D0C" w:rsidRPr="00AC09B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C09B4">
        <w:rPr>
          <w:rFonts w:hAnsi="Times New Roman" w:ascii="Times New Roman"/>
          <w:sz w:val="24"/>
          <w:szCs w:val="24"/>
        </w:rPr>
        <w:t>R E P U B L I K A  H R V A T S K A</w:t>
      </w:r>
    </w:p>
    <w:p w:rsidRDefault="00486D0C" w:rsidP="008047ED" w:rsidR="00486D0C" w:rsidRPr="00AC09B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5ED8" w:rsidP="008047ED" w:rsidR="00825ED8" w:rsidRPr="00AC09B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C09B4">
        <w:rPr>
          <w:rFonts w:hAnsi="Times New Roman" w:ascii="Times New Roman"/>
          <w:sz w:val="24"/>
          <w:szCs w:val="24"/>
        </w:rPr>
        <w:t>R J E Š E NJ E</w:t>
      </w:r>
    </w:p>
    <w:p w:rsidRDefault="00501D0F" w:rsidP="00501D0F" w:rsidR="00501D0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D426A" w:rsidP="00BD426A" w:rsidR="00BD426A" w:rsidRPr="00BD426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D426A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Zagrebu po sucu pojedincu Ivi Karin Šipek u skraćenom stečajnom postupku pokrenutim nad dužnikom </w:t>
      </w:r>
      <w:r w:rsidRPr="00BD426A"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CENTAR ZA ZAŠTITU LJUDSKIH PRAVA ZATOČENIH I NESTALIH GRAĐANA I ČLANOVA NJIHOVIH OBITELJI "APEL", Zagreb, Ilica 256b, </w:t>
      </w:r>
      <w:r w:rsidR="002874CB">
        <w:rPr>
          <w:rFonts w:eastAsia="Times New Roman" w:hAnsi="Times New Roman" w:ascii="Times New Roman"/>
          <w:sz w:val="24"/>
          <w:szCs w:val="24"/>
          <w:lang w:eastAsia="hr-HR" w:val="en-GB"/>
        </w:rPr>
        <w:t>registarski broj</w:t>
      </w:r>
      <w:r w:rsidRPr="00BD426A">
        <w:rPr>
          <w:rFonts w:eastAsia="Times New Roman" w:hAnsi="Times New Roman" w:ascii="Times New Roman"/>
          <w:sz w:val="24"/>
          <w:szCs w:val="24"/>
          <w:lang w:eastAsia="hr-HR" w:val="en-GB"/>
        </w:rPr>
        <w:t>: 00000620, OIB: 82961376795</w:t>
      </w:r>
      <w:r w:rsidRPr="00BD426A">
        <w:rPr>
          <w:rFonts w:eastAsia="Times New Roman" w:hAnsi="Times New Roman" w:ascii="Times New Roman"/>
          <w:sz w:val="24"/>
          <w:szCs w:val="20"/>
          <w:lang w:eastAsia="hr-HR"/>
        </w:rPr>
        <w:t xml:space="preserve">, </w:t>
      </w:r>
      <w:r w:rsidRPr="00BD426A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9. svibnja</w:t>
      </w:r>
      <w:r w:rsidRPr="00BD426A">
        <w:rPr>
          <w:rFonts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501D0F" w:rsidP="00501D0F" w:rsidR="00501D0F" w:rsidRPr="008377D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8377D9">
        <w:rPr>
          <w:rFonts w:hAnsi="Times New Roman" w:ascii="Times New Roman"/>
          <w:sz w:val="24"/>
          <w:szCs w:val="24"/>
        </w:rPr>
        <w:tab/>
      </w:r>
    </w:p>
    <w:p w:rsidRDefault="00501D0F" w:rsidP="00501D0F" w:rsidR="00501D0F" w:rsidRPr="00501D0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501D0F"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501D0F" w:rsidP="00501D0F" w:rsidR="00501D0F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01D0F" w:rsidP="00501D0F" w:rsidR="00501D0F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B59C9">
        <w:rPr>
          <w:rFonts w:hAnsi="Times New Roman" w:ascii="Times New Roman"/>
          <w:sz w:val="24"/>
          <w:szCs w:val="24"/>
        </w:rPr>
        <w:t xml:space="preserve">Ispravlja se </w:t>
      </w:r>
      <w:r>
        <w:rPr>
          <w:rFonts w:hAnsi="Times New Roman" w:ascii="Times New Roman"/>
          <w:sz w:val="24"/>
          <w:szCs w:val="24"/>
        </w:rPr>
        <w:t>rješenje</w:t>
      </w:r>
      <w:r w:rsidRPr="004B59C9">
        <w:rPr>
          <w:rFonts w:hAnsi="Times New Roman" w:ascii="Times New Roman"/>
          <w:sz w:val="24"/>
          <w:szCs w:val="24"/>
        </w:rPr>
        <w:t xml:space="preserve"> ovog suda poslovni broj </w:t>
      </w:r>
      <w:r w:rsidR="00BD426A">
        <w:rPr>
          <w:rFonts w:hAnsi="Times New Roman" w:ascii="Times New Roman"/>
          <w:sz w:val="24"/>
          <w:szCs w:val="24"/>
        </w:rPr>
        <w:t>St-2193/2015</w:t>
      </w:r>
      <w:r>
        <w:rPr>
          <w:rFonts w:hAnsi="Times New Roman" w:ascii="Times New Roman"/>
          <w:sz w:val="24"/>
          <w:szCs w:val="24"/>
        </w:rPr>
        <w:t xml:space="preserve"> od dana </w:t>
      </w:r>
      <w:r w:rsidR="00BD426A">
        <w:rPr>
          <w:rFonts w:hAnsi="Times New Roman" w:ascii="Times New Roman"/>
          <w:sz w:val="24"/>
          <w:szCs w:val="24"/>
        </w:rPr>
        <w:t>6. travnja 2016</w:t>
      </w:r>
      <w:r w:rsidRPr="004B59C9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na način da </w:t>
      </w:r>
      <w:r w:rsidRPr="004B59C9">
        <w:rPr>
          <w:rFonts w:hAnsi="Times New Roman" w:ascii="Times New Roman"/>
          <w:sz w:val="24"/>
          <w:szCs w:val="24"/>
        </w:rPr>
        <w:t xml:space="preserve">u </w:t>
      </w:r>
      <w:r w:rsidR="008377D9">
        <w:rPr>
          <w:rFonts w:hAnsi="Times New Roman" w:ascii="Times New Roman"/>
          <w:sz w:val="24"/>
          <w:szCs w:val="24"/>
        </w:rPr>
        <w:t xml:space="preserve">u izreci </w:t>
      </w:r>
      <w:r w:rsidR="00BD426A">
        <w:rPr>
          <w:rFonts w:hAnsi="Times New Roman" w:ascii="Times New Roman"/>
          <w:sz w:val="24"/>
          <w:szCs w:val="24"/>
        </w:rPr>
        <w:t xml:space="preserve">u točki IV </w:t>
      </w:r>
      <w:r w:rsidR="008377D9">
        <w:rPr>
          <w:rFonts w:hAnsi="Times New Roman" w:ascii="Times New Roman"/>
          <w:sz w:val="24"/>
          <w:szCs w:val="24"/>
        </w:rPr>
        <w:t>umjesto riječi "</w:t>
      </w:r>
      <w:r w:rsidR="00BD426A">
        <w:rPr>
          <w:rFonts w:hAnsi="Times New Roman" w:ascii="Times New Roman"/>
          <w:sz w:val="24"/>
          <w:szCs w:val="24"/>
        </w:rPr>
        <w:t>brisati iz sudskog registra</w:t>
      </w:r>
      <w:r w:rsidR="008377D9">
        <w:rPr>
          <w:rFonts w:hAnsi="Times New Roman" w:ascii="Times New Roman"/>
          <w:sz w:val="24"/>
          <w:szCs w:val="24"/>
        </w:rPr>
        <w:t>" ima pravilno stajati "</w:t>
      </w:r>
      <w:r w:rsidR="00BD426A">
        <w:rPr>
          <w:rFonts w:hAnsi="Times New Roman" w:ascii="Times New Roman"/>
          <w:sz w:val="24"/>
          <w:szCs w:val="24"/>
        </w:rPr>
        <w:t>brisati iz registra udruga</w:t>
      </w:r>
      <w:r w:rsidRPr="004B59C9">
        <w:rPr>
          <w:rFonts w:hAnsi="Times New Roman" w:ascii="Times New Roman"/>
          <w:sz w:val="24"/>
          <w:szCs w:val="24"/>
        </w:rPr>
        <w:t>.</w:t>
      </w:r>
      <w:r w:rsidR="00BD426A">
        <w:rPr>
          <w:rFonts w:hAnsi="Times New Roman" w:ascii="Times New Roman"/>
          <w:sz w:val="24"/>
          <w:szCs w:val="24"/>
        </w:rPr>
        <w:t>"</w:t>
      </w:r>
    </w:p>
    <w:p w:rsidRDefault="00501D0F" w:rsidP="00501D0F" w:rsidR="00501D0F" w:rsidRPr="004B59C9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preostalom dijelu </w:t>
      </w:r>
      <w:r w:rsidR="009D6E07">
        <w:rPr>
          <w:rFonts w:hAnsi="Times New Roman" w:ascii="Times New Roman"/>
          <w:sz w:val="24"/>
          <w:szCs w:val="24"/>
        </w:rPr>
        <w:t>rješenje ostaj</w:t>
      </w:r>
      <w:r>
        <w:rPr>
          <w:rFonts w:hAnsi="Times New Roman" w:ascii="Times New Roman"/>
          <w:sz w:val="24"/>
          <w:szCs w:val="24"/>
        </w:rPr>
        <w:t>e neizmijenjeno.</w:t>
      </w:r>
    </w:p>
    <w:p w:rsidRDefault="00501D0F" w:rsidP="00501D0F" w:rsidR="00501D0F" w:rsidRPr="00501D0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B59C9" w:rsidP="004B59C9" w:rsidR="004B59C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B59C9">
        <w:rPr>
          <w:rFonts w:hAnsi="Times New Roman" w:ascii="Times New Roman"/>
          <w:sz w:val="24"/>
          <w:szCs w:val="24"/>
        </w:rPr>
        <w:t>Obrazloženje</w:t>
      </w:r>
    </w:p>
    <w:p w:rsidRDefault="004B59C9" w:rsidP="004B59C9" w:rsidR="004B59C9" w:rsidRPr="004B59C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B59C9" w:rsidP="004B59C9" w:rsidR="004B59C9" w:rsidRPr="004B59C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4B59C9">
        <w:rPr>
          <w:rFonts w:hAnsi="Times New Roman" w:ascii="Times New Roman"/>
          <w:sz w:val="24"/>
          <w:szCs w:val="24"/>
        </w:rPr>
        <w:t xml:space="preserve">Obzirom da je prilikom pisanja </w:t>
      </w:r>
      <w:r>
        <w:rPr>
          <w:rFonts w:hAnsi="Times New Roman" w:ascii="Times New Roman"/>
          <w:sz w:val="24"/>
          <w:szCs w:val="24"/>
        </w:rPr>
        <w:t>rješenja</w:t>
      </w:r>
      <w:r w:rsidRPr="004B59C9">
        <w:rPr>
          <w:rFonts w:hAnsi="Times New Roman" w:ascii="Times New Roman"/>
          <w:sz w:val="24"/>
          <w:szCs w:val="24"/>
        </w:rPr>
        <w:t xml:space="preserve"> poslovni broj </w:t>
      </w:r>
      <w:r w:rsidR="00BD426A">
        <w:rPr>
          <w:rFonts w:hAnsi="Times New Roman" w:ascii="Times New Roman"/>
          <w:sz w:val="24"/>
          <w:szCs w:val="24"/>
        </w:rPr>
        <w:t>St-2193/15</w:t>
      </w:r>
      <w:r w:rsidRPr="004B59C9">
        <w:rPr>
          <w:rFonts w:hAnsi="Times New Roman" w:ascii="Times New Roman"/>
          <w:sz w:val="24"/>
          <w:szCs w:val="24"/>
        </w:rPr>
        <w:t xml:space="preserve"> od dana </w:t>
      </w:r>
      <w:r w:rsidR="00BD426A">
        <w:rPr>
          <w:rFonts w:hAnsi="Times New Roman" w:ascii="Times New Roman"/>
          <w:sz w:val="24"/>
          <w:szCs w:val="24"/>
        </w:rPr>
        <w:t>6. travnja 2016</w:t>
      </w:r>
      <w:r w:rsidR="008377D9">
        <w:rPr>
          <w:rFonts w:hAnsi="Times New Roman" w:ascii="Times New Roman"/>
          <w:sz w:val="24"/>
          <w:szCs w:val="24"/>
        </w:rPr>
        <w:t>.</w:t>
      </w:r>
      <w:r w:rsidRPr="004B59C9">
        <w:rPr>
          <w:rFonts w:hAnsi="Times New Roman" w:ascii="Times New Roman"/>
          <w:sz w:val="24"/>
          <w:szCs w:val="24"/>
        </w:rPr>
        <w:t xml:space="preserve"> došlo do </w:t>
      </w:r>
      <w:r w:rsidR="008377D9">
        <w:rPr>
          <w:rFonts w:hAnsi="Times New Roman" w:ascii="Times New Roman"/>
          <w:sz w:val="24"/>
          <w:szCs w:val="24"/>
        </w:rPr>
        <w:t xml:space="preserve">očite </w:t>
      </w:r>
      <w:r w:rsidR="00501D0F">
        <w:rPr>
          <w:rFonts w:hAnsi="Times New Roman" w:ascii="Times New Roman"/>
          <w:sz w:val="24"/>
          <w:szCs w:val="24"/>
        </w:rPr>
        <w:t xml:space="preserve">pogreške </w:t>
      </w:r>
      <w:r>
        <w:rPr>
          <w:rFonts w:hAnsi="Times New Roman" w:ascii="Times New Roman"/>
          <w:sz w:val="24"/>
          <w:szCs w:val="24"/>
        </w:rPr>
        <w:t>u pisanju</w:t>
      </w:r>
      <w:r w:rsidRPr="004B59C9">
        <w:rPr>
          <w:rFonts w:hAnsi="Times New Roman" w:ascii="Times New Roman"/>
          <w:sz w:val="24"/>
          <w:szCs w:val="24"/>
        </w:rPr>
        <w:t xml:space="preserve">, valjalo je temeljem odredbe članka 342. </w:t>
      </w:r>
      <w:r>
        <w:rPr>
          <w:rFonts w:hAnsi="Times New Roman" w:ascii="Times New Roman"/>
          <w:sz w:val="24"/>
          <w:szCs w:val="24"/>
        </w:rPr>
        <w:t xml:space="preserve">i 347. </w:t>
      </w:r>
      <w:r w:rsidR="008377D9">
        <w:rPr>
          <w:rFonts w:hAnsi="Times New Roman" w:ascii="Times New Roman"/>
          <w:sz w:val="24"/>
          <w:szCs w:val="24"/>
        </w:rPr>
        <w:t>Zakona o parničnom postupku (''Narodne novine'' broj 53/91, 91/92, 112/99, 88/01, 117/03, 88/05, 02/07– odluka Ustavnog suda RH, 84/08, 123/08, 57/11, 148/11-pročišćeni tekst, 25/13 28/13 i 89/14  – odluka Ustavnog suda RH; dalje u tekstu: ZPP)</w:t>
      </w:r>
      <w:r w:rsidRPr="004B59C9">
        <w:rPr>
          <w:rFonts w:hAnsi="Times New Roman" w:ascii="Times New Roman"/>
          <w:sz w:val="24"/>
          <w:szCs w:val="24"/>
        </w:rPr>
        <w:t xml:space="preserve"> odlučiti kao u izreci ovog rješenja. </w:t>
      </w:r>
    </w:p>
    <w:p w:rsidRDefault="004B59C9" w:rsidP="004B59C9" w:rsidR="004B59C9" w:rsidRPr="004B59C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B59C9">
        <w:rPr>
          <w:rFonts w:hAnsi="Times New Roman" w:ascii="Times New Roman"/>
          <w:sz w:val="24"/>
          <w:szCs w:val="24"/>
        </w:rPr>
        <w:t xml:space="preserve">U Zagrebu, </w:t>
      </w:r>
      <w:r w:rsidR="00BD426A">
        <w:rPr>
          <w:rFonts w:hAnsi="Times New Roman" w:ascii="Times New Roman"/>
          <w:sz w:val="24"/>
          <w:szCs w:val="24"/>
        </w:rPr>
        <w:t>9. svibnja 2016</w:t>
      </w:r>
      <w:r w:rsidRPr="004B59C9">
        <w:rPr>
          <w:rFonts w:hAnsi="Times New Roman" w:ascii="Times New Roman"/>
          <w:sz w:val="24"/>
          <w:szCs w:val="24"/>
        </w:rPr>
        <w:t>.</w:t>
      </w:r>
    </w:p>
    <w:p w:rsidRDefault="004B59C9" w:rsidP="004B59C9" w:rsidR="004B59C9" w:rsidRPr="004B59C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4B59C9" w:rsidP="004B59C9" w:rsidR="004B59C9" w:rsidRPr="004B59C9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4B59C9">
        <w:rPr>
          <w:rFonts w:hAnsi="Times New Roman" w:ascii="Times New Roman"/>
          <w:sz w:val="24"/>
          <w:szCs w:val="24"/>
        </w:rPr>
        <w:t>SUDAC</w:t>
      </w:r>
    </w:p>
    <w:p w:rsidRDefault="00501D0F" w:rsidP="00501D0F" w:rsidR="004B59C9" w:rsidRPr="004B59C9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Iva Karin Šipek</w:t>
      </w:r>
      <w:r w:rsidR="00744416">
        <w:rPr>
          <w:rFonts w:hAnsi="Times New Roman" w:ascii="Times New Roman"/>
          <w:sz w:val="24"/>
          <w:szCs w:val="24"/>
        </w:rPr>
        <w:t>,v.r.</w:t>
      </w:r>
    </w:p>
    <w:p w:rsidRDefault="004B59C9" w:rsidP="004B59C9" w:rsidR="004B59C9" w:rsidRPr="004B59C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B59C9">
        <w:rPr>
          <w:rFonts w:hAnsi="Times New Roman" w:ascii="Times New Roman"/>
          <w:sz w:val="24"/>
          <w:szCs w:val="24"/>
        </w:rPr>
        <w:t>UPUTA O PRAVNOM LIJEKU:</w:t>
      </w:r>
    </w:p>
    <w:p w:rsidRDefault="004B59C9" w:rsidP="00501D0F" w:rsidR="004B59C9" w:rsidRPr="004B59C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B59C9">
        <w:rPr>
          <w:rFonts w:hAnsi="Times New Roman" w:ascii="Times New Roman"/>
          <w:sz w:val="24"/>
          <w:szCs w:val="24"/>
        </w:rPr>
        <w:t>Protiv ovog rješenja dopuštena je žalba u roku 8 (osam) dana od primitka prijepisa rješenja. Žalba se podnosi pismeno Visokom trgovačkom sudu Republike Hrvatske, putem ovog suda, u tri primjerka.</w:t>
      </w:r>
      <w:r w:rsidRPr="004B59C9">
        <w:rPr>
          <w:rFonts w:hAnsi="Times New Roman" w:ascii="Times New Roman"/>
          <w:sz w:val="24"/>
          <w:szCs w:val="24"/>
        </w:rPr>
        <w:tab/>
      </w:r>
    </w:p>
    <w:p w:rsidRDefault="00501D0F" w:rsidP="008047ED" w:rsidR="00501D0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44416" w:rsidP="00744416" w:rsidR="00744416">
      <w:pPr>
        <w:spacing w:after="0"/>
        <w:ind w:firstLine="708" w:right="-290" w:left="424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744416" w:rsidP="00744416" w:rsidR="00744416">
      <w:pPr>
        <w:pStyle w:val="Bezproreda"/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Marija Kojić</w:t>
      </w:r>
    </w:p>
    <w:p w:rsidRDefault="004B59C9" w:rsidP="00744416" w:rsidR="004B59C9" w:rsidRPr="00AC09B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sectPr w:rsidSect="00BD426A" w:rsidR="004B59C9" w:rsidRPr="00AC09B4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32E" w:rsidP="007E418D" w:rsidR="00A5432E">
      <w:pPr>
        <w:spacing w:lineRule="auto" w:line="240" w:after="0"/>
      </w:pPr>
      <w:r>
        <w:separator/>
      </w:r>
    </w:p>
  </w:endnote>
  <w:endnote w:id="0" w:type="continuationSeparator">
    <w:p w:rsidRDefault="00A5432E" w:rsidP="007E418D" w:rsidR="00A543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32E" w:rsidP="007E418D" w:rsidR="00A5432E">
      <w:pPr>
        <w:spacing w:lineRule="auto" w:line="240" w:after="0"/>
      </w:pPr>
      <w:r>
        <w:separator/>
      </w:r>
    </w:p>
  </w:footnote>
  <w:footnote w:id="0" w:type="continuationSeparator">
    <w:p w:rsidRDefault="00A5432E" w:rsidP="007E418D" w:rsidR="00A543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C4A" w:rsidP="0009193D" w:rsidR="006C1C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C4A" w:rsidR="006C1C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C4A" w:rsidP="0009193D" w:rsidR="006C1C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74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C4A" w:rsidR="006C1C4A">
    <w:pPr>
      <w:pStyle w:val="Zaglavlje"/>
    </w:pPr>
  </w:p>
  <w:p w:rsidRDefault="00486D0C" w:rsidR="006C1C4A">
    <w:pPr>
      <w:pStyle w:val="Zaglavlje"/>
    </w:pPr>
    <w:r>
      <w:tab/>
    </w:r>
    <w:r>
      <w:tab/>
      <w:t>73. P</w:t>
    </w:r>
    <w:r w:rsidR="00C55113">
      <w:t>-2696/2013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C4A" w:rsidP="0009193D" w:rsidR="006C1C4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0F60B6"/>
    <w:multiLevelType w:val="multilevel"/>
    <w:tmpl w:val="58180D9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7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6F2669"/>
    <w:multiLevelType w:val="hybridMultilevel"/>
    <w:tmpl w:val="BD422DDC"/>
    <w:lvl w:tplc="0292D89C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83C1E66" w:ilvl="1">
      <w:start w:val="7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330224"/>
    <w:multiLevelType w:val="hybridMultilevel"/>
    <w:tmpl w:val="C9D6AC16"/>
    <w:lvl w:tplc="79E4A6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002321"/>
    <w:multiLevelType w:val="hybridMultilevel"/>
    <w:tmpl w:val="26BA21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ED8"/>
    <w:rsid w:val="0001281E"/>
    <w:rsid w:val="0009193D"/>
    <w:rsid w:val="00131F11"/>
    <w:rsid w:val="00193C8A"/>
    <w:rsid w:val="002601DD"/>
    <w:rsid w:val="002874CB"/>
    <w:rsid w:val="003C27C7"/>
    <w:rsid w:val="003D2A63"/>
    <w:rsid w:val="00486D0C"/>
    <w:rsid w:val="004A07A0"/>
    <w:rsid w:val="004B59C9"/>
    <w:rsid w:val="00501D0F"/>
    <w:rsid w:val="005153FA"/>
    <w:rsid w:val="0052421E"/>
    <w:rsid w:val="00580057"/>
    <w:rsid w:val="00672FAA"/>
    <w:rsid w:val="00696621"/>
    <w:rsid w:val="006A0743"/>
    <w:rsid w:val="006C1C4A"/>
    <w:rsid w:val="006C7150"/>
    <w:rsid w:val="006E3D28"/>
    <w:rsid w:val="00731268"/>
    <w:rsid w:val="00744416"/>
    <w:rsid w:val="00760691"/>
    <w:rsid w:val="007C20A2"/>
    <w:rsid w:val="007E418D"/>
    <w:rsid w:val="008047ED"/>
    <w:rsid w:val="00825ED8"/>
    <w:rsid w:val="008377D9"/>
    <w:rsid w:val="008553B8"/>
    <w:rsid w:val="008769F1"/>
    <w:rsid w:val="008A6651"/>
    <w:rsid w:val="008C40A4"/>
    <w:rsid w:val="008C4A52"/>
    <w:rsid w:val="008E41DA"/>
    <w:rsid w:val="009D6E07"/>
    <w:rsid w:val="00A5432E"/>
    <w:rsid w:val="00A723CC"/>
    <w:rsid w:val="00AC09B4"/>
    <w:rsid w:val="00AE0E7A"/>
    <w:rsid w:val="00B06CBA"/>
    <w:rsid w:val="00B3271E"/>
    <w:rsid w:val="00B33F7E"/>
    <w:rsid w:val="00BB6271"/>
    <w:rsid w:val="00BD426A"/>
    <w:rsid w:val="00C14C29"/>
    <w:rsid w:val="00C42BF6"/>
    <w:rsid w:val="00C55113"/>
    <w:rsid w:val="00D94BEE"/>
    <w:rsid w:val="00E27501"/>
    <w:rsid w:val="00E93609"/>
    <w:rsid w:val="00EC66B9"/>
    <w:rsid w:val="00ED6C2F"/>
    <w:rsid w:val="00F33FCA"/>
    <w:rsid w:val="00F87C21"/>
    <w:rsid w:val="00F9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5ED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rsid w:val="00825ED8"/>
    <w:rPr>
      <w:rFonts w:eastAsia="Times New Roman" w:hAnsi="Times New Roman" w:ascii="Times New Roman"/>
      <w:sz w:val="24"/>
      <w:szCs w:val="24"/>
    </w:rPr>
  </w:style>
  <w:style w:styleId="Brojstranice" w:type="character">
    <w:name w:val="page number"/>
    <w:rsid w:val="00825ED8"/>
  </w:style>
  <w:style w:styleId="Bezproreda" w:type="paragraph">
    <w:name w:val="No Spacing"/>
    <w:uiPriority w:val="1"/>
    <w:qFormat/>
    <w:rsid w:val="00825ED8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E41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E418D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26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26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4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41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4416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441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441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5ED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rsid w:val="00825ED8"/>
    <w:rPr>
      <w:rFonts w:ascii="Times New Roman" w:eastAsia="Times New Roman" w:hAnsi="Times New Roman"/>
      <w:sz w:val="24"/>
      <w:szCs w:val="24"/>
    </w:rPr>
  </w:style>
  <w:style w:styleId="Brojstranice" w:type="character">
    <w:name w:val="page number"/>
    <w:rsid w:val="00825ED8"/>
  </w:style>
  <w:style w:styleId="Bezproreda" w:type="paragraph">
    <w:name w:val="No Spacing"/>
    <w:uiPriority w:val="1"/>
    <w:qFormat/>
    <w:rsid w:val="00825ED8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E41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E418D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26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26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4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41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4416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441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441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186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2193</izvorni_sadrzaj>
    <derivirana_varijabla naziv="DomainObject.Predmet.Broj_1">2193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St-2193/2015</izvorni_sadrzaj>
    <derivirana_varijabla naziv="DomainObject.Predmet.OznakaBroj_1">St-2193/2015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ZAŠTITU LJUDSKIH PRAVA ZATOČENIH I NESTALIH GRAĐANA I ČLANOVA NJIHOVIH OBITELJI APEL zastupanog po punomoćniku ZDENKA FARKAŠ</izvorni_sadrzaj>
    <derivirana_varijabla naziv="DomainObject.Predmet.ProtustrankaFormated_1">  CENTAR ZA ZAŠTITU LJUDSKIH PRAVA ZATOČENIH I NESTALIH GRAĐANA I ČLANOVA NJIHOVIH OBITELJI APEL zastupanog po punomoćniku ZDENKA FARKAŠ</derivirana_varijabla>
  </DomainObject.Predmet.ProtustrankaFormated>
  <DomainObject.Predmet.ProtustrankaFormatedOIB>
    <izvorni_sadrzaj>  CENTAR ZA ZAŠTITU LJUDSKIH PRAVA ZATOČENIH I NESTALIH GRAĐANA I ČLANOVA NJIHOVIH OBITELJI APEL, OIB 82961376795 zastupanog po punomoćniku ZDENKA FARKAŠ</izvorni_sadrzaj>
    <derivirana_varijabla naziv="DomainObject.Predmet.ProtustrankaFormatedOIB_1">  CENTAR ZA ZAŠTITU LJUDSKIH PRAVA ZATOČENIH I NESTALIH GRAĐANA I ČLANOVA NJIHOVIH OBITELJI APEL, OIB 82961376795 zastupanog po punomoćniku ZDENKA FARKAŠ</derivirana_varijabla>
  </DomainObject.Predmet.ProtustrankaFormatedOIB>
  <DomainObject.Predmet.ProtustrankaFormatedWithAdress>
    <izvorni_sadrzaj> CENTAR ZA ZAŠTITU LJUDSKIH PRAVA ZATOČENIH I NESTALIH GRAĐANA I ČLANOVA NJIHOVIH OBITELJI APEL, Ilica 256B, 10000 Zagreb zastupanog po punomoćniku ZDENKA FARKAŠ</izvorni_sadrzaj>
    <derivirana_varijabla naziv="DomainObject.Predmet.ProtustrankaFormatedWithAdress_1"> CENTAR ZA ZAŠTITU LJUDSKIH PRAVA ZATOČENIH I NESTALIH GRAĐANA I ČLANOVA NJIHOVIH OBITELJI APEL, Ilica 256B, 10000 Zagreb zastupanog po punomoćniku ZDENKA FARKAŠ</derivirana_varijabla>
  </DomainObject.Predmet.ProtustrankaFormatedWithAdress>
  <DomainObject.Predmet.ProtustrankaFormatedWithAdressOIB>
    <izvorni_sadrzaj> CENTAR ZA ZAŠTITU LJUDSKIH PRAVA ZATOČENIH I NESTALIH GRAĐANA I ČLANOVA NJIHOVIH OBITELJI APEL, OIB 82961376795, Ilica 256B, 10000 Zagreb zastupanog po punomoćniku ZDENKA FARKAŠ</izvorni_sadrzaj>
    <derivirana_varijabla naziv="DomainObject.Predmet.ProtustrankaFormatedWithAdressOIB_1"> CENTAR ZA ZAŠTITU LJUDSKIH PRAVA ZATOČENIH I NESTALIH GRAĐANA I ČLANOVA NJIHOVIH OBITELJI APEL, OIB 82961376795, Ilica 256B, 10000 Zagreb zastupanog po punomoćniku ZDENKA FARKAŠ</derivirana_varijabla>
  </DomainObject.Predmet.ProtustrankaFormatedWithAdressOIB>
  <DomainObject.Predmet.ProtustrankaWithAdress>
    <izvorni_sadrzaj>CENTAR ZA ZAŠTITU LJUDSKIH PRAVA ZATOČENIH I NESTALIH GRAĐANA I ČLANOVA NJIHOVIH OBITELJI APEL Ilica 256B, 10000 Zagreb</izvorni_sadrzaj>
    <derivirana_varijabla naziv="DomainObject.Predmet.ProtustrankaWithAdress_1">CENTAR ZA ZAŠTITU LJUDSKIH PRAVA ZATOČENIH I NESTALIH GRAĐANA I ČLANOVA NJIHOVIH OBITELJI APEL Ilica 256B, 10000 Zagreb</derivirana_varijabla>
  </DomainObject.Predmet.ProtustrankaWithAdress>
  <DomainObject.Predmet.ProtustrankaWithAdressOIB>
    <izvorni_sadrzaj>CENTAR ZA ZAŠTITU LJUDSKIH PRAVA ZATOČENIH I NESTALIH GRAĐANA I ČLANOVA NJIHOVIH OBITELJI APEL, OIB 82961376795, Ilica 256B, 10000 Zagreb</izvorni_sadrzaj>
    <derivirana_varijabla naziv="DomainObject.Predmet.ProtustrankaWithAdressOIB_1">CENTAR ZA ZAŠTITU LJUDSKIH PRAVA ZATOČENIH I NESTALIH GRAĐANA I ČLANOVA NJIHOVIH OBITELJI APEL, OIB 82961376795, Ilica 256B, 10000 Zagreb</derivirana_varijabla>
  </DomainObject.Predmet.ProtustrankaWithAdressOIB>
  <DomainObject.Predmet.ProtustrankaNazivFormated>
    <izvorni_sadrzaj>CENTAR ZA ZAŠTITU LJUDSKIH PRAVA ZATOČENIH I NESTALIH GRAĐANA I ČLANOVA NJIHOVIH OBITELJI APEL</izvorni_sadrzaj>
    <derivirana_varijabla naziv="DomainObject.Predmet.ProtustrankaNazivFormated_1">CENTAR ZA ZAŠTITU LJUDSKIH PRAVA ZATOČENIH I NESTALIH GRAĐANA I ČLANOVA NJIHOVIH OBITELJI APEL</derivirana_varijabla>
  </DomainObject.Predmet.ProtustrankaNazivFormated>
  <DomainObject.Predmet.ProtustrankaNazivFormatedOIB>
    <izvorni_sadrzaj>CENTAR ZA ZAŠTITU LJUDSKIH PRAVA ZATOČENIH I NESTALIH GRAĐANA I ČLANOVA NJIHOVIH OBITELJI APEL, OIB 82961376795</izvorni_sadrzaj>
    <derivirana_varijabla naziv="DomainObject.Predmet.ProtustrankaNazivFormatedOIB_1">CENTAR ZA ZAŠTITU LJUDSKIH PRAVA ZATOČENIH I NESTALIH GRAĐANA I ČLANOVA NJIHOVIH OBITELJI APEL, OIB 82961376795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ZAŠTITU LJUDSKIH PRAVA ZATOČENIH I NESTALIH GRAĐANA I ČLANOVA NJIHOVIH OBITELJI APEL zastupanog po punomoćniku ZDENKA FARKAŠ</item>
    </izvorni_sadrzaj>
    <derivirana_varijabla naziv="DomainObject.Predmet.ProtuStrankaListFormated_1">
      <item>CENTAR ZA ZAŠTITU LJUDSKIH PRAVA ZATOČENIH I NESTALIH GRAĐANA I ČLANOVA NJIHOVIH OBITELJI APEL zastupanog po punomoćniku ZDENKA FARKAŠ</item>
    </derivirana_varijabla>
  </DomainObject.Predmet.ProtuStrankaListFormated>
  <DomainObject.Predmet.ProtuStrankaListFormatedOIB>
    <izvorni_sadrzaj>
      <item>CENTAR ZA ZAŠTITU LJUDSKIH PRAVA ZATOČENIH I NESTALIH GRAĐANA I ČLANOVA NJIHOVIH OBITELJI APEL, OIB 82961376795 zastupanog po punomoćniku ZDENKA FARKAŠ</item>
    </izvorni_sadrzaj>
    <derivirana_varijabla naziv="DomainObject.Predmet.ProtuStrankaListFormatedOIB_1">
      <item>CENTAR ZA ZAŠTITU LJUDSKIH PRAVA ZATOČENIH I NESTALIH GRAĐANA I ČLANOVA NJIHOVIH OBITELJI APEL, OIB 82961376795 zastupanog po punomoćniku ZDENKA FARKAŠ</item>
    </derivirana_varijabla>
  </DomainObject.Predmet.ProtuStrankaListFormatedOIB>
  <DomainObject.Predmet.ProtuStrankaListFormatedWithAdress>
    <izvorni_sadrzaj>
      <item>CENTAR ZA ZAŠTITU LJUDSKIH PRAVA ZATOČENIH I NESTALIH GRAĐANA I ČLANOVA NJIHOVIH OBITELJI APEL, Ilica 256B, 10000 Zagreb zastupanog po punomoćniku ZDENKA FARKAŠ</item>
    </izvorni_sadrzaj>
    <derivirana_varijabla naziv="DomainObject.Predmet.ProtuStrankaListFormatedWithAdress_1">
      <item>CENTAR ZA ZAŠTITU LJUDSKIH PRAVA ZATOČENIH I NESTALIH GRAĐANA I ČLANOVA NJIHOVIH OBITELJI APEL, Ilica 256B, 10000 Zagreb zastupanog po punomoćniku ZDENKA FARKAŠ</item>
    </derivirana_varijabla>
  </DomainObject.Predmet.ProtuStrankaListFormatedWithAdress>
  <DomainObject.Predmet.ProtuStrankaListFormatedWithAdressOIB>
    <izvorni_sadrzaj>
      <item>CENTAR ZA ZAŠTITU LJUDSKIH PRAVA ZATOČENIH I NESTALIH GRAĐANA I ČLANOVA NJIHOVIH OBITELJI APEL, OIB 82961376795, Ilica 256B, 10000 Zagreb zastupanog po punomoćniku ZDENKA FARKAŠ</item>
    </izvorni_sadrzaj>
    <derivirana_varijabla naziv="DomainObject.Predmet.ProtuStrankaListFormatedWithAdressOIB_1">
      <item>CENTAR ZA ZAŠTITU LJUDSKIH PRAVA ZATOČENIH I NESTALIH GRAĐANA I ČLANOVA NJIHOVIH OBITELJI APEL, OIB 82961376795, Ilica 256B, 10000 Zagreb zastupanog po punomoćniku ZDENKA FARKAŠ</item>
    </derivirana_varijabla>
  </DomainObject.Predmet.ProtuStrankaListFormatedWithAdressOIB>
  <DomainObject.Predmet.ProtuStrankaListNazivFormated>
    <izvorni_sadrzaj>
      <item>CENTAR ZA ZAŠTITU LJUDSKIH PRAVA ZATOČENIH I NESTALIH GRAĐANA I ČLANOVA NJIHOVIH OBITELJI APEL</item>
    </izvorni_sadrzaj>
    <derivirana_varijabla naziv="DomainObject.Predmet.ProtuStrankaListNazivFormated_1">
      <item>CENTAR ZA ZAŠTITU LJUDSKIH PRAVA ZATOČENIH I NESTALIH GRAĐANA I ČLANOVA NJIHOVIH OBITELJI APEL</item>
    </derivirana_varijabla>
  </DomainObject.Predmet.ProtuStrankaListNazivFormated>
  <DomainObject.Predmet.ProtuStrankaListNazivFormatedOIB>
    <izvorni_sadrzaj>
      <item>CENTAR ZA ZAŠTITU LJUDSKIH PRAVA ZATOČENIH I NESTALIH GRAĐANA I ČLANOVA NJIHOVIH OBITELJI APEL, OIB 82961376795</item>
    </izvorni_sadrzaj>
    <derivirana_varijabla naziv="DomainObject.Predmet.ProtuStrankaListNazivFormatedOIB_1">
      <item>CENTAR ZA ZAŠTITU LJUDSKIH PRAVA ZATOČENIH I NESTALIH GRAĐANA I ČLANOVA NJIHOVIH OBITELJI APEL, OIB 82961376795</item>
    </derivirana_varijabla>
  </DomainObject.Predmet.ProtuStrankaListNazivFormatedOIB>
  <DomainObject.Predmet.OstaliListFormated>
    <izvorni_sadrzaj>
      <item>ZDENKA FARKAŠ punomoćnik sudionika u postupku CENTAR ZA ZAŠTITU LJUDSKIH PRAVA ZATOČENIH I NESTALIH GRAĐANA I ČLANOVA NJIHOVIH OBITELJI APEL</item>
    </izvorni_sadrzaj>
    <derivirana_varijabla naziv="DomainObject.Predmet.OstaliListFormated_1">
      <item>ZDENKA FARKAŠ punomoćnik sudionika u postupku CENTAR ZA ZAŠTITU LJUDSKIH PRAVA ZATOČENIH I NESTALIH GRAĐANA I ČLANOVA NJIHOVIH OBITELJI APEL</item>
    </derivirana_varijabla>
  </DomainObject.Predmet.OstaliListFormated>
  <DomainObject.Predmet.OstaliListFormatedOIB>
    <izvorni_sadrzaj>
      <item>ZDENKA FARKAŠ, OIB 82961376795 punomoćnik sudionika u postupku CENTAR ZA ZAŠTITU LJUDSKIH PRAVA ZATOČENIH I NESTALIH GRAĐANA I ČLANOVA NJIHOVIH OBITELJI APEL</item>
    </izvorni_sadrzaj>
    <derivirana_varijabla naziv="DomainObject.Predmet.OstaliListFormatedOIB_1">
      <item>ZDENKA FARKAŠ, OIB 82961376795 punomoćnik sudionika u postupku CENTAR ZA ZAŠTITU LJUDSKIH PRAVA ZATOČENIH I NESTALIH GRAĐANA I ČLANOVA NJIHOVIH OBITELJI APEL</item>
    </derivirana_varijabla>
  </DomainObject.Predmet.OstaliListFormatedOIB>
  <DomainObject.Predmet.OstaliListFormatedWithAdress>
    <izvorni_sadrzaj>
      <item>ZDENKA FARKAŠ, SELSKA 2, 10000 Zagreb punomoćnik sudionika u postupku CENTAR ZA ZAŠTITU LJUDSKIH PRAVA ZATOČENIH I NESTALIH GRAĐANA I ČLANOVA NJIHOVIH OBITELJI APEL</item>
    </izvorni_sadrzaj>
    <derivirana_varijabla naziv="DomainObject.Predmet.OstaliListFormatedWithAdress_1">
      <item>ZDENKA FARKAŠ, SELSKA 2, 10000 Zagreb punomoćnik sudionika u postupku CENTAR ZA ZAŠTITU LJUDSKIH PRAVA ZATOČENIH I NESTALIH GRAĐANA I ČLANOVA NJIHOVIH OBITELJI APEL</item>
    </derivirana_varijabla>
  </DomainObject.Predmet.OstaliListFormatedWithAdress>
  <DomainObject.Predmet.OstaliListFormatedWithAdressOIB>
    <izvorni_sadrzaj>
      <item>ZDENKA FARKAŠ, OIB 82961376795, SELSKA 2, 10000 Zagreb punomoćnik sudionika u postupku CENTAR ZA ZAŠTITU LJUDSKIH PRAVA ZATOČENIH I NESTALIH GRAĐANA I ČLANOVA NJIHOVIH OBITELJI APEL</item>
    </izvorni_sadrzaj>
    <derivirana_varijabla naziv="DomainObject.Predmet.OstaliListFormatedWithAdressOIB_1">
      <item>ZDENKA FARKAŠ, OIB 82961376795, SELSKA 2, 10000 Zagreb punomoćnik sudionika u postupku CENTAR ZA ZAŠTITU LJUDSKIH PRAVA ZATOČENIH I NESTALIH GRAĐANA I ČLANOVA NJIHOVIH OBITELJI APEL</item>
    </derivirana_varijabla>
  </DomainObject.Predmet.OstaliListFormatedWithAdressOIB>
  <DomainObject.Predmet.OstaliListNazivFormated>
    <izvorni_sadrzaj>
      <item>ZDENKA FARKAŠ</item>
    </izvorni_sadrzaj>
    <derivirana_varijabla naziv="DomainObject.Predmet.OstaliListNazivFormated_1">
      <item>ZDENKA FARKAŠ</item>
    </derivirana_varijabla>
  </DomainObject.Predmet.OstaliListNazivFormated>
  <DomainObject.Predmet.OstaliListNazivFormatedOIB>
    <izvorni_sadrzaj>
      <item>ZDENKA FARKAŠ, OIB 82961376795</item>
    </izvorni_sadrzaj>
    <derivirana_varijabla naziv="DomainObject.Predmet.OstaliListNazivFormatedOIB_1">
      <item>ZDENKA FARKAŠ, OIB 82961376795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ZAŠTITU LJUDSKIH PRAVA ZATOČENIH I NESTALIH GRAĐANA I ČLANOVA NJIHOVIH OBITELJI APEL</izvorni_sadrzaj>
    <derivirana_varijabla naziv="DomainObject.Predmet.ProtustrankaIDrugi_1">CENTAR ZA ZAŠTITU LJUDSKIH PRAVA ZATOČENIH I NESTALIH GRAĐANA I ČLANOVA NJIHOVIH OBITELJI APEL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ZAŠTITU LJUDSKIH PRAVA ZATOČENIH I NESTALIH GRAĐANA I ČLANOVA NJIHOVIH OBITELJI APEL, OIB 82961376795, Ilica 256B, 10000 Zagreb</izvorni_sadrzaj>
    <derivirana_varijabla naziv="DomainObject.Predmet.ProtustrankaIDrugiAdressOIB_1">CENTAR ZA ZAŠTITU LJUDSKIH PRAVA ZATOČENIH I NESTALIH GRAĐANA I ČLANOVA NJIHOVIH OBITELJI APEL, OIB 82961376795, Ilica 256B,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2016.</izvorni_sadrzaj>
    <derivirana_varijabla naziv="DomainObject.Predmet.OdlukaRjesenje.DatumDonosenjaOdluke_1">6.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St-2193/2015-6</izvorni_sadrzaj>
    <derivirana_varijabla naziv="DomainObject.Predmet.OdlukaRjesenje.Oznaka_1">St-2193/2015-6</derivirana_varijabla>
  </DomainObject.Predmet.OdlukaRjesenje.Oznaka>
  <DomainObject.Predmet.SudioniciListNaziv>
    <izvorni_sadrzaj>
      <item>CENTAR ZA ZAŠTITU LJUDSKIH PRAVA ZATOČENIH I NESTALIH GRAĐANA I ČLANOVA NJIHOVIH OBITELJI APEL</item>
      <item>FINA Regionalni centar Zagreb</item>
      <item>ZDENKA FARKAŠ</item>
    </izvorni_sadrzaj>
    <derivirana_varijabla naziv="DomainObject.Predmet.SudioniciListNaziv_1">
      <item>CENTAR ZA ZAŠTITU LJUDSKIH PRAVA ZATOČENIH I NESTALIH GRAĐANA I ČLANOVA NJIHOVIH OBITELJI APEL</item>
      <item>FINA Regionalni centar Zagreb</item>
      <item>ZDENKA FARKAŠ</item>
    </derivirana_varijabla>
  </DomainObject.Predmet.SudioniciListNaziv>
  <DomainObject.Predmet.SudioniciListAdressOIB>
    <izvorni_sadrzaj>
      <item>CENTAR ZA ZAŠTITU LJUDSKIH PRAVA ZATOČENIH I NESTALIH GRAĐANA I ČLANOVA NJIHOVIH OBITELJI APEL, OIB 82961376795, Ilica 256B,10000 Zagreb</item>
      <item>FINA Regionalni centar Zagreb, OIB 85821130368, Trg svibanjskih žrtava 1995. 1,10000 Zagreb</item>
      <item>ZDENKA FARKAŠ, OIB 82961376795, SELSKA 2,10000 Zagreb</item>
    </izvorni_sadrzaj>
    <derivirana_varijabla naziv="DomainObject.Predmet.SudioniciListAdressOIB_1">
      <item>CENTAR ZA ZAŠTITU LJUDSKIH PRAVA ZATOČENIH I NESTALIH GRAĐANA I ČLANOVA NJIHOVIH OBITELJI APEL, OIB 82961376795, Ilica 256B,10000 Zagreb</item>
      <item>FINA Regionalni centar Zagreb, OIB 85821130368, Trg svibanjskih žrtava 1995. 1,10000 Zagreb</item>
      <item>ZDENKA FARKAŠ, OIB 82961376795, SELSKA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82961376795</item>
      <item>, OIB 85821130368</item>
      <item>, OIB 82961376795</item>
    </izvorni_sadrzaj>
    <derivirana_varijabla naziv="DomainObject.Predmet.SudioniciListNazivOIB_1">
      <item>, OIB 82961376795</item>
      <item>, OIB 85821130368</item>
      <item>, OIB 82961376795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1258</properties:Characters>
  <properties:Lines>41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2016-05-09T07:05:00Z</dcterms:created>
  <dc:creator>wsadmin</dc:creator>
  <cp:lastModifiedBy>Marija Kojić</cp:lastModifiedBy>
  <cp:lastPrinted>2014-09-04T08:31:00Z</cp:lastPrinted>
  <dcterms:modified xmlns:xsi="http://www.w3.org/2001/XMLSchema-instance" xsi:type="dcterms:W3CDTF">2016-05-09T07:17:00Z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