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8824" w14:paraId="a768824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452909">
        <w:t>457</w:t>
      </w:r>
      <w:r w:rsidR="00D005A0">
        <w:t>/2017</w:t>
      </w:r>
      <w:r>
        <w:t>-</w:t>
      </w:r>
      <w:r w:rsidR="00452909">
        <w:t>16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452909">
        <w:t>ZMAJEVO OKO-ROGOZNICA</w:t>
      </w:r>
      <w:r w:rsidR="00452909" w:rsidRPr="00D66D2E">
        <w:t xml:space="preserve"> d.o.o., </w:t>
      </w:r>
      <w:r w:rsidR="00452909">
        <w:t>Rogoznica</w:t>
      </w:r>
      <w:r w:rsidR="00452909" w:rsidRPr="00D66D2E">
        <w:t xml:space="preserve">, </w:t>
      </w:r>
      <w:r w:rsidR="00452909">
        <w:t>Rogozničkih branitelja 47</w:t>
      </w:r>
      <w:r w:rsidR="00452909" w:rsidRPr="00D66D2E">
        <w:t xml:space="preserve">, OIB: </w:t>
      </w:r>
      <w:r w:rsidR="00452909">
        <w:t>19517378420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914558" w:rsidP="00DB030D" w:rsidR="00AB7880" w:rsidRPr="00A066D0">
      <w:pPr>
        <w:jc w:val="center"/>
      </w:pPr>
      <w:r>
        <w:t>U Zadru, 22</w:t>
      </w:r>
      <w:r w:rsidR="00E63BC4">
        <w:t xml:space="preserve">. </w:t>
      </w:r>
      <w:r>
        <w:t>kolovoza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703D54" w:rsidP="00703D54" w:rsidR="00D9714B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703D54" w:rsidP="00D9714B" w:rsidR="00D9714B" w:rsidRPr="00F60CD9">
      <w:r>
        <w:t xml:space="preserve">Ante </w:t>
      </w:r>
      <w:proofErr w:type="spellStart"/>
      <w:r>
        <w:t>Rubelj</w:t>
      </w:r>
      <w:proofErr w:type="spellEnd"/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 xml:space="preserve">Ardena </w:t>
      </w:r>
      <w:proofErr w:type="spellStart"/>
      <w:r w:rsidR="00776EE8">
        <w:t>Bajlo</w:t>
      </w:r>
      <w:proofErr w:type="spellEnd"/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2033BA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2033BA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3E1565"/>
    <w:rsid w:val="0041127A"/>
    <w:rsid w:val="00411A53"/>
    <w:rsid w:val="00426FE6"/>
    <w:rsid w:val="00443765"/>
    <w:rsid w:val="00445D3A"/>
    <w:rsid w:val="00452909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03D54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3812"/>
    <w:rsid w:val="008651DB"/>
    <w:rsid w:val="00871A78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14558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3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D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D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D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D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3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D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D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D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D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ZMAJEVO OKO-ROGOZNICA društvo s ograničenom odgovornošću za građenje i poslovne usluge</izvorni_sadrzaj>
    <derivirana_varijabla naziv="DomainObject.Predmet.ProtustrankaFormated_1">  ZMAJEVO OKO-ROGOZNICA društvo s ograničenom odgovornošću za građenje i poslovne usluge</derivirana_varijabla>
  </DomainObject.Predmet.ProtustrankaFormated>
  <DomainObject.Predmet.ProtustrankaFormatedOIB>
    <izvorni_sadrzaj>  ZMAJEVO OKO-ROGOZNICA društvo s ograničenom odgovornošću za građenje i poslovne usluge, OIB 19517378420</izvorni_sadrzaj>
    <derivirana_varijabla naziv="DomainObject.Predmet.ProtustrankaFormatedOIB_1">  ZMAJEVO OKO-ROGOZNICA društvo s ograničenom odgovornošću za građenje i poslovne usluge, OIB 19517378420</derivirana_varijabla>
  </DomainObject.Predmet.ProtustrankaFormatedOIB>
  <DomainObject.Predmet.ProtustrankaFormatedWithAdress>
    <izvorni_sadrzaj> ZMAJEVO OKO-ROGOZNICA društvo s ograničenom odgovornošću za građenje i poslovne usluge, Rogozničkih branitelja 47, 22202 Rogoznica</izvorni_sadrzaj>
    <derivirana_varijabla naziv="DomainObject.Predmet.ProtustrankaFormatedWithAdress_1"> ZMAJEVO OKO-ROGOZNICA društvo s ograničenom odgovornošću za građenje i poslovne usluge, Rogozničkih branitelja 47, 22202 Rogoznica</derivirana_varijabla>
  </DomainObject.Predmet.ProtustrankaFormatedWithAdress>
  <DomainObject.Predmet.ProtustrankaFormatedWithAdressOIB>
    <izvorni_sadrzaj> ZMAJEVO OKO-ROGOZNICA društvo s ograničenom odgovornošću za građenje i poslovne usluge, OIB 19517378420, Rogozničkih branitelja 47, 22202 Rogoznica</izvorni_sadrzaj>
    <derivirana_varijabla naziv="DomainObject.Predmet.ProtustrankaFormatedWithAdressOIB_1"> ZMAJEVO OKO-ROGOZNICA društvo s ograničenom odgovornošću za građenje i poslovne usluge, OIB 19517378420, Rogozničkih branitelja 47, 22202 Rogoznica</derivirana_varijabla>
  </DomainObject.Predmet.ProtustrankaFormatedWithAdressOIB>
  <DomainObject.Predmet.ProtustrankaWithAdress>
    <izvorni_sadrzaj>ZMAJEVO OKO-ROGOZNICA društvo s ograničenom odgovornošću za građenje i poslovne usluge Rogozničkih branitelja 47, 22202 Rogoznica</izvorni_sadrzaj>
    <derivirana_varijabla naziv="DomainObject.Predmet.ProtustrankaWithAdress_1">ZMAJEVO OKO-ROGOZNICA društvo s ograničenom odgovornošću za građenje i poslovne usluge Rogozničkih branitelja 47, 22202 Rogoznica</derivirana_varijabla>
  </DomainObject.Predmet.ProtustrankaWithAdress>
  <DomainObject.Predmet.ProtustrankaWithAdressOIB>
    <izvorni_sadrzaj>ZMAJEVO OKO-ROGOZNICA društvo s ograničenom odgovornošću za građenje i poslovne usluge, OIB 19517378420, Rogozničkih branitelja 47, 22202 Rogoznica</izvorni_sadrzaj>
    <derivirana_varijabla naziv="DomainObject.Predmet.ProtustrankaWithAdressOIB_1">ZMAJEVO OKO-ROGOZNICA društvo s ograničenom odgovornošću za građenje i poslovne usluge, OIB 19517378420, Rogozničkih branitelja 47, 22202 Rogoznica</derivirana_varijabla>
  </DomainObject.Predmet.ProtustrankaWithAdressOIB>
  <DomainObject.Predmet.ProtustrankaNazivFormated>
    <izvorni_sadrzaj>ZMAJEVO OKO-ROGOZNICA društvo s ograničenom odgovornošću za građenje i poslovne usluge</izvorni_sadrzaj>
    <derivirana_varijabla naziv="DomainObject.Predmet.ProtustrankaNazivFormated_1">ZMAJEVO OKO-ROGOZNICA društvo s ograničenom odgovornošću za građenje i poslovne usluge</derivirana_varijabla>
  </DomainObject.Predmet.ProtustrankaNazivFormated>
  <DomainObject.Predmet.ProtustrankaNazivFormatedOIB>
    <izvorni_sadrzaj>ZMAJEVO OKO-ROGOZNICA društvo s ograničenom odgovornošću za građenje i poslovne usluge, OIB 19517378420</izvorni_sadrzaj>
    <derivirana_varijabla naziv="DomainObject.Predmet.ProtustrankaNazivFormatedOIB_1">ZMAJEVO OKO-ROGOZNICA društvo s ograničenom odgovornošću za građenje i poslovne usluge, OIB 19517378420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ZMAJEVO OKO-ROGOZNICA društvo s ograničenom odgovornošću za građenje i poslovne usluge</item>
    </izvorni_sadrzaj>
    <derivirana_varijabla naziv="DomainObject.Predmet.ProtuStrankaListFormated_1">
      <item>ZMAJEVO OKO-ROGOZNICA društvo s ograničenom odgovornošću za građenje i poslovne usluge</item>
    </derivirana_varijabla>
  </DomainObject.Predmet.ProtuStrankaListFormated>
  <DomainObject.Predmet.ProtuStrankaListFormatedOIB>
    <izvorni_sadrzaj>
      <item>ZMAJEVO OKO-ROGOZNICA društvo s ograničenom odgovornošću za građenje i poslovne usluge, OIB 19517378420</item>
    </izvorni_sadrzaj>
    <derivirana_varijabla naziv="DomainObject.Predmet.ProtuStrankaListFormatedOIB_1">
      <item>ZMAJEVO OKO-ROGOZNICA društvo s ograničenom odgovornošću za građenje i poslovne usluge, OIB 19517378420</item>
    </derivirana_varijabla>
  </DomainObject.Predmet.ProtuStrankaListFormatedOIB>
  <DomainObject.Predmet.ProtuStrankaListFormatedWithAdress>
    <izvorni_sadrzaj>
      <item>ZMAJEVO OKO-ROGOZNICA društvo s ograničenom odgovornošću za građenje i poslovne usluge, Rogozničkih branitelja 47, 22202 Rogoznica</item>
    </izvorni_sadrzaj>
    <derivirana_varijabla naziv="DomainObject.Predmet.ProtuStrankaListFormatedWithAdress_1">
      <item>ZMAJEVO OKO-ROGOZNICA društvo s ograničenom odgovornošću za građenje i poslovne usluge, Rogozničkih branitelja 47, 22202 Rogoznica</item>
    </derivirana_varijabla>
  </DomainObject.Predmet.ProtuStrankaListFormatedWithAdress>
  <DomainObject.Predmet.ProtuStrankaListFormatedWithAdressOIB>
    <izvorni_sadrzaj>
      <item>ZMAJEVO OKO-ROGOZNICA društvo s ograničenom odgovornošću za građenje i poslovne usluge, OIB 19517378420, Rogozničkih branitelja 47, 22202 Rogoznica</item>
    </izvorni_sadrzaj>
    <derivirana_varijabla naziv="DomainObject.Predmet.ProtuStrankaListFormatedWithAdressOIB_1">
      <item>ZMAJEVO OKO-ROGOZNICA društvo s ograničenom odgovornošću za građenje i poslovne usluge, OIB 19517378420, Rogozničkih branitelja 47, 22202 Rogoznica</item>
    </derivirana_varijabla>
  </DomainObject.Predmet.ProtuStrankaListFormatedWithAdressOIB>
  <DomainObject.Predmet.ProtuStrankaListNazivFormated>
    <izvorni_sadrzaj>
      <item>ZMAJEVO OKO-ROGOZNICA društvo s ograničenom odgovornošću za građenje i poslovne usluge</item>
    </izvorni_sadrzaj>
    <derivirana_varijabla naziv="DomainObject.Predmet.ProtuStrankaListNazivFormated_1">
      <item>ZMAJEVO OKO-ROGOZNICA društvo s ograničenom odgovornošću za građenje i poslovne usluge</item>
    </derivirana_varijabla>
  </DomainObject.Predmet.ProtuStrankaListNazivFormated>
  <DomainObject.Predmet.ProtuStrankaListNazivFormatedOIB>
    <izvorni_sadrzaj>
      <item>ZMAJEVO OKO-ROGOZNICA društvo s ograničenom odgovornošću za građenje i poslovne usluge, OIB 19517378420</item>
    </izvorni_sadrzaj>
    <derivirana_varijabla naziv="DomainObject.Predmet.ProtuStrankaListNazivFormatedOIB_1">
      <item>ZMAJEVO OKO-ROGOZNICA društvo s ograničenom odgovornošću za građenje i poslovne usluge, OIB 19517378420</item>
    </derivirana_varijabla>
  </DomainObject.Predmet.ProtuStrankaListNazivFormatedOIB>
  <DomainObject.Predmet.OstaliListFormated>
    <izvorni_sadrzaj>
      <item>Željan Bego</item>
    </izvorni_sadrzaj>
    <derivirana_varijabla naziv="DomainObject.Predmet.OstaliListFormated_1">
      <item>Željan Bego</item>
    </derivirana_varijabla>
  </DomainObject.Predmet.OstaliListFormated>
  <DomainObject.Predmet.OstaliListFormatedOIB>
    <izvorni_sadrzaj>
      <item>Željan Bego, OIB 64057676530</item>
    </izvorni_sadrzaj>
    <derivirana_varijabla naziv="DomainObject.Predmet.OstaliListFormatedOIB_1">
      <item>Željan Bego, OIB 64057676530</item>
    </derivirana_varijabla>
  </DomainObject.Predmet.OstaliListFormatedOIB>
  <DomainObject.Predmet.OstaliListFormatedWithAdress>
    <izvorni_sadrzaj>
      <item>Željan Bego, Rogozničkih Branitelja 47, 22202 Rogoznica</item>
    </izvorni_sadrzaj>
    <derivirana_varijabla naziv="DomainObject.Predmet.OstaliListFormatedWithAdress_1">
      <item>Željan Bego, Rogozničkih Branitelja 47, 22202 Rogoznica</item>
    </derivirana_varijabla>
  </DomainObject.Predmet.OstaliListFormatedWithAdress>
  <DomainObject.Predmet.OstaliListFormatedWithAdressOIB>
    <izvorni_sadrzaj>
      <item>Željan Bego, OIB 64057676530, Rogozničkih Branitelja 47, 22202 Rogoznica</item>
    </izvorni_sadrzaj>
    <derivirana_varijabla naziv="DomainObject.Predmet.OstaliListFormatedWithAdressOIB_1">
      <item>Željan Bego, OIB 64057676530, Rogozničkih Branitelja 47, 22202 Rogoznica</item>
    </derivirana_varijabla>
  </DomainObject.Predmet.OstaliListFormatedWithAdressOIB>
  <DomainObject.Predmet.OstaliListNazivFormated>
    <izvorni_sadrzaj>
      <item>Željan Bego</item>
    </izvorni_sadrzaj>
    <derivirana_varijabla naziv="DomainObject.Predmet.OstaliListNazivFormated_1">
      <item>Željan Bego</item>
    </derivirana_varijabla>
  </DomainObject.Predmet.OstaliListNazivFormated>
  <DomainObject.Predmet.OstaliListNazivFormatedOIB>
    <izvorni_sadrzaj>
      <item>Željan Bego, OIB 64057676530</item>
    </izvorni_sadrzaj>
    <derivirana_varijabla naziv="DomainObject.Predmet.OstaliListNazivFormatedOIB_1">
      <item>Željan Bego, OIB 64057676530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ZMAJEVO OKO-ROGOZNICA društvo s ograničenom odgovornošću za građenje i poslovne usluge</izvorni_sadrzaj>
    <derivirana_varijabla naziv="DomainObject.Predmet.ProtustrankaIDrugi_1">ZMAJEVO OKO-ROGOZNICA društvo s ograničenom odgovornošću za građenje i poslovne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ZMAJEVO OKO-ROGOZNICA društvo s ograničenom odgovornošću za građenje i poslovne usluge, OIB 19517378420, Rogozničkih branitelja 47, 22202 Rogoznica</izvorni_sadrzaj>
    <derivirana_varijabla naziv="DomainObject.Predmet.ProtustrankaIDrugiAdressOIB_1">ZMAJEVO OKO-ROGOZNICA društvo s ograničenom odgovornošću za građenje i poslovne usluge, OIB 19517378420, Rogozničkih branitelja 47,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ZMAJEVO OKO-ROGOZNICA društvo s ograničenom odgovornošću za građenje i poslovne usluge</item>
      <item>Željan Bego</item>
    </izvorni_sadrzaj>
    <derivirana_varijabla naziv="DomainObject.Predmet.SudioniciListNaziv_1">
      <item>FINA - Podružnica Šibenik</item>
      <item>ZMAJEVO OKO-ROGOZNICA društvo s ograničenom odgovornošću za građenje i poslovne usluge</item>
      <item>Željan Bego</item>
    </derivirana_varijabla>
  </DomainObject.Predmet.SudioniciListNaziv>
  <DomainObject.Predmet.SudioniciListAdressOIB>
    <izvorni_sadrzaj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izvorni_sadrzaj>
    <derivirana_varijabla naziv="DomainObject.Predmet.SudioniciListAdressOIB_1"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19517378420</item>
      <item>, OIB 64057676530</item>
    </izvorni_sadrzaj>
    <derivirana_varijabla naziv="DomainObject.Predmet.SudioniciListNazivOIB_1">
      <item>, OIB 85821130368</item>
      <item>, OIB 19517378420</item>
      <item>, OIB 64057676530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526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2018-07-10T09:19:00Z</dcterms:created>
  <dc:creator>Administrator</dc:creator>
  <cp:lastModifiedBy>Ante Rubelj</cp:lastModifiedBy>
  <cp:lastPrinted>2017-05-09T11:42:00Z</cp:lastPrinted>
  <dcterms:modified xmlns:xsi="http://www.w3.org/2001/XMLSchema-instance" xsi:type="dcterms:W3CDTF">2018-08-23T10:44:00Z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(St-457-17-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