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58d8" w14:paraId="2bc58d8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EF1A58">
        <w:t>1635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3D2D71" w:rsidR="004A3868" w:rsidRPr="003D2D7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 w:rsidRPr="00D14516"/>
    <w:p w:rsidRDefault="004A3868" w:rsidP="003D2D71" w:rsidR="00C71FF8" w:rsidRPr="003D2D71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371CBF">
        <w:t xml:space="preserve">Financijske agencije OIB: 85821130368 RC OSIJEK, Podružnica Osijek, L.Jagera 3, za </w:t>
      </w:r>
      <w:r w:rsidR="005E75BE">
        <w:t>provedbu</w:t>
      </w:r>
      <w:r w:rsidR="00EF1A58">
        <w:t xml:space="preserve"> skraćenog stečajnog postupka</w:t>
      </w:r>
      <w:r w:rsidR="00371CBF">
        <w:t xml:space="preserve"> nad dužnikom </w:t>
      </w:r>
      <w:r w:rsidR="00EF1A58">
        <w:t>E&amp;S j.d.o.o. za ugostiteljstvo i trgovinu, Osijek, Koranska 26, MBS: 030160550, OIB: 63146795907</w:t>
      </w:r>
      <w:r w:rsidR="00250413">
        <w:t xml:space="preserve">, dana </w:t>
      </w:r>
      <w:r w:rsidR="00EF1A58">
        <w:t>19</w:t>
      </w:r>
      <w:r w:rsidR="009A15A2">
        <w:t>. prosinca</w:t>
      </w:r>
      <w:r w:rsidR="00064FF2">
        <w:t xml:space="preserve"> 2017.</w:t>
      </w:r>
      <w:r w:rsidR="00EC7990"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3D2D71" w:rsidR="00EF1A58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EF1A58">
        <w:t>E&amp;S j.d.o.o. za ugostiteljstvo i trgovinu, Osijek, Koranska 26, MBS: 030160550, OIB: 63146795907.</w:t>
      </w:r>
    </w:p>
    <w:p w:rsidRDefault="00E17C16" w:rsidP="003D2D71" w:rsidR="00E17C16" w:rsidRPr="00E17C16">
      <w:pPr>
        <w:ind w:firstLine="720"/>
        <w:jc w:val="both"/>
      </w:pP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9A15A2">
        <w:t>29. studenoga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5E75BE">
        <w:t xml:space="preserve">provedbu </w:t>
      </w:r>
      <w:r w:rsidR="00665E74" w:rsidRPr="00665E74">
        <w:t xml:space="preserve">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/17-01/04, Ur.broj: 04-06-17-</w:t>
      </w:r>
      <w:r w:rsidR="00EF1A58">
        <w:t>5759</w:t>
      </w:r>
      <w:r w:rsidR="00401554">
        <w:t xml:space="preserve"> </w:t>
      </w:r>
      <w:r w:rsidR="00665E74">
        <w:t xml:space="preserve">od </w:t>
      </w:r>
      <w:r w:rsidR="009A15A2">
        <w:t xml:space="preserve">28. studenoga </w:t>
      </w:r>
      <w:r w:rsidR="00665E74">
        <w:t xml:space="preserve">2017. nad stečajnim dužnikom </w:t>
      </w:r>
      <w:r w:rsidR="00EF1A58">
        <w:t>E&amp;S j.d.o.o. za ugostiteljstvo i trgovinu, Osijek, Koranska 26, MBS: 030160550, OIB: 63146795907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9A15A2">
        <w:t>1. prosinca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E748BA" w:rsidP="00651050" w:rsidR="00E748BA">
      <w:pPr>
        <w:jc w:val="right"/>
      </w:pPr>
      <w:r>
        <w:lastRenderedPageBreak/>
        <w:t>19 St-</w:t>
      </w:r>
      <w:r w:rsidR="00EF1A58">
        <w:t>1635</w:t>
      </w:r>
      <w:r>
        <w:t>/17-5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EF1A58">
        <w:t>18</w:t>
      </w:r>
      <w:r w:rsidR="009A15A2">
        <w:t>. prosinca</w:t>
      </w:r>
      <w:r>
        <w:t xml:space="preserve"> 2017. zaprimljen je podnesak Županijskog državnog odvjetništva u </w:t>
      </w:r>
      <w:r w:rsidR="00371CBF">
        <w:t>Osijeku</w:t>
      </w:r>
      <w:r>
        <w:t>, broj: S-DO-</w:t>
      </w:r>
      <w:r w:rsidR="00EF1A58">
        <w:t>170</w:t>
      </w:r>
      <w:r w:rsidR="000E198A">
        <w:t>/2017</w:t>
      </w:r>
      <w:r>
        <w:t xml:space="preserve"> od </w:t>
      </w:r>
      <w:r w:rsidR="00EF1A58">
        <w:t>14</w:t>
      </w:r>
      <w:r w:rsidR="009A15A2">
        <w:t>. prosinca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</w:t>
      </w:r>
      <w:r w:rsidR="00371CBF">
        <w:t>, Porezna uprava Područni ured Osijek</w:t>
      </w:r>
      <w:r w:rsidR="004B75E8">
        <w:t xml:space="preserve">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EF1A58">
        <w:t>34.180,72</w:t>
      </w:r>
      <w:r w:rsidR="00371CBF">
        <w:t xml:space="preserve"> kn </w:t>
      </w:r>
      <w:r w:rsidR="00EF1A58">
        <w:t>koja se temelji na knjigovodstvenom stanju duga na dan 5. prosinca 2017. godine, koju stečajni dužnik nije namirio.</w:t>
      </w:r>
      <w:r w:rsidR="00371CBF">
        <w:t xml:space="preserve"> Također, vjerovnik je naveo da kod dužnika postoji stečajni razlog </w:t>
      </w:r>
      <w:r w:rsidR="00EF1A58">
        <w:t xml:space="preserve">zato što dužnik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Prema podacima Financijske agencije na dan 5. prosinca 2017. isti je u blokadi 628 dana.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EF1A58">
        <w:rPr>
          <w:bCs/>
        </w:rPr>
        <w:t>19</w:t>
      </w:r>
      <w:r w:rsidR="00001057">
        <w:rPr>
          <w:bCs/>
        </w:rPr>
        <w:t>. prosinca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001057" w:rsidP="00B75497" w:rsidR="00001057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371CBF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371CBF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EF1A58">
        <w:t>18</w:t>
      </w:r>
      <w:r w:rsidR="00001057">
        <w:t>.12.</w:t>
      </w:r>
      <w:r w:rsidR="00D1704E">
        <w:t xml:space="preserve"> 2017</w:t>
      </w:r>
      <w:r>
        <w:t xml:space="preserve">. (str. </w:t>
      </w:r>
      <w:r w:rsidR="00EF1A58">
        <w:t>5-6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371CBF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EF1A58">
        <w:t>9</w:t>
      </w:r>
      <w:r w:rsidR="00371CBF">
        <w:t>/1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32CFB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1A83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1CBF"/>
    <w:rsid w:val="003843C3"/>
    <w:rsid w:val="003A6C8A"/>
    <w:rsid w:val="003B06A8"/>
    <w:rsid w:val="003B51C9"/>
    <w:rsid w:val="003B7AAC"/>
    <w:rsid w:val="003D2D71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5E75BE"/>
    <w:rsid w:val="00607A96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A13EBF"/>
    <w:rsid w:val="00A27052"/>
    <w:rsid w:val="00A32CFB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237D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EF1A58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C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C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C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C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C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C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C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C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St-1635/2017</izvorni_sadrzaj>
    <derivirana_varijabla naziv="DomainObject.Predmet.OznakaBroj_1">St-1635/2017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E&amp;S j.d.o.o. za ugostiteljstvo i trgovinu</izvorni_sadrzaj>
    <derivirana_varijabla naziv="DomainObject.Predmet.ProtustrankaFormated_1">  E&amp;S j.d.o.o. za ugostiteljstvo i trgovinu</derivirana_varijabla>
  </DomainObject.Predmet.ProtustrankaFormated>
  <DomainObject.Predmet.ProtustrankaFormatedOIB>
    <izvorni_sadrzaj>  E&amp;S j.d.o.o. za ugostiteljstvo i trgovinu, OIB 63146795907</izvorni_sadrzaj>
    <derivirana_varijabla naziv="DomainObject.Predmet.ProtustrankaFormatedOIB_1">  E&amp;S j.d.o.o. za ugostiteljstvo i trgovinu, OIB 63146795907</derivirana_varijabla>
  </DomainObject.Predmet.ProtustrankaFormatedOIB>
  <DomainObject.Predmet.ProtustrankaFormatedWithAdress>
    <izvorni_sadrzaj> E&amp;S j.d.o.o. za ugostiteljstvo i trgovinu, Koranska 26, 31000 Osijek</izvorni_sadrzaj>
    <derivirana_varijabla naziv="DomainObject.Predmet.ProtustrankaFormatedWithAdress_1"> E&amp;S j.d.o.o. za ugostiteljstvo i trgovinu, Koranska 26, 31000 Osijek</derivirana_varijabla>
  </DomainObject.Predmet.ProtustrankaFormatedWithAdress>
  <DomainObject.Predmet.ProtustrankaFormatedWithAdressOIB>
    <izvorni_sadrzaj> E&amp;S j.d.o.o. za ugostiteljstvo i trgovinu, OIB 63146795907, Koranska 26, 31000 Osijek</izvorni_sadrzaj>
    <derivirana_varijabla naziv="DomainObject.Predmet.ProtustrankaFormatedWithAdressOIB_1"> E&amp;S j.d.o.o. za ugostiteljstvo i trgovinu, OIB 63146795907, Koranska 26, 31000 Osijek</derivirana_varijabla>
  </DomainObject.Predmet.ProtustrankaFormatedWithAdressOIB>
  <DomainObject.Predmet.ProtustrankaWithAdress>
    <izvorni_sadrzaj>E&amp;S j.d.o.o. za ugostiteljstvo i trgovinu Koranska 26, 31000 Osijek</izvorni_sadrzaj>
    <derivirana_varijabla naziv="DomainObject.Predmet.ProtustrankaWithAdress_1">E&amp;S j.d.o.o. za ugostiteljstvo i trgovinu Koranska 26, 31000 Osijek</derivirana_varijabla>
  </DomainObject.Predmet.ProtustrankaWithAdress>
  <DomainObject.Predmet.ProtustrankaWithAdressOIB>
    <izvorni_sadrzaj>E&amp;S j.d.o.o. za ugostiteljstvo i trgovinu, OIB 63146795907, Koranska 26, 31000 Osijek</izvorni_sadrzaj>
    <derivirana_varijabla naziv="DomainObject.Predmet.ProtustrankaWithAdressOIB_1">E&amp;S j.d.o.o. za ugostiteljstvo i trgovinu, OIB 63146795907, Koranska 26, 31000 Osijek</derivirana_varijabla>
  </DomainObject.Predmet.ProtustrankaWithAdressOIB>
  <DomainObject.Predmet.ProtustrankaNazivFormated>
    <izvorni_sadrzaj>E&amp;S j.d.o.o. za ugostiteljstvo i trgovinu</izvorni_sadrzaj>
    <derivirana_varijabla naziv="DomainObject.Predmet.ProtustrankaNazivFormated_1">E&amp;S j.d.o.o. za ugostiteljstvo i trgovinu</derivirana_varijabla>
  </DomainObject.Predmet.ProtustrankaNazivFormated>
  <DomainObject.Predmet.ProtustrankaNazivFormatedOIB>
    <izvorni_sadrzaj>E&amp;S j.d.o.o. za ugostiteljstvo i trgovinu, OIB 63146795907</izvorni_sadrzaj>
    <derivirana_varijabla naziv="DomainObject.Predmet.ProtustrankaNazivFormatedOIB_1">E&amp;S j.d.o.o. za ugostiteljstvo i trgovinu, OIB 63146795907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E&amp;S j.d.o.o. za ugostiteljstvo i trgovinu</item>
    </izvorni_sadrzaj>
    <derivirana_varijabla naziv="DomainObject.Predmet.ProtuStrankaListFormated_1">
      <item>E&amp;S j.d.o.o. za ugostiteljstvo i trgovinu</item>
    </derivirana_varijabla>
  </DomainObject.Predmet.ProtuStrankaListFormated>
  <DomainObject.Predmet.ProtuStrankaListFormatedOIB>
    <izvorni_sadrzaj>
      <item>E&amp;S j.d.o.o. za ugostiteljstvo i trgovinu, OIB 63146795907</item>
    </izvorni_sadrzaj>
    <derivirana_varijabla naziv="DomainObject.Predmet.ProtuStrankaListFormatedOIB_1">
      <item>E&amp;S j.d.o.o. za ugostiteljstvo i trgovinu, OIB 63146795907</item>
    </derivirana_varijabla>
  </DomainObject.Predmet.ProtuStrankaListFormatedOIB>
  <DomainObject.Predmet.ProtuStrankaListFormatedWithAdress>
    <izvorni_sadrzaj>
      <item>E&amp;S j.d.o.o. za ugostiteljstvo i trgovinu, Koranska 26, 31000 Osijek</item>
    </izvorni_sadrzaj>
    <derivirana_varijabla naziv="DomainObject.Predmet.ProtuStrankaListFormatedWithAdress_1">
      <item>E&amp;S j.d.o.o. za ugostiteljstvo i trgovinu, Koranska 26, 31000 Osijek</item>
    </derivirana_varijabla>
  </DomainObject.Predmet.ProtuStrankaListFormatedWithAdress>
  <DomainObject.Predmet.ProtuStrankaListFormatedWithAdressOIB>
    <izvorni_sadrzaj>
      <item>E&amp;S j.d.o.o. za ugostiteljstvo i trgovinu, OIB 63146795907, Koranska 26, 31000 Osijek</item>
    </izvorni_sadrzaj>
    <derivirana_varijabla naziv="DomainObject.Predmet.ProtuStrankaListFormatedWithAdressOIB_1">
      <item>E&amp;S j.d.o.o. za ugostiteljstvo i trgovinu, OIB 63146795907, Koranska 26, 31000 Osijek</item>
    </derivirana_varijabla>
  </DomainObject.Predmet.ProtuStrankaListFormatedWithAdressOIB>
  <DomainObject.Predmet.ProtuStrankaListNazivFormated>
    <izvorni_sadrzaj>
      <item>E&amp;S j.d.o.o. za ugostiteljstvo i trgovinu</item>
    </izvorni_sadrzaj>
    <derivirana_varijabla naziv="DomainObject.Predmet.ProtuStrankaListNazivFormated_1">
      <item>E&amp;S j.d.o.o. za ugostiteljstvo i trgovinu</item>
    </derivirana_varijabla>
  </DomainObject.Predmet.ProtuStrankaListNazivFormated>
  <DomainObject.Predmet.ProtuStrankaListNazivFormatedOIB>
    <izvorni_sadrzaj>
      <item>E&amp;S j.d.o.o. za ugostiteljstvo i trgovinu, OIB 63146795907</item>
    </izvorni_sadrzaj>
    <derivirana_varijabla naziv="DomainObject.Predmet.ProtuStrankaListNazivFormatedOIB_1">
      <item>E&amp;S j.d.o.o. za ugostiteljstvo i trgovinu, OIB 63146795907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E&amp;S j.d.o.o. za ugostiteljstvo i trgovinu</izvorni_sadrzaj>
    <derivirana_varijabla naziv="DomainObject.Predmet.ProtustrankaIDrugi_1">E&amp;S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E&amp;S j.d.o.o. za ugostiteljstvo i trgovinu, OIB 63146795907, Koranska 26, 31000 Osijek</izvorni_sadrzaj>
    <derivirana_varijabla naziv="DomainObject.Predmet.ProtustrankaIDrugiAdressOIB_1">E&amp;S j.d.o.o. za ugostiteljstvo i trgovinu, OIB 63146795907, Koranska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E&amp;S j.d.o.o. za ugostiteljstvo i trgovinu</item>
    </izvorni_sadrzaj>
    <derivirana_varijabla naziv="DomainObject.Predmet.SudioniciListNaziv_1">
      <item>FINA RC OSIJEK</item>
      <item>E&amp;S j.d.o.o. za ugostiteljstvo i trgovinu</item>
    </derivirana_varijabla>
  </DomainObject.Predmet.SudioniciListNaziv>
  <DomainObject.Predmet.SudioniciListAdressOIB>
    <izvorni_sadrzaj>
      <item>FINA RC OSIJEK, OIB 85821130368</item>
      <item>E&amp;S j.d.o.o. za ugostiteljstvo i trgovinu, OIB 63146795907, Koranska 26,31000 Osijek</item>
    </izvorni_sadrzaj>
    <derivirana_varijabla naziv="DomainObject.Predmet.SudioniciListAdressOIB_1">
      <item>FINA RC OSIJEK, OIB 85821130368</item>
      <item>E&amp;S j.d.o.o. za ugostiteljstvo i trgovinu, OIB 63146795907, Koranska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63146795907</item>
    </izvorni_sadrzaj>
    <derivirana_varijabla naziv="DomainObject.Predmet.SudioniciListNazivOIB_1">
      <item>, OIB 85821130368</item>
      <item>, OIB 63146795907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A2689-75CD-489E-94AE-86222EF56B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3102</properties:Characters>
  <properties:Lines>88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2017-12-19T08:08:00Z</dcterms:created>
  <dc:creator>mkocijan</dc:creator>
  <cp:lastModifiedBy>Žana Bem</cp:lastModifiedBy>
  <cp:lastPrinted>2017-12-13T08:12:00Z</cp:lastPrinted>
  <dcterms:modified xmlns:xsi="http://www.w3.org/2001/XMLSchema-instance" xsi:type="dcterms:W3CDTF">2017-12-19T08:38:00Z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