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8f28" w14:paraId="5d18f28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</w:t>
      </w:r>
      <w:r w:rsidR="00F74EBB">
        <w:t>1</w:t>
      </w:r>
      <w:r w:rsidR="00540FAF">
        <w:t>10</w:t>
      </w:r>
      <w:r w:rsidR="0049393C">
        <w:t xml:space="preserve">/17-3 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3D20DF">
        <w:t xml:space="preserve"> </w:t>
      </w:r>
      <w:r w:rsidR="00140407" w:rsidRPr="00140407">
        <w:t xml:space="preserve">Zadruga branitelja </w:t>
      </w:r>
      <w:r w:rsidR="00540FAF" w:rsidRPr="00540FAF">
        <w:t>PAN ENERGIJA d.o.o.</w:t>
      </w:r>
      <w:r w:rsidR="00540FAF">
        <w:t xml:space="preserve"> Vrbovec, Greda 17, MBS: </w:t>
      </w:r>
      <w:r w:rsidR="00540FAF" w:rsidRPr="00540FAF">
        <w:t>070121664</w:t>
      </w:r>
      <w:r w:rsidR="00540FAF">
        <w:t xml:space="preserve">, OIB </w:t>
      </w:r>
      <w:r w:rsidR="00540FAF" w:rsidRPr="00540FAF">
        <w:t>21773390575</w:t>
      </w:r>
      <w:r w:rsidR="00540FAF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E94A07">
        <w:t>3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2E5F9E">
        <w:rPr>
          <w:bCs/>
        </w:rPr>
        <w:t xml:space="preserve"> </w:t>
      </w:r>
      <w:r w:rsidR="00540FAF">
        <w:t>PAN ENERGIJA d.o.o. Vrbovec, Greda 17, MBS: 070121664, OIB 21773390575,</w:t>
      </w:r>
      <w:r w:rsidR="00EE5F4F">
        <w:t xml:space="preserve">  </w:t>
      </w:r>
      <w:r>
        <w:t>na temelju neizvršenih osnova za plaćanje iznosi</w:t>
      </w:r>
      <w:r w:rsidR="00554444">
        <w:t xml:space="preserve"> </w:t>
      </w:r>
      <w:r w:rsidR="00950581">
        <w:t xml:space="preserve">777.700,12 kn. </w:t>
      </w:r>
      <w:r w:rsidR="00ED0810">
        <w:t xml:space="preserve">         </w:t>
      </w:r>
    </w:p>
    <w:p w:rsidRDefault="00204FB3" w:rsidP="00D739FA" w:rsidR="00204FB3">
      <w:pPr>
        <w:numPr>
          <w:ilvl w:val="0"/>
          <w:numId w:val="2"/>
        </w:numPr>
        <w:jc w:val="both"/>
      </w:pPr>
      <w:r>
        <w:t>Poziva</w:t>
      </w:r>
      <w:r w:rsidR="00950581">
        <w:t xml:space="preserve">ju se osobe ovlaštene za </w:t>
      </w:r>
      <w:r w:rsidR="00394EEC">
        <w:t>zastupanje</w:t>
      </w:r>
      <w:r>
        <w:t xml:space="preserve"> dužnika</w:t>
      </w:r>
      <w:r w:rsidR="00D82FFF">
        <w:t xml:space="preserve"> </w:t>
      </w:r>
      <w:r w:rsidR="00394EEC" w:rsidRPr="00E749A7">
        <w:t>TOMISLAV DRAGIČEVIĆ, OIB: 40934173721</w:t>
      </w:r>
      <w:r w:rsidR="00E749A7" w:rsidRPr="00E749A7">
        <w:t xml:space="preserve">, </w:t>
      </w:r>
      <w:proofErr w:type="spellStart"/>
      <w:r w:rsidR="00E749A7" w:rsidRPr="00E749A7">
        <w:t>Lu</w:t>
      </w:r>
      <w:r w:rsidR="00394EEC" w:rsidRPr="00E749A7">
        <w:t>karišće</w:t>
      </w:r>
      <w:proofErr w:type="spellEnd"/>
      <w:r w:rsidR="00394EEC" w:rsidRPr="00E749A7">
        <w:t>, B</w:t>
      </w:r>
      <w:r w:rsidR="00D739FA">
        <w:t xml:space="preserve">jelovarska ulica </w:t>
      </w:r>
      <w:r w:rsidR="00394EEC" w:rsidRPr="00E749A7">
        <w:t>119</w:t>
      </w:r>
      <w:r w:rsidR="00E749A7" w:rsidRPr="00E749A7">
        <w:t xml:space="preserve"> i Borut </w:t>
      </w:r>
      <w:proofErr w:type="spellStart"/>
      <w:r w:rsidR="00E749A7" w:rsidRPr="00E749A7">
        <w:t>Marolt</w:t>
      </w:r>
      <w:proofErr w:type="spellEnd"/>
      <w:r w:rsidR="00E749A7" w:rsidRPr="00E749A7">
        <w:t xml:space="preserve">, OIB: 87093487782, Slovenija, </w:t>
      </w:r>
      <w:proofErr w:type="spellStart"/>
      <w:r w:rsidR="00E749A7" w:rsidRPr="00E749A7">
        <w:t>Žužemberk</w:t>
      </w:r>
      <w:proofErr w:type="spellEnd"/>
      <w:r w:rsidR="00E749A7" w:rsidRPr="00E749A7">
        <w:t xml:space="preserve">, </w:t>
      </w:r>
      <w:proofErr w:type="spellStart"/>
      <w:r w:rsidR="00E749A7" w:rsidRPr="00E749A7">
        <w:t>Klečet</w:t>
      </w:r>
      <w:proofErr w:type="spellEnd"/>
      <w:r w:rsidR="00E749A7" w:rsidRPr="00E749A7">
        <w:t xml:space="preserve"> 46</w:t>
      </w:r>
      <w:r w:rsidR="00A3272B">
        <w:t>, da u</w:t>
      </w:r>
      <w:r w:rsidR="00E14EAA">
        <w:t xml:space="preserve"> </w:t>
      </w:r>
      <w:r w:rsidR="00C55B3B">
        <w:t xml:space="preserve"> r</w:t>
      </w:r>
      <w:r>
        <w:t>oku od 15 (petnaest) dana od dana objave ovog oglasa na mrežnoj stranici e-Oglasna ploča sudova podnes</w:t>
      </w:r>
      <w:r w:rsidR="00D739FA">
        <w:t xml:space="preserve">u </w:t>
      </w:r>
      <w:r>
        <w:t xml:space="preserve">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A3272B">
        <w:t>1</w:t>
      </w:r>
      <w:r w:rsidR="00D739FA">
        <w:t>10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E94A07">
        <w:t>3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D739FA" w:rsidR="00204FB3" w:rsidRPr="00D739FA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E26155">
        <w:t>25/11</w:t>
      </w:r>
      <w:r w:rsidR="00E37104">
        <w:t xml:space="preserve">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615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491A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0407"/>
    <w:rsid w:val="00143158"/>
    <w:rsid w:val="001437B2"/>
    <w:rsid w:val="001502BA"/>
    <w:rsid w:val="0015158C"/>
    <w:rsid w:val="0015191D"/>
    <w:rsid w:val="001525A9"/>
    <w:rsid w:val="00153466"/>
    <w:rsid w:val="0016238B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2526"/>
    <w:rsid w:val="002B4236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43F0"/>
    <w:rsid w:val="002D6509"/>
    <w:rsid w:val="002D7376"/>
    <w:rsid w:val="002D7681"/>
    <w:rsid w:val="002E29C8"/>
    <w:rsid w:val="002E4C0B"/>
    <w:rsid w:val="002E5F9E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4EEC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6F2C"/>
    <w:rsid w:val="004B490A"/>
    <w:rsid w:val="004C3969"/>
    <w:rsid w:val="004C57E1"/>
    <w:rsid w:val="004D2575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0FAF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0581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272B"/>
    <w:rsid w:val="00A3598F"/>
    <w:rsid w:val="00A405B5"/>
    <w:rsid w:val="00A42167"/>
    <w:rsid w:val="00A45260"/>
    <w:rsid w:val="00A46436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39FA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3FFD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26155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49A7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C0019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74EBB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25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5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5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5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5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25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5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5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5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5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St-1110/2017</izvorni_sadrzaj>
    <derivirana_varijabla naziv="DomainObject.Predmet.OznakaBroj_1">St-1110/2017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PAN ENERGIJA d.o.o.</izvorni_sadrzaj>
    <derivirana_varijabla naziv="DomainObject.Predmet.ProtustrankaFormated_1">  PAN ENERGIJA d.o.o.</derivirana_varijabla>
  </DomainObject.Predmet.ProtustrankaFormated>
  <DomainObject.Predmet.ProtustrankaFormatedOIB>
    <izvorni_sadrzaj>  PAN ENERGIJA d.o.o., OIB 21773390575</izvorni_sadrzaj>
    <derivirana_varijabla naziv="DomainObject.Predmet.ProtustrankaFormatedOIB_1">  PAN ENERGIJA d.o.o., OIB 21773390575</derivirana_varijabla>
  </DomainObject.Predmet.ProtustrankaFormatedOIB>
  <DomainObject.Predmet.ProtustrankaFormatedWithAdress>
    <izvorni_sadrzaj> PAN ENERGIJA d.o.o., Greda 17, 10340 Vrbovec</izvorni_sadrzaj>
    <derivirana_varijabla naziv="DomainObject.Predmet.ProtustrankaFormatedWithAdress_1"> PAN ENERGIJA d.o.o., Greda 17, 10340 Vrbovec</derivirana_varijabla>
  </DomainObject.Predmet.ProtustrankaFormatedWithAdress>
  <DomainObject.Predmet.ProtustrankaFormatedWithAdressOIB>
    <izvorni_sadrzaj> PAN ENERGIJA d.o.o., OIB 21773390575, Greda 17, 10340 Vrbovec</izvorni_sadrzaj>
    <derivirana_varijabla naziv="DomainObject.Predmet.ProtustrankaFormatedWithAdressOIB_1"> PAN ENERGIJA d.o.o., OIB 21773390575, Greda 17, 10340 Vrbovec</derivirana_varijabla>
  </DomainObject.Predmet.ProtustrankaFormatedWithAdressOIB>
  <DomainObject.Predmet.ProtustrankaWithAdress>
    <izvorni_sadrzaj>PAN ENERGIJA d.o.o. Greda 17, 10340 Vrbovec</izvorni_sadrzaj>
    <derivirana_varijabla naziv="DomainObject.Predmet.ProtustrankaWithAdress_1">PAN ENERGIJA d.o.o. Greda 17, 10340 Vrbovec</derivirana_varijabla>
  </DomainObject.Predmet.ProtustrankaWithAdress>
  <DomainObject.Predmet.ProtustrankaWithAdressOIB>
    <izvorni_sadrzaj>PAN ENERGIJA d.o.o., OIB 21773390575, Greda 17, 10340 Vrbovec</izvorni_sadrzaj>
    <derivirana_varijabla naziv="DomainObject.Predmet.ProtustrankaWithAdressOIB_1">PAN ENERGIJA d.o.o., OIB 21773390575, Greda 17, 10340 Vrbovec</derivirana_varijabla>
  </DomainObject.Predmet.ProtustrankaWithAdressOIB>
  <DomainObject.Predmet.ProtustrankaNazivFormated>
    <izvorni_sadrzaj>PAN ENERGIJA d.o.o.</izvorni_sadrzaj>
    <derivirana_varijabla naziv="DomainObject.Predmet.ProtustrankaNazivFormated_1">PAN ENERGIJA d.o.o.</derivirana_varijabla>
  </DomainObject.Predmet.ProtustrankaNazivFormated>
  <DomainObject.Predmet.ProtustrankaNazivFormatedOIB>
    <izvorni_sadrzaj>PAN ENERGIJA d.o.o., OIB 21773390575</izvorni_sadrzaj>
    <derivirana_varijabla naziv="DomainObject.Predmet.ProtustrankaNazivFormatedOIB_1">PAN ENERGIJA d.o.o., OIB 21773390575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 ENERGIJA d.o.o.</item>
    </izvorni_sadrzaj>
    <derivirana_varijabla naziv="DomainObject.Predmet.ProtuStrankaListFormated_1">
      <item>PAN ENERGIJA d.o.o.</item>
    </derivirana_varijabla>
  </DomainObject.Predmet.ProtuStrankaListFormated>
  <DomainObject.Predmet.ProtuStrankaListFormatedOIB>
    <izvorni_sadrzaj>
      <item>PAN ENERGIJA d.o.o., OIB 21773390575</item>
    </izvorni_sadrzaj>
    <derivirana_varijabla naziv="DomainObject.Predmet.ProtuStrankaListFormatedOIB_1">
      <item>PAN ENERGIJA d.o.o., OIB 21773390575</item>
    </derivirana_varijabla>
  </DomainObject.Predmet.ProtuStrankaListFormatedOIB>
  <DomainObject.Predmet.ProtuStrankaListFormatedWithAdress>
    <izvorni_sadrzaj>
      <item>PAN ENERGIJA d.o.o., Greda 17, 10340 Vrbovec</item>
    </izvorni_sadrzaj>
    <derivirana_varijabla naziv="DomainObject.Predmet.ProtuStrankaListFormatedWithAdress_1">
      <item>PAN ENERGIJA d.o.o., Greda 17, 10340 Vrbovec</item>
    </derivirana_varijabla>
  </DomainObject.Predmet.ProtuStrankaListFormatedWithAdress>
  <DomainObject.Predmet.ProtuStrankaListFormatedWithAdressOIB>
    <izvorni_sadrzaj>
      <item>PAN ENERGIJA d.o.o., OIB 21773390575, Greda 17, 10340 Vrbovec</item>
    </izvorni_sadrzaj>
    <derivirana_varijabla naziv="DomainObject.Predmet.ProtuStrankaListFormatedWithAdressOIB_1">
      <item>PAN ENERGIJA d.o.o., OIB 21773390575, Greda 17, 10340 Vrbovec</item>
    </derivirana_varijabla>
  </DomainObject.Predmet.ProtuStrankaListFormatedWithAdressOIB>
  <DomainObject.Predmet.ProtuStrankaListNazivFormated>
    <izvorni_sadrzaj>
      <item>PAN ENERGIJA d.o.o.</item>
    </izvorni_sadrzaj>
    <derivirana_varijabla naziv="DomainObject.Predmet.ProtuStrankaListNazivFormated_1">
      <item>PAN ENERGIJA d.o.o.</item>
    </derivirana_varijabla>
  </DomainObject.Predmet.ProtuStrankaListNazivFormated>
  <DomainObject.Predmet.ProtuStrankaListNazivFormatedOIB>
    <izvorni_sadrzaj>
      <item>PAN ENERGIJA d.o.o., OIB 21773390575</item>
    </izvorni_sadrzaj>
    <derivirana_varijabla naziv="DomainObject.Predmet.ProtuStrankaListNazivFormatedOIB_1">
      <item>PAN ENERGIJA d.o.o., OIB 21773390575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 ENERGIJA d.o.o.</izvorni_sadrzaj>
    <derivirana_varijabla naziv="DomainObject.Predmet.ProtustrankaIDrugi_1">PAN ENERGIJA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 ENERGIJA d.o.o., OIB 21773390575, Greda 17, 10340 Vrbovec</izvorni_sadrzaj>
    <derivirana_varijabla naziv="DomainObject.Predmet.ProtustrankaIDrugiAdressOIB_1">PAN ENERGIJA d.o.o., OIB 21773390575, Greda 17,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 ENERGIJA d.o.o.</item>
      <item>FINA Regionalni centar Zagreb</item>
    </izvorni_sadrzaj>
    <derivirana_varijabla naziv="DomainObject.Predmet.SudioniciListNaziv_1">
      <item>PAN ENERGIJA d.o.o.</item>
      <item>FINA Regionalni centar Zagreb</item>
    </derivirana_varijabla>
  </DomainObject.Predmet.SudioniciListNaziv>
  <DomainObject.Predmet.SudioniciListAdressOIB>
    <izvorni_sadrzaj>
      <item>PAN ENERGIJA d.o.o., OIB 21773390575, Greda 17,10340 Vrbovec</item>
      <item>FINA Regionalni centar Zagreb, OIB 85821130368, Trg svibanjskih žrtava 1995. 1,10000 Zagreb</item>
    </izvorni_sadrzaj>
    <derivirana_varijabla naziv="DomainObject.Predmet.SudioniciListAdressOIB_1">
      <item>PAN ENERGIJA d.o.o., OIB 21773390575, Greda 17,10340 Vrbovec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21773390575</item>
      <item>, OIB 85821130368</item>
    </izvorni_sadrzaj>
    <derivirana_varijabla naziv="DomainObject.Predmet.SudioniciListNazivOIB_1">
      <item>, OIB 21773390575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74F15C-2746-4920-AC42-AB298F9AFD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2186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2017-08-03T07:28:00Z</dcterms:created>
  <dc:creator>Korisnik</dc:creator>
  <cp:lastModifiedBy>Sanja Ban</cp:lastModifiedBy>
  <cp:lastPrinted>2017-08-03T07:28:00Z</cp:lastPrinted>
  <dcterms:modified xmlns:xsi="http://www.w3.org/2001/XMLSchema-instance" xsi:type="dcterms:W3CDTF">2017-08-03T07:29:00Z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