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6030" w14:paraId="cf16030" w:rsidRDefault="00DB445B" w:rsidP="00DB445B" w:rsidR="00DB445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St-241/16-4</w:t>
      </w:r>
    </w:p>
    <w:p w:rsidRDefault="00DB445B" w:rsidP="00DB445B" w:rsidR="00DB445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45B" w:rsidP="00DB445B" w:rsidR="00DB445B">
      <w:r>
        <w:t xml:space="preserve">         REPUBLIKA HRVATSKA</w:t>
      </w:r>
    </w:p>
    <w:p w:rsidRDefault="00DB445B" w:rsidP="00DB445B" w:rsidR="00DB445B">
      <w:r>
        <w:t xml:space="preserve"> TRGOVAČKI SUD U VARAŽDINU</w:t>
      </w:r>
    </w:p>
    <w:p w:rsidRDefault="00DB445B" w:rsidP="00DB445B" w:rsidR="00DB445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DB445B" w:rsidP="00DB445B" w:rsidR="00DB445B">
      <w:pPr>
        <w:jc w:val="center"/>
        <w:rPr>
          <w:lang w:val="hr-HR"/>
        </w:rPr>
      </w:pPr>
    </w:p>
    <w:p w:rsidRDefault="00DB445B" w:rsidP="00DB445B" w:rsidR="00DB445B">
      <w:pPr>
        <w:jc w:val="center"/>
        <w:rPr>
          <w:lang w:val="hr-HR"/>
        </w:rPr>
      </w:pPr>
    </w:p>
    <w:p w:rsidRDefault="00DB445B" w:rsidP="00DB445B" w:rsidR="00DB445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HELIA </w:t>
      </w:r>
      <w:proofErr w:type="spellStart"/>
      <w:r>
        <w:t>j.d.o.o</w:t>
      </w:r>
      <w:proofErr w:type="spellEnd"/>
      <w:r>
        <w:t xml:space="preserve">., OIB: 78429463669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Zasadb</w:t>
      </w:r>
      <w:r w:rsidR="00085854">
        <w:t>reg</w:t>
      </w:r>
      <w:proofErr w:type="spellEnd"/>
      <w:r w:rsidR="00085854">
        <w:t xml:space="preserve"> 29, 40311 </w:t>
      </w:r>
      <w:proofErr w:type="spellStart"/>
      <w:r w:rsidR="00085854">
        <w:t>Zasadbreg</w:t>
      </w:r>
      <w:proofErr w:type="spellEnd"/>
      <w:r w:rsidR="00085854">
        <w:t xml:space="preserve">, </w:t>
      </w:r>
      <w:proofErr w:type="spellStart"/>
      <w:r w:rsidR="00085854">
        <w:t>dana</w:t>
      </w:r>
      <w:proofErr w:type="spellEnd"/>
      <w:r w:rsidR="00085854">
        <w:t xml:space="preserve"> 18</w:t>
      </w:r>
      <w:r>
        <w:t xml:space="preserve">. </w:t>
      </w:r>
      <w:proofErr w:type="spellStart"/>
      <w:proofErr w:type="gramStart"/>
      <w:r>
        <w:t>veljače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DB445B" w:rsidP="00DB445B" w:rsidR="00DB445B">
      <w:pPr>
        <w:jc w:val="both"/>
      </w:pPr>
    </w:p>
    <w:p w:rsidRDefault="00DB445B" w:rsidP="00DB445B" w:rsidR="00DB445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B445B" w:rsidP="00DB445B" w:rsidR="00DB445B">
      <w:pPr>
        <w:jc w:val="both"/>
        <w:rPr>
          <w:lang w:val="hr-HR"/>
        </w:rPr>
      </w:pPr>
    </w:p>
    <w:p w:rsidRDefault="00DB445B" w:rsidP="00DB445B" w:rsidR="00DB445B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HELIA </w:t>
      </w:r>
      <w:proofErr w:type="spellStart"/>
      <w:r>
        <w:t>j.d.o.o</w:t>
      </w:r>
      <w:proofErr w:type="spellEnd"/>
      <w:r>
        <w:t xml:space="preserve">., OIB: 78429463669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Zasadbreg</w:t>
      </w:r>
      <w:proofErr w:type="spellEnd"/>
      <w:r>
        <w:t xml:space="preserve"> 29, 40311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4.433,16 kn.</w:t>
      </w:r>
    </w:p>
    <w:p w:rsidRDefault="00DB445B" w:rsidP="00DB445B" w:rsidR="00DB445B">
      <w:pPr>
        <w:jc w:val="both"/>
      </w:pPr>
    </w:p>
    <w:p w:rsidRDefault="00DB445B" w:rsidP="00DB445B" w:rsidR="00DB445B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Ivana</w:t>
      </w:r>
      <w:proofErr w:type="spellEnd"/>
      <w:r>
        <w:t xml:space="preserve"> Kovačić, OIB: 87837526772, 40311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29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DB445B" w:rsidP="00DB445B" w:rsidR="00DB445B">
      <w:pPr>
        <w:jc w:val="both"/>
      </w:pPr>
    </w:p>
    <w:p w:rsidRDefault="00DB445B" w:rsidP="00DB445B" w:rsidR="00DB445B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DB445B" w:rsidP="00DB445B" w:rsidR="00DB445B">
      <w:pPr>
        <w:jc w:val="both"/>
      </w:pPr>
    </w:p>
    <w:p w:rsidRDefault="00DB445B" w:rsidP="00DB445B" w:rsidR="00DB445B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DB445B" w:rsidP="00DB445B" w:rsidR="00DB445B">
      <w:pPr>
        <w:ind w:firstLine="720"/>
        <w:jc w:val="both"/>
      </w:pPr>
    </w:p>
    <w:p w:rsidRDefault="00DB445B" w:rsidP="00DB445B" w:rsidR="00DB445B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DB445B" w:rsidP="00DB445B" w:rsidR="00DB445B">
      <w:pPr>
        <w:outlineLvl w:val="0"/>
        <w:rPr>
          <w:lang w:val="hr-HR"/>
        </w:rPr>
      </w:pPr>
    </w:p>
    <w:p w:rsidRDefault="00DB445B" w:rsidP="00DB445B" w:rsidR="00DB445B">
      <w:pPr>
        <w:jc w:val="center"/>
        <w:outlineLvl w:val="0"/>
        <w:rPr>
          <w:lang w:val="hr-HR"/>
        </w:rPr>
      </w:pPr>
    </w:p>
    <w:p w:rsidRDefault="00DB445B" w:rsidP="00DB445B" w:rsidR="00DB445B">
      <w:pPr>
        <w:jc w:val="center"/>
        <w:outlineLvl w:val="0"/>
        <w:rPr>
          <w:lang w:val="hr-HR"/>
        </w:rPr>
      </w:pPr>
    </w:p>
    <w:p w:rsidRDefault="00DB445B" w:rsidP="00DB445B" w:rsidR="00DB445B">
      <w:pPr>
        <w:jc w:val="center"/>
        <w:outlineLvl w:val="0"/>
        <w:rPr>
          <w:lang w:val="hr-HR"/>
        </w:rPr>
      </w:pPr>
    </w:p>
    <w:p w:rsidRDefault="00DB445B" w:rsidP="00DB445B" w:rsidR="00DB445B">
      <w:pPr>
        <w:jc w:val="center"/>
        <w:outlineLvl w:val="0"/>
        <w:rPr>
          <w:lang w:val="hr-HR"/>
        </w:rPr>
      </w:pPr>
    </w:p>
    <w:p w:rsidRDefault="00DB445B" w:rsidP="00DB445B" w:rsidR="00DB445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B445B" w:rsidP="00DB445B" w:rsidR="00DB445B">
      <w:pPr>
        <w:outlineLvl w:val="0"/>
        <w:rPr>
          <w:lang w:val="hr-HR"/>
        </w:rPr>
      </w:pPr>
    </w:p>
    <w:p w:rsidRDefault="00DB445B" w:rsidP="00DB445B" w:rsidR="00DB445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15. veljače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HELIA </w:t>
      </w:r>
      <w:proofErr w:type="spellStart"/>
      <w:r>
        <w:t>j.d.o.o</w:t>
      </w:r>
      <w:proofErr w:type="spellEnd"/>
      <w:r>
        <w:t xml:space="preserve">., OIB: 78429463669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Zasadbreg</w:t>
      </w:r>
      <w:proofErr w:type="spellEnd"/>
      <w:r>
        <w:t xml:space="preserve"> 29, 40311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4.433,16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B445B" w:rsidP="00DB445B" w:rsidR="00DB445B">
      <w:pPr>
        <w:jc w:val="both"/>
        <w:outlineLvl w:val="0"/>
        <w:rPr>
          <w:lang w:val="hr-HR"/>
        </w:rPr>
      </w:pPr>
    </w:p>
    <w:p w:rsidRDefault="00DB445B" w:rsidP="00DB445B" w:rsidR="00DB445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B445B" w:rsidP="00DB445B" w:rsidR="00DB445B">
      <w:pPr>
        <w:jc w:val="both"/>
        <w:outlineLvl w:val="0"/>
        <w:rPr>
          <w:lang w:val="hr-HR"/>
        </w:rPr>
      </w:pPr>
    </w:p>
    <w:p w:rsidRDefault="00DB445B" w:rsidP="00DB445B" w:rsidR="00DB445B">
      <w:pPr>
        <w:jc w:val="center"/>
        <w:outlineLvl w:val="0"/>
        <w:rPr>
          <w:lang w:val="hr-HR"/>
        </w:rPr>
      </w:pPr>
    </w:p>
    <w:p w:rsidRDefault="00085854" w:rsidP="00DB445B" w:rsidR="00DB445B">
      <w:pPr>
        <w:jc w:val="center"/>
        <w:outlineLvl w:val="0"/>
        <w:rPr>
          <w:lang w:val="hr-HR"/>
        </w:rPr>
      </w:pPr>
      <w:r>
        <w:rPr>
          <w:lang w:val="hr-HR"/>
        </w:rPr>
        <w:t>U Varaždinu, 18</w:t>
      </w:r>
      <w:r w:rsidR="00DB445B">
        <w:rPr>
          <w:lang w:val="hr-HR"/>
        </w:rPr>
        <w:t>. veljače 2016. godine.</w:t>
      </w:r>
    </w:p>
    <w:p w:rsidRDefault="00DB445B" w:rsidP="00DB445B" w:rsidR="00DB445B">
      <w:pPr>
        <w:jc w:val="center"/>
        <w:outlineLvl w:val="0"/>
        <w:rPr>
          <w:lang w:val="hr-HR"/>
        </w:rPr>
      </w:pPr>
    </w:p>
    <w:p w:rsidRDefault="00DB445B" w:rsidP="00DB445B" w:rsidR="00DB445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445B" w:rsidP="00DB445B" w:rsidR="00DB445B">
      <w:pPr>
        <w:jc w:val="center"/>
        <w:outlineLvl w:val="0"/>
        <w:rPr>
          <w:lang w:val="hr-HR"/>
        </w:rPr>
      </w:pPr>
    </w:p>
    <w:p w:rsidRDefault="00DB445B" w:rsidP="00DB445B" w:rsidR="00DB445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DB445B" w:rsidP="00DB445B" w:rsidR="00DB445B">
      <w:pPr>
        <w:ind w:firstLine="720" w:left="3600"/>
        <w:jc w:val="center"/>
        <w:outlineLvl w:val="0"/>
        <w:rPr>
          <w:lang w:val="hr-HR"/>
        </w:rPr>
      </w:pPr>
    </w:p>
    <w:p w:rsidRDefault="00DB445B" w:rsidP="00DB445B" w:rsidR="00DB445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DB445B" w:rsidP="00DB445B" w:rsidR="00DB445B">
      <w:pPr>
        <w:ind w:firstLine="720" w:left="3600"/>
        <w:jc w:val="center"/>
        <w:outlineLvl w:val="0"/>
        <w:rPr>
          <w:lang w:val="hr-HR"/>
        </w:rPr>
      </w:pPr>
    </w:p>
    <w:p w:rsidRDefault="00DB445B" w:rsidP="00DB445B" w:rsidR="00DB445B">
      <w:pPr>
        <w:outlineLvl w:val="0"/>
        <w:rPr>
          <w:lang w:val="hr-HR"/>
        </w:rPr>
      </w:pPr>
    </w:p>
    <w:p w:rsidRDefault="00DB445B" w:rsidP="00DB445B" w:rsidR="00DB445B">
      <w:pPr>
        <w:outlineLvl w:val="0"/>
        <w:rPr>
          <w:lang w:val="hr-HR"/>
        </w:rPr>
      </w:pPr>
    </w:p>
    <w:p w:rsidRDefault="00DB445B" w:rsidP="00DB445B" w:rsidR="00DB445B">
      <w:pPr>
        <w:outlineLvl w:val="0"/>
        <w:rPr>
          <w:lang w:val="hr-HR"/>
        </w:rPr>
      </w:pPr>
    </w:p>
    <w:p w:rsidRDefault="00DB445B" w:rsidP="00DB445B" w:rsidR="00DB445B">
      <w:pPr>
        <w:outlineLvl w:val="0"/>
        <w:rPr>
          <w:lang w:val="hr-HR"/>
        </w:rPr>
      </w:pPr>
    </w:p>
    <w:p w:rsidRDefault="00DB445B" w:rsidP="00DB445B" w:rsidR="00DB445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B445B" w:rsidP="00DB445B" w:rsidR="00DB445B"/>
    <w:p w:rsidRDefault="00DB445B" w:rsidP="00DB445B" w:rsidR="00E260E5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086"/>
    <w:rsid w:val="00085854"/>
    <w:rsid w:val="00742086"/>
    <w:rsid w:val="009E293A"/>
    <w:rsid w:val="00DB445B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44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44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445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29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44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44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445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29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54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HELIA jednostavno društvo s ograničenom odgovornošću za poljoprivrednu djelatnost i trgovinu</izvorni_sadrzaj>
    <derivirana_varijabla naziv="DomainObject.Predmet.ProtustrankaFormated_1">  HELIA jednostavno društvo s ograničenom odgovornošću za poljoprivrednu djelatnost i trgovinu</derivirana_varijabla>
  </DomainObject.Predmet.ProtustrankaFormated>
  <DomainObject.Predmet.ProtustrankaFormatedOIB>
    <izvorni_sadrzaj>  HELIA jednostavno društvo s ograničenom odgovornošću za poljoprivrednu djelatnost i trgovinu, OIB 78429463669</izvorni_sadrzaj>
    <derivirana_varijabla naziv="DomainObject.Predmet.ProtustrankaFormatedOIB_1">  HELIA jednostavno društvo s ograničenom odgovornošću za poljoprivrednu djelatnost i trgovinu, OIB 78429463669</derivirana_varijabla>
  </DomainObject.Predmet.ProtustrankaFormatedOIB>
  <DomainObject.Predmet.ProtustrankaFormatedWithAdress>
    <izvorni_sadrzaj> HELIA jednostavno društvo s ograničenom odgovornošću za poljoprivrednu djelatnost i trgovinu, Zasadbreg 29, 40000 Zasadbreg</izvorni_sadrzaj>
    <derivirana_varijabla naziv="DomainObject.Predmet.ProtustrankaFormatedWithAdress_1"> HELIA jednostavno društvo s ograničenom odgovornošću za poljoprivrednu djelatnost i trgovinu, Zasadbreg 29, 40000 Zasadbreg</derivirana_varijabla>
  </DomainObject.Predmet.ProtustrankaFormatedWithAdress>
  <DomainObject.Predmet.ProtustrankaFormatedWithAdressOIB>
    <izvorni_sadrzaj> HELIA jednostavno društvo s ograničenom odgovornošću za poljoprivrednu djelatnost i trgovinu, OIB 78429463669, Zasadbreg 29, 40000 Zasadbreg</izvorni_sadrzaj>
    <derivirana_varijabla naziv="DomainObject.Predmet.ProtustrankaFormatedWithAdressOIB_1"> HELIA jednostavno društvo s ograničenom odgovornošću za poljoprivrednu djelatnost i trgovinu, OIB 78429463669, Zasadbreg 29, 40000 Zasadbreg</derivirana_varijabla>
  </DomainObject.Predmet.ProtustrankaFormatedWithAdressOIB>
  <DomainObject.Predmet.ProtustrankaWithAdress>
    <izvorni_sadrzaj>HELIA jednostavno društvo s ograničenom odgovornošću za poljoprivrednu djelatnost i trgovinu Zasadbreg 29, 40000 Zasadbreg</izvorni_sadrzaj>
    <derivirana_varijabla naziv="DomainObject.Predmet.ProtustrankaWithAdress_1">HELIA jednostavno društvo s ograničenom odgovornošću za poljoprivrednu djelatnost i trgovinu Zasadbreg 29, 40000 Zasadbreg</derivirana_varijabla>
  </DomainObject.Predmet.ProtustrankaWithAdress>
  <DomainObject.Predmet.ProtustrankaWithAdressOIB>
    <izvorni_sadrzaj>HELIA jednostavno društvo s ograničenom odgovornošću za poljoprivrednu djelatnost i trgovinu, OIB 78429463669, Zasadbreg 29, 40000 Zasadbreg</izvorni_sadrzaj>
    <derivirana_varijabla naziv="DomainObject.Predmet.ProtustrankaWithAdressOIB_1">HELIA jednostavno društvo s ograničenom odgovornošću za poljoprivrednu djelatnost i trgovinu, OIB 78429463669, Zasadbreg 29, 40000 Zasadbreg</derivirana_varijabla>
  </DomainObject.Predmet.ProtustrankaWithAdressOIB>
  <DomainObject.Predmet.ProtustrankaNazivFormated>
    <izvorni_sadrzaj>HELIA jednostavno društvo s ograničenom odgovornošću za poljoprivrednu djelatnost i trgovinu</izvorni_sadrzaj>
    <derivirana_varijabla naziv="DomainObject.Predmet.ProtustrankaNazivFormated_1">HELIA jednostavno društvo s ograničenom odgovornošću za poljoprivrednu djelatnost i trgovinu</derivirana_varijabla>
  </DomainObject.Predmet.ProtustrankaNazivFormated>
  <DomainObject.Predmet.ProtustrankaNazivFormatedOIB>
    <izvorni_sadrzaj>HELIA jednostavno društvo s ograničenom odgovornošću za poljoprivrednu djelatnost i trgovinu, OIB 78429463669</izvorni_sadrzaj>
    <derivirana_varijabla naziv="DomainObject.Predmet.ProtustrankaNazivFormatedOIB_1">HELIA jednostavno društvo s ograničenom odgovornošću za poljoprivrednu djelatnost i trgovinu, OIB 78429463669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4433.16</izvorni_sadrzaj>
    <derivirana_varijabla naziv="DomainObject.Predmet.TrenutnaVrijednost_1">4433.16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HELIA jednostavno društvo s ograničenom odgovornošću za poljoprivrednu djelatnost i trgovinu</item>
    </izvorni_sadrzaj>
    <derivirana_varijabla naziv="DomainObject.Predmet.ProtuStrankaListFormated_1">
      <item>HELIA jednostavno društvo s ograničenom odgovornošću za poljoprivrednu djelatnost i trgovinu</item>
    </derivirana_varijabla>
  </DomainObject.Predmet.ProtuStrankaListFormated>
  <DomainObject.Predmet.ProtuStrankaListFormatedOIB>
    <izvorni_sadrzaj>
      <item>HELIA jednostavno društvo s ograničenom odgovornošću za poljoprivrednu djelatnost i trgovinu, OIB 78429463669</item>
    </izvorni_sadrzaj>
    <derivirana_varijabla naziv="DomainObject.Predmet.ProtuStrankaListFormatedOIB_1">
      <item>HELIA jednostavno društvo s ograničenom odgovornošću za poljoprivrednu djelatnost i trgovinu, OIB 78429463669</item>
    </derivirana_varijabla>
  </DomainObject.Predmet.ProtuStrankaListFormatedOIB>
  <DomainObject.Predmet.ProtuStrankaListFormatedWithAdress>
    <izvorni_sadrzaj>
      <item>HELIA jednostavno društvo s ograničenom odgovornošću za poljoprivrednu djelatnost i trgovinu, Zasadbreg 29, 40000 Zasadbreg</item>
    </izvorni_sadrzaj>
    <derivirana_varijabla naziv="DomainObject.Predmet.ProtuStrankaListFormatedWithAdress_1">
      <item>HELIA jednostavno društvo s ograničenom odgovornošću za poljoprivrednu djelatnost i trgovinu, Zasadbreg 29, 40000 Zasadbreg</item>
    </derivirana_varijabla>
  </DomainObject.Predmet.ProtuStrankaListFormatedWithAdress>
  <DomainObject.Predmet.ProtuStrankaListFormatedWithAdressOIB>
    <izvorni_sadrzaj>
      <item>HELIA jednostavno društvo s ograničenom odgovornošću za poljoprivrednu djelatnost i trgovinu, OIB 78429463669, Zasadbreg 29, 40000 Zasadbreg</item>
    </izvorni_sadrzaj>
    <derivirana_varijabla naziv="DomainObject.Predmet.ProtuStrankaListFormatedWithAdressOIB_1">
      <item>HELIA jednostavno društvo s ograničenom odgovornošću za poljoprivrednu djelatnost i trgovinu, OIB 78429463669, Zasadbreg 29, 40000 Zasadbreg</item>
    </derivirana_varijabla>
  </DomainObject.Predmet.ProtuStrankaListFormatedWithAdressOIB>
  <DomainObject.Predmet.ProtuStrankaListNazivFormated>
    <izvorni_sadrzaj>
      <item>HELIA jednostavno društvo s ograničenom odgovornošću za poljoprivrednu djelatnost i trgovinu</item>
    </izvorni_sadrzaj>
    <derivirana_varijabla naziv="DomainObject.Predmet.ProtuStrankaListNazivFormated_1">
      <item>HELIA jednostavno društvo s ograničenom odgovornošću za poljoprivrednu djelatnost i trgovinu</item>
    </derivirana_varijabla>
  </DomainObject.Predmet.ProtuStrankaListNazivFormated>
  <DomainObject.Predmet.ProtuStrankaListNazivFormatedOIB>
    <izvorni_sadrzaj>
      <item>HELIA jednostavno društvo s ograničenom odgovornošću za poljoprivrednu djelatnost i trgovinu, OIB 78429463669</item>
    </izvorni_sadrzaj>
    <derivirana_varijabla naziv="DomainObject.Predmet.ProtuStrankaListNazivFormatedOIB_1">
      <item>HELIA jednostavno društvo s ograničenom odgovornošću za poljoprivrednu djelatnost i trgovinu, OIB 78429463669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HELIA jednostavno društvo s ograničenom odgovornošću za poljoprivrednu djelatnost i trgovinu</izvorni_sadrzaj>
    <derivirana_varijabla naziv="DomainObject.Predmet.ProtustrankaIDrugi_1">HELIA jednostavno društvo s ograničenom odgovornošću za poljoprivrednu djelatnost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HELIA jednostavno društvo s ograničenom odgovornošću za poljoprivrednu djelatnost i trgovinu, OIB 78429463669, Zasadbreg 29, 40000 Zasadbreg</izvorni_sadrzaj>
    <derivirana_varijabla naziv="DomainObject.Predmet.ProtustrankaIDrugiAdressOIB_1">HELIA jednostavno društvo s ograničenom odgovornošću za poljoprivrednu djelatnost i trgovinu, OIB 78429463669, Zasadbreg 29,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HELIA jednostavno društvo s ograničenom odgovornošću za poljoprivrednu djelatnost i trgovinu</item>
      <item>Sudski registar</item>
    </izvorni_sadrzaj>
    <derivirana_varijabla naziv="DomainObject.Predmet.SudioniciListNaziv_1">
      <item>Financijska agencija</item>
      <item>HELIA jednostavno društvo s ograničenom odgovornošću za poljoprivrednu djelatnost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HELIA jednostavno društvo s ograničenom odgovornošću za poljoprivrednu djelatnost i trgovinu, OIB 78429463669, Zasadbreg 29,40000 Zasadbreg</item>
      <item>Sudski registar</item>
    </izvorni_sadrzaj>
    <derivirana_varijabla naziv="DomainObject.Predmet.SudioniciListAdressOIB_1">
      <item>Financijska agencija, OIB 85821130368, A. Cesarca 2,42000 Varaždin</item>
      <item>HELIA jednostavno društvo s ograničenom odgovornošću za poljoprivrednu djelatnost i trgovinu, OIB 78429463669, Zasadbreg 29,40000 Zasadbreg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78429463669</item>
      <item>, OIB null</item>
    </izvorni_sadrzaj>
    <derivirana_varijabla naziv="DomainObject.Predmet.SudioniciListNazivOIB_1">
      <item>, OIB 85821130368</item>
      <item>, OIB 78429463669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2554</properties:Characters>
  <properties:Lines>75</properties:Lines>
  <properties:Paragraphs>19</properties:Paragraphs>
  <properties:TotalTime>6</properties:TotalTime>
  <properties:ScaleCrop>false</properties:ScaleCrop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2016-02-17T13:33:00Z</dcterms:created>
  <dc:creator>Tea Meister</dc:creator>
  <dc:description/>
  <cp:keywords/>
  <cp:lastModifiedBy>Tea Meister</cp:lastModifiedBy>
  <dcterms:modified xmlns:xsi="http://www.w3.org/2001/XMLSchema-instance" xsi:type="dcterms:W3CDTF">2016-02-18T07:53:00Z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