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b79f" w14:paraId="316b79f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53782">
        <w:t xml:space="preserve"> dužnika POVRĆE KOREN j.</w:t>
      </w:r>
      <w:r w:rsidR="00931D35">
        <w:t>d.o.o</w:t>
      </w:r>
      <w:r w:rsidR="00F64FBA">
        <w:t>.</w:t>
      </w:r>
      <w:r w:rsidR="002A7902">
        <w:t xml:space="preserve"> i</w:t>
      </w:r>
      <w:r w:rsidR="00F53782">
        <w:t>z Novakovca, Vinogradska 14 C</w:t>
      </w:r>
      <w:r w:rsidR="00637444">
        <w:t>,</w:t>
      </w:r>
      <w:r w:rsidR="00AF0757">
        <w:t xml:space="preserve"> OIB:</w:t>
      </w:r>
      <w:r w:rsidR="00ED2F6A">
        <w:t xml:space="preserve"> </w:t>
      </w:r>
      <w:r w:rsidR="00F53782">
        <w:t>63318435060</w:t>
      </w:r>
      <w:r w:rsidR="00931D35">
        <w:t>,</w:t>
      </w:r>
      <w:r w:rsidR="00637444">
        <w:t xml:space="preserve"> </w:t>
      </w:r>
      <w:r w:rsidR="00BA5790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F53782">
        <w:t xml:space="preserve">POVRĆE KOREN j.d.o.o. iz Novakovca, Vinogradska 14 C, OIB: 63318435060, </w:t>
      </w:r>
      <w:r w:rsidR="00CB6C18" w:rsidRPr="00931D35">
        <w:t xml:space="preserve">iznosi </w:t>
      </w:r>
      <w:r w:rsidR="00F53782">
        <w:t>30.143,42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F53782">
        <w:t xml:space="preserve"> Miljenko Koren, Cargovec, Ulica Varaždinska 16/1, OIB: 48325171345,</w:t>
      </w:r>
      <w:r w:rsidR="00ED2F6A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BA5790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83F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D83F4D" w:rsidP="001A7CF4" w:rsidR="001A7CF4">
      <w:r>
        <w:t xml:space="preserve">                                                                                                    </w:t>
      </w:r>
      <w:r w:rsidR="00AC0D1D">
        <w:t xml:space="preserve"> </w:t>
      </w:r>
      <w:r w:rsidR="00DA3125">
        <w:t>Iris Hatvalić Nemec</w:t>
      </w:r>
    </w:p>
    <w:p w:rsidRDefault="00D83F4D" w:rsidR="00D83F4D"/>
    <w:sectPr w:rsidSect="001A7CF4" w:rsidR="00D83F4D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C6" w:rsidR="006602C6">
      <w:r>
        <w:separator/>
      </w:r>
    </w:p>
  </w:endnote>
  <w:endnote w:id="0" w:type="continuationSeparator">
    <w:p w:rsidRDefault="006602C6" w:rsidR="00660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C6" w:rsidR="006602C6">
      <w:r>
        <w:separator/>
      </w:r>
    </w:p>
  </w:footnote>
  <w:footnote w:id="0" w:type="continuationSeparator">
    <w:p w:rsidRDefault="006602C6" w:rsidR="006602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4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F53782" w:rsidP="00AC0D1D" w:rsidR="00AC0D1D">
    <w:pPr>
      <w:jc w:val="right"/>
    </w:pPr>
    <w:r>
      <w:t>Poslovni broj: 4 St-91</w:t>
    </w:r>
    <w:r w:rsidR="00ED2F6A">
      <w:t>/16-3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82D87"/>
    <w:rsid w:val="000C3510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A7CF4"/>
    <w:rsid w:val="001B72D6"/>
    <w:rsid w:val="001E5775"/>
    <w:rsid w:val="001E6833"/>
    <w:rsid w:val="002055B4"/>
    <w:rsid w:val="0020578A"/>
    <w:rsid w:val="00274464"/>
    <w:rsid w:val="002A7902"/>
    <w:rsid w:val="002B49A1"/>
    <w:rsid w:val="002E5542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57B43"/>
    <w:rsid w:val="0047710E"/>
    <w:rsid w:val="004861BE"/>
    <w:rsid w:val="00497129"/>
    <w:rsid w:val="004C1E71"/>
    <w:rsid w:val="004E0925"/>
    <w:rsid w:val="004E2E98"/>
    <w:rsid w:val="004F0490"/>
    <w:rsid w:val="00525276"/>
    <w:rsid w:val="005253B8"/>
    <w:rsid w:val="00532530"/>
    <w:rsid w:val="00550E19"/>
    <w:rsid w:val="00574849"/>
    <w:rsid w:val="00581316"/>
    <w:rsid w:val="005D0289"/>
    <w:rsid w:val="005E111A"/>
    <w:rsid w:val="005E39EB"/>
    <w:rsid w:val="005F6094"/>
    <w:rsid w:val="00602682"/>
    <w:rsid w:val="006036AB"/>
    <w:rsid w:val="006141B6"/>
    <w:rsid w:val="0063224D"/>
    <w:rsid w:val="00637444"/>
    <w:rsid w:val="006602C6"/>
    <w:rsid w:val="00693CD2"/>
    <w:rsid w:val="006C1AAA"/>
    <w:rsid w:val="006D4097"/>
    <w:rsid w:val="006F25A8"/>
    <w:rsid w:val="00723E6A"/>
    <w:rsid w:val="0072560A"/>
    <w:rsid w:val="00725665"/>
    <w:rsid w:val="00733A5A"/>
    <w:rsid w:val="00735822"/>
    <w:rsid w:val="00741660"/>
    <w:rsid w:val="0077103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679E5"/>
    <w:rsid w:val="00976967"/>
    <w:rsid w:val="00982CC9"/>
    <w:rsid w:val="009D0C5B"/>
    <w:rsid w:val="009E4EF8"/>
    <w:rsid w:val="00A00D9B"/>
    <w:rsid w:val="00A05A32"/>
    <w:rsid w:val="00A37FC3"/>
    <w:rsid w:val="00A975BD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A5790"/>
    <w:rsid w:val="00BB6955"/>
    <w:rsid w:val="00BF5CAE"/>
    <w:rsid w:val="00C14471"/>
    <w:rsid w:val="00C15721"/>
    <w:rsid w:val="00C501C6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3556D"/>
    <w:rsid w:val="00D47733"/>
    <w:rsid w:val="00D60907"/>
    <w:rsid w:val="00D65681"/>
    <w:rsid w:val="00D65D0F"/>
    <w:rsid w:val="00D8212F"/>
    <w:rsid w:val="00D83F4D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ED2F6A"/>
    <w:rsid w:val="00F06763"/>
    <w:rsid w:val="00F10C2B"/>
    <w:rsid w:val="00F53782"/>
    <w:rsid w:val="00F644E6"/>
    <w:rsid w:val="00F64FBA"/>
    <w:rsid w:val="00FA042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1C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01C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01C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01C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1C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01C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01C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01C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St-91/2016-3</izvorni_sadrzaj>
    <derivirana_varijabla naziv="DomainObject.Oznaka_1">St-91/2016-3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POVRĆE KOREN jednostavno društvo s ograničenom odgovornošću za poljoprivrednu djelatnost</izvorni_sadrzaj>
    <derivirana_varijabla naziv="DomainObject.Predmet.ProtustrankaFormated_1">  POVRĆE KOREN jednostavno društvo s ograničenom odgovornošću za poljoprivrednu djelatnost</derivirana_varijabla>
  </DomainObject.Predmet.ProtustrankaFormated>
  <DomainObject.Predmet.ProtustrankaFormatedOIB>
    <izvorni_sadrzaj>  POVRĆE KOREN jednostavno društvo s ograničenom odgovornošću za poljoprivrednu djelatnost, OIB 63318435060</izvorni_sadrzaj>
    <derivirana_varijabla naziv="DomainObject.Predmet.ProtustrankaFormatedOIB_1">  POVRĆE KOREN jednostavno društvo s ograničenom odgovornošću za poljoprivrednu djelatnost, OIB 63318435060</derivirana_varijabla>
  </DomainObject.Predmet.ProtustrankaFormatedOIB>
  <DomainObject.Predmet.ProtustrankaFormatedWithAdress>
    <izvorni_sadrzaj> POVRĆE KOREN jednostavno društvo s ograničenom odgovornošću za poljoprivrednu djelatnost, Vinogradska 14/C, 40000 Novakovec</izvorni_sadrzaj>
    <derivirana_varijabla naziv="DomainObject.Predmet.ProtustrankaFormatedWithAdress_1"> POVRĆE KOREN jednostavno društvo s ograničenom odgovornošću za poljoprivrednu djelatnost, Vinogradska 14/C, 40000 Novakovec</derivirana_varijabla>
  </DomainObject.Predmet.ProtustrankaFormatedWithAdress>
  <DomainObject.Predmet.ProtustrankaFormatedWithAdressOIB>
    <izvorni_sadrzaj> POVRĆE KOREN jednostavno društvo s ograničenom odgovornošću za poljoprivrednu djelatnost, OIB 63318435060, Vinogradska 14/C, 40000 Novakovec</izvorni_sadrzaj>
    <derivirana_varijabla naziv="DomainObject.Predmet.ProtustrankaFormatedWithAdressOIB_1"> POVRĆE KOREN jednostavno društvo s ograničenom odgovornošću za poljoprivrednu djelatnost, OIB 63318435060, Vinogradska 14/C, 40000 Novakovec</derivirana_varijabla>
  </DomainObject.Predmet.ProtustrankaFormatedWithAdressOIB>
  <DomainObject.Predmet.ProtustrankaWithAdress>
    <izvorni_sadrzaj>POVRĆE KOREN jednostavno društvo s ograničenom odgovornošću za poljoprivrednu djelatnost Vinogradska 14/C, 40000 Novakovec</izvorni_sadrzaj>
    <derivirana_varijabla naziv="DomainObject.Predmet.ProtustrankaWithAdress_1">POVRĆE KOREN jednostavno društvo s ograničenom odgovornošću za poljoprivrednu djelatnost Vinogradska 14/C, 40000 Novakovec</derivirana_varijabla>
  </DomainObject.Predmet.ProtustrankaWithAdress>
  <DomainObject.Predmet.ProtustrankaWithAdressOIB>
    <izvorni_sadrzaj>POVRĆE KOREN jednostavno društvo s ograničenom odgovornošću za poljoprivrednu djelatnost, OIB 63318435060, Vinogradska 14/C, 40000 Novakovec</izvorni_sadrzaj>
    <derivirana_varijabla naziv="DomainObject.Predmet.ProtustrankaWithAdressOIB_1">POVRĆE KOREN jednostavno društvo s ograničenom odgovornošću za poljoprivrednu djelatnost, OIB 63318435060, Vinogradska 14/C, 40000 Novakovec</derivirana_varijabla>
  </DomainObject.Predmet.ProtustrankaWithAdressOIB>
  <DomainObject.Predmet.ProtustrankaNazivFormated>
    <izvorni_sadrzaj>POVRĆE KOREN jednostavno društvo s ograničenom odgovornošću za poljoprivrednu djelatnost</izvorni_sadrzaj>
    <derivirana_varijabla naziv="DomainObject.Predmet.ProtustrankaNazivFormated_1">POVRĆE KOREN jednostavno društvo s ograničenom odgovornošću za poljoprivrednu djelatnost</derivirana_varijabla>
  </DomainObject.Predmet.ProtustrankaNazivFormated>
  <DomainObject.Predmet.ProtustrankaNazivFormatedOIB>
    <izvorni_sadrzaj>POVRĆE KOREN jednostavno društvo s ograničenom odgovornošću za poljoprivrednu djelatnost, OIB 63318435060</izvorni_sadrzaj>
    <derivirana_varijabla naziv="DomainObject.Predmet.ProtustrankaNazivFormatedOIB_1">POVRĆE KOREN jednostavno društvo s ograničenom odgovornošću za poljoprivrednu djelatnost, OIB 63318435060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30143.42</izvorni_sadrzaj>
    <derivirana_varijabla naziv="DomainObject.Predmet.TrenutnaVrijednost_1">30143.42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POVRĆE KOREN jednostavno društvo s ograničenom odgovornošću za poljoprivrednu djelatnost</item>
    </izvorni_sadrzaj>
    <derivirana_varijabla naziv="DomainObject.Predmet.ProtuStrankaListFormated_1">
      <item>POVRĆE KOREN jednostavno društvo s ograničenom odgovornošću za poljoprivrednu djelatnost</item>
    </derivirana_varijabla>
  </DomainObject.Predmet.ProtuStrankaListFormated>
  <DomainObject.Predmet.ProtuStrankaListFormatedOIB>
    <izvorni_sadrzaj>
      <item>POVRĆE KOREN jednostavno društvo s ograničenom odgovornošću za poljoprivrednu djelatnost, OIB 63318435060</item>
    </izvorni_sadrzaj>
    <derivirana_varijabla naziv="DomainObject.Predmet.ProtuStrankaListFormatedOIB_1">
      <item>POVRĆE KOREN jednostavno društvo s ograničenom odgovornošću za poljoprivrednu djelatnost, OIB 63318435060</item>
    </derivirana_varijabla>
  </DomainObject.Predmet.ProtuStrankaListFormatedOIB>
  <DomainObject.Predmet.ProtuStrankaListFormatedWithAdress>
    <izvorni_sadrzaj>
      <item>POVRĆE KOREN jednostavno društvo s ograničenom odgovornošću za poljoprivrednu djelatnost, Vinogradska 14/C, 40000 Novakovec</item>
    </izvorni_sadrzaj>
    <derivirana_varijabla naziv="DomainObject.Predmet.ProtuStrankaListFormatedWithAdress_1">
      <item>POVRĆE KOREN jednostavno društvo s ograničenom odgovornošću za poljoprivrednu djelatnost, Vinogradska 14/C, 40000 Novakovec</item>
    </derivirana_varijabla>
  </DomainObject.Predmet.ProtuStrankaListFormatedWithAdress>
  <DomainObject.Predmet.ProtuStrankaListFormatedWithAdressOIB>
    <izvorni_sadrzaj>
      <item>POVRĆE KOREN jednostavno društvo s ograničenom odgovornošću za poljoprivrednu djelatnost, OIB 63318435060, Vinogradska 14/C, 40000 Novakovec</item>
    </izvorni_sadrzaj>
    <derivirana_varijabla naziv="DomainObject.Predmet.ProtuStrankaListFormatedWithAdressOIB_1">
      <item>POVRĆE KOREN jednostavno društvo s ograničenom odgovornošću za poljoprivrednu djelatnost, OIB 63318435060, Vinogradska 14/C, 40000 Novakovec</item>
    </derivirana_varijabla>
  </DomainObject.Predmet.ProtuStrankaListFormatedWithAdressOIB>
  <DomainObject.Predmet.ProtuStrankaListNazivFormated>
    <izvorni_sadrzaj>
      <item>POVRĆE KOREN jednostavno društvo s ograničenom odgovornošću za poljoprivrednu djelatnost</item>
    </izvorni_sadrzaj>
    <derivirana_varijabla naziv="DomainObject.Predmet.ProtuStrankaListNazivFormated_1">
      <item>POVRĆE KOREN jednostavno društvo s ograničenom odgovornošću za poljoprivrednu djelatnost</item>
    </derivirana_varijabla>
  </DomainObject.Predmet.ProtuStrankaListNazivFormated>
  <DomainObject.Predmet.ProtuStrankaListNazivFormatedOIB>
    <izvorni_sadrzaj>
      <item>POVRĆE KOREN jednostavno društvo s ograničenom odgovornošću za poljoprivrednu djelatnost, OIB 63318435060</item>
    </izvorni_sadrzaj>
    <derivirana_varijabla naziv="DomainObject.Predmet.ProtuStrankaListNazivFormatedOIB_1">
      <item>POVRĆE KOREN jednostavno društvo s ograničenom odgovornošću za poljoprivrednu djelatnost, OIB 63318435060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St-91/2016-3</izvorni_sadrzaj>
    <derivirana_varijabla naziv="DomainObject.PoslovniBrojDokumenta_1">St-91/2016-3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POVRĆE KOREN jednostavno društvo s ograničenom odgovornošću za poljoprivrednu djelatnost</izvorni_sadrzaj>
    <derivirana_varijabla naziv="DomainObject.Predmet.ProtustrankaIDrugi_1">POVRĆE KOREN jednostavno društvo s ograničenom odgovornošću za poljoprivrednu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POVRĆE KOREN jednostavno društvo s ograničenom odgovornošću za poljoprivrednu djelatnost, OIB 63318435060, Vinogradska 14/C, 40000 Novakovec</izvorni_sadrzaj>
    <derivirana_varijabla naziv="DomainObject.Predmet.ProtustrankaIDrugiAdressOIB_1">POVRĆE KOREN jednostavno društvo s ograničenom odgovornošću za poljoprivrednu djelatnost, OIB 63318435060, Vinogradska 14/C,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POVRĆE KOREN jednostavno društvo s ograničenom odgovornošću za poljoprivrednu djelatnost</item>
      <item>Sudski registar, Trgovački sud u Varaždinu</item>
    </izvorni_sadrzaj>
    <derivirana_varijabla naziv="DomainObject.Predmet.SudioniciListNaziv_1">
      <item>Financijska agencija</item>
      <item>POVRĆE KOREN jednostavno društvo s ograničenom odgovornošću za poljoprivrednu djelatnost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POVRĆE KOREN jednostavno društvo s ograničenom odgovornošću za poljoprivrednu djelatnost, OIB 63318435060, Vinogradska 14/C,40000 Novakovec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POVRĆE KOREN jednostavno društvo s ograničenom odgovornošću za poljoprivrednu djelatnost, OIB 63318435060, Vinogradska 14/C,40000 Novakovec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63318435060</item>
      <item>, OIB null</item>
    </izvorni_sadrzaj>
    <derivirana_varijabla naziv="DomainObject.Predmet.SudioniciListNazivOIB_1">
      <item>, OIB 85821130368</item>
      <item>, OIB 63318435060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C6ABA-6227-4919-A895-D886E2397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2004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2016-02-05T07:38:00Z</dcterms:created>
  <dc:creator>Ljubica Makovec</dc:creator>
  <cp:lastModifiedBy>Maja Marčec</cp:lastModifiedBy>
  <cp:lastPrinted>2016-02-05T08:48:00Z</cp:lastPrinted>
  <dcterms:modified xmlns:xsi="http://www.w3.org/2001/XMLSchema-instance" xsi:type="dcterms:W3CDTF">2016-02-05T09:09:00Z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