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b6bc" w14:paraId="648b6bc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702D16">
        <w:t>739/16</w:t>
      </w:r>
      <w:r w:rsidRPr="001D58C0">
        <w:t>-</w:t>
      </w:r>
      <w:r w:rsidR="00702D16">
        <w:t>50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702D16" w:rsidRPr="00357022">
        <w:t>MIJOLOVIĆ d.o.o u stečaju Zadar, Šibenska ulica 15, OIB: 79241606744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A5774F">
        <w:t>m</w:t>
      </w:r>
      <w:r w:rsidR="005844DD" w:rsidRPr="00BE6EB1">
        <w:t xml:space="preserve"> upravitelj</w:t>
      </w:r>
      <w:r w:rsidR="00A5774F">
        <w:t>u</w:t>
      </w:r>
      <w:r w:rsidR="000A52DE">
        <w:t xml:space="preserve"> </w:t>
      </w:r>
      <w:r w:rsidR="00702D16">
        <w:t>Blažu Saviću</w:t>
      </w:r>
      <w:r w:rsidRPr="001D58C0">
        <w:t xml:space="preserve">, dana </w:t>
      </w:r>
      <w:r w:rsidR="00702D16">
        <w:t>21</w:t>
      </w:r>
      <w:r w:rsidR="00A5774F">
        <w:t>. veljače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702D16">
        <w:rPr>
          <w:szCs w:val="24"/>
        </w:rPr>
        <w:t>739/16</w:t>
      </w:r>
      <w:r w:rsidRPr="001D58C0">
        <w:rPr>
          <w:szCs w:val="24"/>
        </w:rPr>
        <w:t xml:space="preserve"> od </w:t>
      </w:r>
      <w:r w:rsidR="00702D16">
        <w:rPr>
          <w:szCs w:val="24"/>
        </w:rPr>
        <w:t>6. prosinca 2016</w:t>
      </w:r>
      <w:r w:rsidR="000A52DE">
        <w:rPr>
          <w:szCs w:val="24"/>
        </w:rPr>
        <w:t>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702D16">
        <w:t>739/16</w:t>
      </w:r>
      <w:r>
        <w:t>-</w:t>
      </w:r>
      <w:r w:rsidR="00702D16">
        <w:t>10</w:t>
      </w:r>
      <w:r w:rsidR="009D180C">
        <w:t xml:space="preserve"> od </w:t>
      </w:r>
      <w:r w:rsidR="00702D16">
        <w:t>18. svibnja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702D16">
        <w:t>739</w:t>
      </w:r>
      <w:r w:rsidR="000A52DE">
        <w:t>/1</w:t>
      </w:r>
      <w:r w:rsidR="00702D16">
        <w:t>6</w:t>
      </w:r>
      <w:r w:rsidR="005844DD">
        <w:t>-</w:t>
      </w:r>
      <w:r w:rsidR="00702D16">
        <w:t>31</w:t>
      </w:r>
      <w:r w:rsidR="000A52DE">
        <w:t xml:space="preserve"> </w:t>
      </w:r>
      <w:r w:rsidRPr="001D58C0">
        <w:t xml:space="preserve">od </w:t>
      </w:r>
      <w:r w:rsidR="00702D16">
        <w:t>2</w:t>
      </w:r>
      <w:r w:rsidR="000A52DE">
        <w:t>1</w:t>
      </w:r>
      <w:r w:rsidR="00A33A37">
        <w:t xml:space="preserve">. </w:t>
      </w:r>
      <w:r w:rsidR="00702D16">
        <w:t>rujna 2016</w:t>
      </w:r>
      <w:r w:rsidRPr="001D58C0">
        <w:t xml:space="preserve">. godine određena je prodaja imovine u stečajnom postupku, te je na temelju navedenih odluka dostavljen Financijskoj agenciji zahtjev od </w:t>
      </w:r>
      <w:r w:rsidR="00702D16">
        <w:t>6. prosinca 2016</w:t>
      </w:r>
      <w:r w:rsidRPr="001D58C0">
        <w:t>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</w:t>
      </w:r>
      <w:r w:rsidR="000A52DE">
        <w:t>7</w:t>
      </w:r>
      <w:r w:rsidRPr="0001199F">
        <w:t>-01/</w:t>
      </w:r>
      <w:r w:rsidR="00702D16">
        <w:t>26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702D16">
        <w:t>21</w:t>
      </w:r>
      <w:r w:rsidRPr="0001199F">
        <w:t xml:space="preserve"> od </w:t>
      </w:r>
      <w:r w:rsidR="00702D16">
        <w:t>17</w:t>
      </w:r>
      <w:r w:rsidRPr="0001199F">
        <w:t xml:space="preserve">. </w:t>
      </w:r>
      <w:r w:rsidR="00702D16">
        <w:t>veljače</w:t>
      </w:r>
      <w:r>
        <w:t xml:space="preserve"> 2017</w:t>
      </w:r>
      <w:r w:rsidRPr="0001199F">
        <w:t xml:space="preserve">. godine (list spisa </w:t>
      </w:r>
      <w:r w:rsidR="00702D16">
        <w:t>136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1D58C0">
        <w:lastRenderedPageBreak/>
        <w:t xml:space="preserve">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02D16">
        <w:t>Zadru, 21</w:t>
      </w:r>
      <w:r w:rsidR="00A5774F">
        <w:t>. veljače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1D58C0"/>
    <w:rsid w:val="001E203A"/>
    <w:rsid w:val="002275DA"/>
    <w:rsid w:val="00272916"/>
    <w:rsid w:val="005844DD"/>
    <w:rsid w:val="00591E71"/>
    <w:rsid w:val="006B4A1A"/>
    <w:rsid w:val="006F72AB"/>
    <w:rsid w:val="00702D16"/>
    <w:rsid w:val="00716BA1"/>
    <w:rsid w:val="007E0EE0"/>
    <w:rsid w:val="00890016"/>
    <w:rsid w:val="008C564C"/>
    <w:rsid w:val="008F580E"/>
    <w:rsid w:val="009D180C"/>
    <w:rsid w:val="00A33A37"/>
    <w:rsid w:val="00A5774F"/>
    <w:rsid w:val="00C8063F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2566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2017-02-17T09:48:00Z</dcterms:created>
  <dc:creator>Martina Kalmeta</dc:creator>
  <cp:lastModifiedBy>wsadmin</cp:lastModifiedBy>
  <cp:lastPrinted>2017-02-03T13:07:00Z</cp:lastPrinted>
  <dcterms:modified xmlns:xsi="http://www.w3.org/2001/XMLSchema-instance" xsi:type="dcterms:W3CDTF">2017-02-21T13:05:00Z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