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ef3d" w14:paraId="6c8ef3d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B4D" w:rsidP="00A10B4D" w:rsidR="00A10B4D" w:rsidRPr="004453B3">
      <w:pPr>
        <w:pStyle w:val="Zaglavlje"/>
      </w:pPr>
      <w:r w:rsidRPr="004453B3">
        <w:t xml:space="preserve">REPUBLIKA HRVATSKA </w:t>
      </w:r>
    </w:p>
    <w:p w:rsidRDefault="00A10B4D" w:rsidP="00A10B4D" w:rsidR="00A10B4D" w:rsidRPr="004453B3">
      <w:pPr>
        <w:pStyle w:val="Zaglavlje"/>
      </w:pPr>
      <w:r w:rsidRPr="004453B3">
        <w:t>Trgovački sud u Zagrebu</w:t>
      </w:r>
    </w:p>
    <w:p w:rsidRDefault="00A10B4D" w:rsidP="00A10B4D" w:rsidR="00A10B4D" w:rsidRPr="004453B3">
      <w:pPr>
        <w:pStyle w:val="Zaglavlje"/>
      </w:pPr>
      <w:r w:rsidRPr="004453B3">
        <w:t xml:space="preserve">Zagreb, Amruševa 2/II </w:t>
      </w:r>
    </w:p>
    <w:p w:rsidRDefault="00A10B4D" w:rsidP="00A10B4D" w:rsidR="00A10B4D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5300/15</w:t>
      </w:r>
    </w:p>
    <w:p w:rsidRDefault="00A10B4D" w:rsidP="00A10B4D" w:rsidR="00A10B4D" w:rsidRPr="004453B3">
      <w:pPr>
        <w:jc w:val="center"/>
      </w:pPr>
    </w:p>
    <w:p w:rsidRDefault="00A10B4D" w:rsidP="00A10B4D" w:rsidR="00A10B4D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A10B4D" w:rsidP="00A10B4D" w:rsidR="00A10B4D" w:rsidRPr="004453B3">
      <w:pPr>
        <w:jc w:val="both"/>
      </w:pPr>
    </w:p>
    <w:p w:rsidRDefault="00A10B4D" w:rsidP="00A10B4D" w:rsidR="00A10B4D" w:rsidRPr="004453B3">
      <w:pPr>
        <w:jc w:val="center"/>
      </w:pPr>
      <w:r w:rsidRPr="004453B3">
        <w:t>R J E Š E N J E</w:t>
      </w:r>
    </w:p>
    <w:p w:rsidRDefault="00A10B4D" w:rsidP="00A10B4D" w:rsidR="00A10B4D" w:rsidRPr="004453B3">
      <w:pPr>
        <w:jc w:val="center"/>
      </w:pPr>
    </w:p>
    <w:p w:rsidRDefault="00A10B4D" w:rsidP="00A10B4D" w:rsidR="00A10B4D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MACHINA 2014. d.o.o., Zagreb, Puljska 1, OIB: 03852720714, </w:t>
      </w:r>
      <w:r w:rsidRPr="004453B3">
        <w:t>dana</w:t>
      </w:r>
      <w:r w:rsidR="00C9064A">
        <w:t xml:space="preserve"> 24. </w:t>
      </w:r>
      <w:r>
        <w:t>ožujka</w:t>
      </w:r>
      <w:r w:rsidRPr="004453B3">
        <w:t xml:space="preserve"> 2016. </w:t>
      </w:r>
    </w:p>
    <w:p w:rsidRDefault="00A10B4D" w:rsidP="00A10B4D" w:rsidR="00A10B4D" w:rsidRPr="004453B3">
      <w:pPr>
        <w:jc w:val="both"/>
      </w:pPr>
    </w:p>
    <w:p w:rsidRDefault="00A10B4D" w:rsidP="00A10B4D" w:rsidR="00A10B4D" w:rsidRPr="004453B3">
      <w:pPr>
        <w:jc w:val="center"/>
      </w:pPr>
      <w:r w:rsidRPr="004453B3">
        <w:t>r i j e š i o    je</w:t>
      </w:r>
    </w:p>
    <w:p w:rsidRDefault="00A10B4D" w:rsidP="00A10B4D" w:rsidR="00A10B4D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10B4D" w:rsidP="00A10B4D" w:rsidR="00A10B4D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MACHINA 2014. d.o.o., Zagreb, Puljska 1, OIB: 03852720714</w:t>
      </w:r>
      <w:r w:rsidRPr="004453B3">
        <w:rPr>
          <w:rFonts w:hAnsi="Times New Roman" w:ascii="Times New Roman"/>
          <w:szCs w:val="24"/>
        </w:rPr>
        <w:t>. Stečajni postupak otvoren je</w:t>
      </w:r>
      <w:r w:rsidR="00C9064A">
        <w:rPr>
          <w:rFonts w:hAnsi="Times New Roman" w:ascii="Times New Roman"/>
          <w:szCs w:val="24"/>
        </w:rPr>
        <w:t xml:space="preserve"> 24.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A10B4D" w:rsidP="00A10B4D" w:rsidR="00A10B4D" w:rsidRPr="004453B3">
      <w:pPr>
        <w:pStyle w:val="BodyText21"/>
        <w:rPr>
          <w:rFonts w:hAnsi="Times New Roman" w:ascii="Times New Roman"/>
          <w:szCs w:val="24"/>
        </w:rPr>
      </w:pPr>
    </w:p>
    <w:p w:rsidRDefault="00A10B4D" w:rsidP="00A10B4D" w:rsidR="00A10B4D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Renato Sabljić, OIB: 74644810692, Zagreb, Zdenački zavoj 14.</w:t>
      </w:r>
    </w:p>
    <w:p w:rsidRDefault="00A10B4D" w:rsidP="00A10B4D" w:rsidR="00A10B4D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10B4D" w:rsidP="00A10B4D" w:rsidR="00A10B4D">
      <w:pPr>
        <w:jc w:val="both"/>
      </w:pPr>
      <w:r w:rsidRPr="004453B3">
        <w:t xml:space="preserve">III. Zaključuje se stečajni postupak nad dužnikom </w:t>
      </w:r>
      <w:r>
        <w:t>MACHINA 2014. d.o.o., Zagreb, Puljska 1, OIB: 03852720714.</w:t>
      </w:r>
    </w:p>
    <w:p w:rsidRDefault="00A10B4D" w:rsidP="00A10B4D" w:rsidR="00A10B4D" w:rsidRPr="004453B3">
      <w:pPr>
        <w:jc w:val="both"/>
      </w:pPr>
    </w:p>
    <w:p w:rsidRDefault="00A10B4D" w:rsidP="00A10B4D" w:rsidR="00A10B4D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A10B4D" w:rsidP="00A10B4D" w:rsidR="00A10B4D" w:rsidRPr="004453B3">
      <w:pPr>
        <w:jc w:val="both"/>
      </w:pPr>
    </w:p>
    <w:p w:rsidRDefault="00A10B4D" w:rsidP="00A10B4D" w:rsidR="00A10B4D" w:rsidRPr="004453B3">
      <w:pPr>
        <w:ind w:left="360"/>
        <w:jc w:val="center"/>
      </w:pPr>
      <w:r w:rsidRPr="004453B3">
        <w:t>Obrazloženje</w:t>
      </w:r>
    </w:p>
    <w:p w:rsidRDefault="00A10B4D" w:rsidP="00A10B4D" w:rsidR="00A10B4D" w:rsidRPr="004453B3">
      <w:pPr>
        <w:jc w:val="both"/>
      </w:pPr>
    </w:p>
    <w:p w:rsidRDefault="00A10B4D" w:rsidP="00A10B4D" w:rsidR="00A10B4D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A10B4D" w:rsidP="00A10B4D" w:rsidR="00A10B4D" w:rsidRPr="004453B3">
      <w:pPr>
        <w:jc w:val="both"/>
      </w:pPr>
    </w:p>
    <w:p w:rsidRDefault="00A10B4D" w:rsidP="00A10B4D" w:rsidR="00A10B4D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A10B4D" w:rsidP="00A10B4D" w:rsidR="00A10B4D" w:rsidRPr="004453B3">
      <w:pPr>
        <w:jc w:val="both"/>
      </w:pPr>
    </w:p>
    <w:p w:rsidRDefault="00A10B4D" w:rsidP="00A10B4D" w:rsidR="00A10B4D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A10B4D" w:rsidP="00A10B4D" w:rsidR="00A10B4D" w:rsidRPr="004453B3">
      <w:pPr>
        <w:jc w:val="both"/>
      </w:pPr>
    </w:p>
    <w:p w:rsidRDefault="00A10B4D" w:rsidP="00A10B4D" w:rsidR="00A10B4D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A10B4D" w:rsidP="00A10B4D" w:rsidR="00A10B4D" w:rsidRPr="004453B3">
      <w:pPr>
        <w:jc w:val="both"/>
      </w:pPr>
    </w:p>
    <w:p w:rsidRDefault="00A10B4D" w:rsidP="00A10B4D" w:rsidR="00A10B4D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A10B4D" w:rsidP="00A10B4D" w:rsidR="00A10B4D" w:rsidRPr="004453B3">
      <w:pPr>
        <w:jc w:val="both"/>
      </w:pPr>
    </w:p>
    <w:p w:rsidRDefault="00A10B4D" w:rsidP="00A10B4D" w:rsidR="00A10B4D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A10B4D" w:rsidP="00A10B4D" w:rsidR="00A10B4D" w:rsidRPr="004453B3">
      <w:pPr>
        <w:jc w:val="both"/>
      </w:pPr>
    </w:p>
    <w:p w:rsidRDefault="00A10B4D" w:rsidP="00A10B4D" w:rsidR="00A10B4D" w:rsidRPr="004453B3">
      <w:pPr>
        <w:jc w:val="center"/>
      </w:pPr>
      <w:r w:rsidRPr="004453B3">
        <w:t>U Zagrebu,</w:t>
      </w:r>
      <w:r w:rsidR="00C9064A">
        <w:t xml:space="preserve"> 24. </w:t>
      </w:r>
      <w:r>
        <w:t>ožujka</w:t>
      </w:r>
      <w:r w:rsidRPr="004453B3">
        <w:t xml:space="preserve"> 2016.</w:t>
      </w:r>
    </w:p>
    <w:p w:rsidRDefault="00A10B4D" w:rsidP="00A10B4D" w:rsidR="00A10B4D" w:rsidRPr="004453B3">
      <w:pPr>
        <w:jc w:val="center"/>
      </w:pPr>
    </w:p>
    <w:p w:rsidRDefault="00A10B4D" w:rsidP="00A10B4D" w:rsidR="00A10B4D" w:rsidRPr="004453B3">
      <w:pPr>
        <w:ind w:firstLine="720" w:left="5040"/>
        <w:jc w:val="right"/>
      </w:pPr>
      <w:r w:rsidRPr="004453B3">
        <w:t xml:space="preserve">      SUDAC:</w:t>
      </w:r>
    </w:p>
    <w:p w:rsidRDefault="00A10B4D" w:rsidP="00A10B4D" w:rsidR="00A10B4D" w:rsidRPr="004453B3">
      <w:pPr>
        <w:jc w:val="right"/>
      </w:pPr>
      <w:r>
        <w:t>Goran Iskra</w:t>
      </w:r>
      <w:r w:rsidR="00C14C33">
        <w:t>, v.r.</w:t>
      </w:r>
    </w:p>
    <w:p w:rsidRDefault="00A10B4D" w:rsidP="00A10B4D" w:rsidR="00A10B4D" w:rsidRPr="004453B3">
      <w:pPr>
        <w:jc w:val="both"/>
      </w:pPr>
    </w:p>
    <w:p w:rsidRDefault="00A10B4D" w:rsidP="00A10B4D" w:rsidR="00A10B4D" w:rsidRPr="004453B3">
      <w:pPr>
        <w:jc w:val="both"/>
      </w:pPr>
    </w:p>
    <w:p w:rsidRDefault="00A10B4D" w:rsidP="00A10B4D" w:rsidR="00A10B4D" w:rsidRPr="004453B3">
      <w:pPr>
        <w:jc w:val="both"/>
      </w:pPr>
      <w:r w:rsidRPr="004453B3">
        <w:t>Uputa o pravnom lijeku:</w:t>
      </w:r>
    </w:p>
    <w:p w:rsidRDefault="00A10B4D" w:rsidP="00A10B4D" w:rsidR="00A10B4D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A10B4D" w:rsidP="00A10B4D" w:rsidR="00A10B4D" w:rsidRPr="004453B3">
      <w:pPr>
        <w:jc w:val="both"/>
        <w:rPr>
          <w:i/>
        </w:rPr>
      </w:pPr>
    </w:p>
    <w:p w:rsidRDefault="00A10B4D" w:rsidP="00A10B4D" w:rsidR="00A10B4D" w:rsidRPr="004453B3">
      <w:pPr>
        <w:jc w:val="both"/>
      </w:pPr>
    </w:p>
    <w:p w:rsidRDefault="00C14C33" w:rsidP="00C14C33" w:rsidR="00C14C33">
      <w:pPr>
        <w:pStyle w:val="Zaglavlje"/>
        <w:jc w:val="right"/>
      </w:pPr>
      <w:r>
        <w:t>Za točnost otpravka-ovlašteni službenik:</w:t>
      </w:r>
    </w:p>
    <w:p w:rsidRDefault="00C14C33" w:rsidP="00C14C33" w:rsidR="00C14C33" w:rsidRPr="004453B3">
      <w:pPr>
        <w:pStyle w:val="Zaglavlje"/>
        <w:jc w:val="right"/>
      </w:pPr>
      <w:r>
        <w:t>Zlatka Plivelić</w:t>
      </w:r>
    </w:p>
    <w:sectPr w:rsidSect="00302849" w:rsidR="00C14C33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73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C9064A">
      <w:t xml:space="preserve"> 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A10B4D">
      <w:t>5300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A736F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13E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0B4D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4C33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064A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A7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3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3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A7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3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3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5300</izvorni_sadrzaj>
    <derivirana_varijabla naziv="DomainObject.Predmet.Broj_1">5300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St-5300/2015</izvorni_sadrzaj>
    <derivirana_varijabla naziv="DomainObject.Predmet.OznakaBroj_1">St-5300/2015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MACHINA 2014 d.o.o. zastupanog po punomoćniku MARIO BABIĆ</izvorni_sadrzaj>
    <derivirana_varijabla naziv="DomainObject.Predmet.ProtustrankaFormated_1">  MACHINA 2014 d.o.o. zastupanog po punomoćniku MARIO BABIĆ</derivirana_varijabla>
  </DomainObject.Predmet.ProtustrankaFormated>
  <DomainObject.Predmet.ProtustrankaFormatedOIB>
    <izvorni_sadrzaj>  MACHINA 2014 d.o.o., OIB 03852720714 zastupanog po punomoćniku MARIO BABIĆ</izvorni_sadrzaj>
    <derivirana_varijabla naziv="DomainObject.Predmet.ProtustrankaFormatedOIB_1">  MACHINA 2014 d.o.o., OIB 03852720714 zastupanog po punomoćniku MARIO BABIĆ</derivirana_varijabla>
  </DomainObject.Predmet.ProtustrankaFormatedOIB>
  <DomainObject.Predmet.ProtustrankaFormatedWithAdress>
    <izvorni_sadrzaj> MACHINA 2014 d.o.o., Puljska 1, 10000 Zagreb zastupanog po punomoćniku MARIO BABIĆ</izvorni_sadrzaj>
    <derivirana_varijabla naziv="DomainObject.Predmet.ProtustrankaFormatedWithAdress_1"> MACHINA 2014 d.o.o., Puljska 1, 10000 Zagreb zastupanog po punomoćniku MARIO BABIĆ</derivirana_varijabla>
  </DomainObject.Predmet.ProtustrankaFormatedWithAdress>
  <DomainObject.Predmet.ProtustrankaFormatedWithAdressOIB>
    <izvorni_sadrzaj> MACHINA 2014 d.o.o., OIB 03852720714, Puljska 1, 10000 Zagreb zastupanog po punomoćniku MARIO BABIĆ</izvorni_sadrzaj>
    <derivirana_varijabla naziv="DomainObject.Predmet.ProtustrankaFormatedWithAdressOIB_1"> MACHINA 2014 d.o.o., OIB 03852720714, Puljska 1, 10000 Zagreb zastupanog po punomoćniku MARIO BABIĆ</derivirana_varijabla>
  </DomainObject.Predmet.ProtustrankaFormatedWithAdressOIB>
  <DomainObject.Predmet.ProtustrankaWithAdress>
    <izvorni_sadrzaj>MACHINA 2014 d.o.o. Puljska 1, 10000 Zagreb</izvorni_sadrzaj>
    <derivirana_varijabla naziv="DomainObject.Predmet.ProtustrankaWithAdress_1">MACHINA 2014 d.o.o. Puljska 1, 10000 Zagreb</derivirana_varijabla>
  </DomainObject.Predmet.ProtustrankaWithAdress>
  <DomainObject.Predmet.ProtustrankaWithAdressOIB>
    <izvorni_sadrzaj>MACHINA 2014 d.o.o., OIB 03852720714, Puljska 1, 10000 Zagreb</izvorni_sadrzaj>
    <derivirana_varijabla naziv="DomainObject.Predmet.ProtustrankaWithAdressOIB_1">MACHINA 2014 d.o.o., OIB 03852720714, Puljska 1, 10000 Zagreb</derivirana_varijabla>
  </DomainObject.Predmet.ProtustrankaWithAdressOIB>
  <DomainObject.Predmet.ProtustrankaNazivFormated>
    <izvorni_sadrzaj>MACHINA 2014 d.o.o.</izvorni_sadrzaj>
    <derivirana_varijabla naziv="DomainObject.Predmet.ProtustrankaNazivFormated_1">MACHINA 2014 d.o.o.</derivirana_varijabla>
  </DomainObject.Predmet.ProtustrankaNazivFormated>
  <DomainObject.Predmet.ProtustrankaNazivFormatedOIB>
    <izvorni_sadrzaj>MACHINA 2014 d.o.o., OIB 03852720714</izvorni_sadrzaj>
    <derivirana_varijabla naziv="DomainObject.Predmet.ProtustrankaNazivFormatedOIB_1">MACHINA 2014 d.o.o., OIB 03852720714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MACHINA 2014 d.o.o. zastupanog po punomoćniku MARIO BABIĆ</item>
    </izvorni_sadrzaj>
    <derivirana_varijabla naziv="DomainObject.Predmet.ProtuStrankaListFormated_1">
      <item>MACHINA 2014 d.o.o. zastupanog po punomoćniku MARIO BABIĆ</item>
    </derivirana_varijabla>
  </DomainObject.Predmet.ProtuStrankaListFormated>
  <DomainObject.Predmet.ProtuStrankaListFormatedOIB>
    <izvorni_sadrzaj>
      <item>MACHINA 2014 d.o.o., OIB 03852720714 zastupanog po punomoćniku MARIO BABIĆ</item>
    </izvorni_sadrzaj>
    <derivirana_varijabla naziv="DomainObject.Predmet.ProtuStrankaListFormatedOIB_1">
      <item>MACHINA 2014 d.o.o., OIB 03852720714 zastupanog po punomoćniku MARIO BABIĆ</item>
    </derivirana_varijabla>
  </DomainObject.Predmet.ProtuStrankaListFormatedOIB>
  <DomainObject.Predmet.ProtuStrankaListFormatedWithAdress>
    <izvorni_sadrzaj>
      <item>MACHINA 2014 d.o.o., Puljska 1, 10000 Zagreb zastupanog po punomoćniku MARIO BABIĆ</item>
    </izvorni_sadrzaj>
    <derivirana_varijabla naziv="DomainObject.Predmet.ProtuStrankaListFormatedWithAdress_1">
      <item>MACHINA 2014 d.o.o., Puljska 1, 10000 Zagreb zastupanog po punomoćniku MARIO BABIĆ</item>
    </derivirana_varijabla>
  </DomainObject.Predmet.ProtuStrankaListFormatedWithAdress>
  <DomainObject.Predmet.ProtuStrankaListFormatedWithAdressOIB>
    <izvorni_sadrzaj>
      <item>MACHINA 2014 d.o.o., OIB 03852720714, Puljska 1, 10000 Zagreb zastupanog po punomoćniku MARIO BABIĆ</item>
    </izvorni_sadrzaj>
    <derivirana_varijabla naziv="DomainObject.Predmet.ProtuStrankaListFormatedWithAdressOIB_1">
      <item>MACHINA 2014 d.o.o., OIB 03852720714, Puljska 1, 10000 Zagreb zastupanog po punomoćniku MARIO BABIĆ</item>
    </derivirana_varijabla>
  </DomainObject.Predmet.ProtuStrankaListFormatedWithAdressOIB>
  <DomainObject.Predmet.ProtuStrankaListNazivFormated>
    <izvorni_sadrzaj>
      <item>MACHINA 2014 d.o.o.</item>
    </izvorni_sadrzaj>
    <derivirana_varijabla naziv="DomainObject.Predmet.ProtuStrankaListNazivFormated_1">
      <item>MACHINA 2014 d.o.o.</item>
    </derivirana_varijabla>
  </DomainObject.Predmet.ProtuStrankaListNazivFormated>
  <DomainObject.Predmet.ProtuStrankaListNazivFormatedOIB>
    <izvorni_sadrzaj>
      <item>MACHINA 2014 d.o.o., OIB 03852720714</item>
    </izvorni_sadrzaj>
    <derivirana_varijabla naziv="DomainObject.Predmet.ProtuStrankaListNazivFormatedOIB_1">
      <item>MACHINA 2014 d.o.o., OIB 03852720714</item>
    </derivirana_varijabla>
  </DomainObject.Predmet.ProtuStrankaListNazivFormatedOIB>
  <DomainObject.Predmet.OstaliListFormated>
    <izvorni_sadrzaj>
      <item>MARIO BABIĆ punomoćnik sudionika u postupku MACHINA 2014 d.o.o.</item>
      <item>RENATO SABLJIĆ</item>
    </izvorni_sadrzaj>
    <derivirana_varijabla naziv="DomainObject.Predmet.OstaliListFormated_1">
      <item>MARIO BABIĆ punomoćnik sudionika u postupku MACHINA 2014 d.o.o.</item>
      <item>RENATO SABLJIĆ</item>
    </derivirana_varijabla>
  </DomainObject.Predmet.OstaliListFormated>
  <DomainObject.Predmet.OstaliListFormatedOIB>
    <izvorni_sadrzaj>
      <item>MARIO BABIĆ, OIB 04896884618 punomoćnik sudionika u postupku MACHINA 2014 d.o.o.</item>
      <item>RENATO SABLJIĆ, OIB 74644810692</item>
    </izvorni_sadrzaj>
    <derivirana_varijabla naziv="DomainObject.Predmet.OstaliListFormatedOIB_1">
      <item>MARIO BABIĆ, OIB 04896884618 punomoćnik sudionika u postupku MACHINA 2014 d.o.o.</item>
      <item>RENATO SABLJIĆ, OIB 74644810692</item>
    </derivirana_varijabla>
  </DomainObject.Predmet.OstaliListFormatedOIB>
  <DomainObject.Predmet.OstaliListFormatedWithAdress>
    <izvorni_sadrzaj>
      <item>MARIO BABIĆ, Puljska 1, 10000 Zagreb punomoćnik sudionika u postupku MACHINA 2014 d.o.o.</item>
      <item>RENATO SABLJIĆ, Zdenački zavoj 14, 10000 Zagreb</item>
    </izvorni_sadrzaj>
    <derivirana_varijabla naziv="DomainObject.Predmet.OstaliListFormatedWithAdress_1">
      <item>MARIO BABIĆ, Puljska 1, 10000 Zagreb punomoćnik sudionika u postupku MACHINA 2014 d.o.o.</item>
      <item>RENATO SABLJIĆ, Zdenački zavoj 14, 10000 Zagreb</item>
    </derivirana_varijabla>
  </DomainObject.Predmet.OstaliListFormatedWithAdress>
  <DomainObject.Predmet.OstaliListFormatedWithAdressOIB>
    <izvorni_sadrzaj>
      <item>MARIO BABIĆ, OIB 04896884618, Puljska 1, 10000 Zagreb punomoćnik sudionika u postupku MACHINA 2014 d.o.o.</item>
      <item>RENATO SABLJIĆ, OIB 74644810692, Zdenački zavoj 14, 10000 Zagreb</item>
    </izvorni_sadrzaj>
    <derivirana_varijabla naziv="DomainObject.Predmet.OstaliListFormatedWithAdressOIB_1">
      <item>MARIO BABIĆ, OIB 04896884618, Puljska 1, 10000 Zagreb punomoćnik sudionika u postupku MACHINA 2014 d.o.o.</item>
      <item>RENATO SABLJIĆ, OIB 74644810692, Zdenački zavoj 14, 10000 Zagreb</item>
    </derivirana_varijabla>
  </DomainObject.Predmet.OstaliListFormatedWithAdressOIB>
  <DomainObject.Predmet.OstaliListNazivFormated>
    <izvorni_sadrzaj>
      <item>MARIO BABIĆ</item>
      <item>RENATO SABLJIĆ</item>
    </izvorni_sadrzaj>
    <derivirana_varijabla naziv="DomainObject.Predmet.OstaliListNazivFormated_1">
      <item>MARIO BABIĆ</item>
      <item>RENATO SABLJIĆ</item>
    </derivirana_varijabla>
  </DomainObject.Predmet.OstaliListNazivFormated>
  <DomainObject.Predmet.OstaliListNazivFormatedOIB>
    <izvorni_sadrzaj>
      <item>MARIO BABIĆ, OIB 04896884618</item>
      <item>RENATO SABLJIĆ, OIB 74644810692</item>
    </izvorni_sadrzaj>
    <derivirana_varijabla naziv="DomainObject.Predmet.OstaliListNazivFormatedOIB_1">
      <item>MARIO BABIĆ, OIB 04896884618</item>
      <item>RENATO SABLJIĆ, OIB 74644810692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MACHINA 2014 d.o.o.</izvorni_sadrzaj>
    <derivirana_varijabla naziv="DomainObject.Predmet.ProtustrankaIDrugi_1">MACHINA 2014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MACHINA 2014 d.o.o., OIB 03852720714, Puljska 1, 10000 Zagreb</izvorni_sadrzaj>
    <derivirana_varijabla naziv="DomainObject.Predmet.ProtustrankaIDrugiAdressOIB_1">MACHINA 2014 d.o.o., OIB 03852720714,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MACHINA 2014 d.o.o.</item>
      <item>FINA Regionalni centar Zagreb</item>
      <item>MARIO BABIĆ</item>
      <item>RENATO SABLJIĆ</item>
    </izvorni_sadrzaj>
    <derivirana_varijabla naziv="DomainObject.Predmet.SudioniciListNaziv_1">
      <item>MACHINA 2014 d.o.o.</item>
      <item>FINA Regionalni centar Zagreb</item>
      <item>MARIO BABIĆ</item>
      <item>RENATO SABLJIĆ</item>
    </derivirana_varijabla>
  </DomainObject.Predmet.SudioniciListNaziv>
  <DomainObject.Predmet.SudioniciListAdressOIB>
    <izvorni_sadrzaj>
      <item>MACHINA 2014 d.o.o., OIB 03852720714, Puljska 1,10000 Zagreb</item>
      <item>FINA Regionalni centar Zagreb, OIB 85821130368, Trg svibanjskih žrtava 1995. 1,10000 Zagreb</item>
      <item>MARIO BABIĆ, OIB 04896884618, Puljska 1,10000 Zagreb</item>
      <item>RENATO SABLJIĆ, OIB 74644810692, Zdenački zavoj 14,10000 Zagreb</item>
    </izvorni_sadrzaj>
    <derivirana_varijabla naziv="DomainObject.Predmet.SudioniciListAdressOIB_1">
      <item>MACHINA 2014 d.o.o., OIB 03852720714, Puljska 1,10000 Zagreb</item>
      <item>FINA Regionalni centar Zagreb, OIB 85821130368, Trg svibanjskih žrtava 1995. 1,10000 Zagreb</item>
      <item>MARIO BABIĆ, OIB 04896884618, Puljska 1,10000 Zagreb</item>
      <item>RENATO SABLJIĆ, OIB 74644810692,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03852720714</item>
      <item>, OIB 85821130368</item>
      <item>, OIB 04896884618</item>
      <item>, OIB 74644810692</item>
    </izvorni_sadrzaj>
    <derivirana_varijabla naziv="DomainObject.Predmet.SudioniciListNazivOIB_1">
      <item>, OIB 03852720714</item>
      <item>, OIB 85821130368</item>
      <item>, OIB 04896884618</item>
      <item>, OIB 74644810692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15DAD6-3329-42C7-A982-039E877B42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2164</properties:Characters>
  <properties:Lines>70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2016-03-24T07:28:00Z</dcterms:created>
  <dc:creator>Korisnik</dc:creator>
  <cp:lastModifiedBy>Goranka Arthofer</cp:lastModifiedBy>
  <cp:lastPrinted>2016-03-24T07:30:00Z</cp:lastPrinted>
  <dcterms:modified xmlns:xsi="http://www.w3.org/2001/XMLSchema-instance" xsi:type="dcterms:W3CDTF">2016-03-24T08:41:00Z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