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d413" w14:paraId="ab4d413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1B6653">
        <w:t>VIVENS</w:t>
      </w:r>
      <w:proofErr w:type="spellEnd"/>
      <w:r w:rsidR="001B6653">
        <w:t xml:space="preserve"> j.d.o.o. </w:t>
      </w:r>
      <w:proofErr w:type="spellStart"/>
      <w:r w:rsidR="001B6653">
        <w:t>Roškići</w:t>
      </w:r>
      <w:proofErr w:type="spellEnd"/>
      <w:r w:rsidR="001B6653">
        <w:t xml:space="preserve">, </w:t>
      </w:r>
      <w:proofErr w:type="spellStart"/>
      <w:r w:rsidR="001B6653">
        <w:t>Roškići</w:t>
      </w:r>
      <w:proofErr w:type="spellEnd"/>
      <w:r w:rsidR="001B6653">
        <w:t xml:space="preserve"> </w:t>
      </w:r>
      <w:proofErr w:type="spellStart"/>
      <w:r w:rsidR="001B6653">
        <w:t>9B</w:t>
      </w:r>
      <w:proofErr w:type="spellEnd"/>
      <w:r w:rsidR="001B6653">
        <w:t xml:space="preserve">, </w:t>
      </w:r>
      <w:proofErr w:type="spellStart"/>
      <w:r w:rsidR="001B6653">
        <w:t>OIB</w:t>
      </w:r>
      <w:proofErr w:type="spellEnd"/>
      <w:r w:rsidR="001B6653">
        <w:t xml:space="preserve">: </w:t>
      </w:r>
      <w:proofErr w:type="spellStart"/>
      <w:r w:rsidR="001B6653">
        <w:t>74153061666</w:t>
      </w:r>
      <w:proofErr w:type="spellEnd"/>
      <w:r w:rsidR="00446C07">
        <w:t>,</w:t>
      </w:r>
      <w:r w:rsidR="004B7273">
        <w:t xml:space="preserve"> </w:t>
      </w:r>
      <w:proofErr w:type="spellStart"/>
      <w:r w:rsidR="001B6653">
        <w:t>18</w:t>
      </w:r>
      <w:proofErr w:type="spellEnd"/>
      <w:r w:rsidR="00446C07">
        <w:t xml:space="preserve">. </w:t>
      </w:r>
      <w:r w:rsidR="00DB4B24">
        <w:t>svibnj</w:t>
      </w:r>
      <w:r w:rsidR="00446C07">
        <w:t xml:space="preserve">a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1B6653">
        <w:t>VIVENS</w:t>
      </w:r>
      <w:proofErr w:type="spellEnd"/>
      <w:r w:rsidR="001B6653">
        <w:t xml:space="preserve"> j.d.o.o. </w:t>
      </w:r>
      <w:proofErr w:type="spellStart"/>
      <w:r w:rsidR="001B6653">
        <w:t>Roškići</w:t>
      </w:r>
      <w:proofErr w:type="spellEnd"/>
      <w:r w:rsidR="001B6653">
        <w:t xml:space="preserve">, </w:t>
      </w:r>
      <w:proofErr w:type="spellStart"/>
      <w:r w:rsidR="001B6653">
        <w:t>Roškići</w:t>
      </w:r>
      <w:proofErr w:type="spellEnd"/>
      <w:r w:rsidR="001B6653">
        <w:t xml:space="preserve"> </w:t>
      </w:r>
      <w:proofErr w:type="spellStart"/>
      <w:r w:rsidR="001B6653">
        <w:t>9B</w:t>
      </w:r>
      <w:proofErr w:type="spellEnd"/>
      <w:r w:rsidR="001B6653">
        <w:t xml:space="preserve">, </w:t>
      </w:r>
      <w:proofErr w:type="spellStart"/>
      <w:r w:rsidR="001B6653">
        <w:t>OIB</w:t>
      </w:r>
      <w:proofErr w:type="spellEnd"/>
      <w:r w:rsidR="001B6653">
        <w:t xml:space="preserve">: </w:t>
      </w:r>
      <w:proofErr w:type="spellStart"/>
      <w:r w:rsidR="001B6653">
        <w:t>74153061666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1B6653">
        <w:t>65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B7273" w:rsidP="00446C07" w:rsidR="004B7273">
      <w:pPr>
        <w:ind w:firstLine="708"/>
        <w:jc w:val="both"/>
      </w:pPr>
    </w:p>
    <w:p w:rsidRDefault="004B7273" w:rsidP="004B7273" w:rsidR="004B7273">
      <w:pPr>
        <w:spacing w:lineRule="atLeast" w:line="240"/>
        <w:ind w:firstLine="708"/>
        <w:jc w:val="both"/>
      </w:pPr>
      <w:r w:rsidRPr="00250F22">
        <w:t xml:space="preserve">Na ročište od </w:t>
      </w:r>
      <w:r w:rsidR="001B6653">
        <w:t>9. ožujka</w:t>
      </w:r>
      <w:r>
        <w:t xml:space="preserve"> </w:t>
      </w:r>
      <w:proofErr w:type="spellStart"/>
      <w:r>
        <w:t>2017</w:t>
      </w:r>
      <w:proofErr w:type="spellEnd"/>
      <w:r>
        <w:t xml:space="preserve">. pristupio je zakonski zastupnik </w:t>
      </w:r>
      <w:r w:rsidRPr="00250F22">
        <w:t xml:space="preserve">dužnika </w:t>
      </w:r>
      <w:r w:rsidR="001B6653">
        <w:t>Dragan Babić</w:t>
      </w:r>
      <w:r>
        <w:t xml:space="preserve">, </w:t>
      </w:r>
      <w:r w:rsidRPr="00250F22">
        <w:t xml:space="preserve"> koj</w:t>
      </w:r>
      <w:r>
        <w:t xml:space="preserve">i je naveo kako društvo nema </w:t>
      </w:r>
      <w:r w:rsidR="00932ABD">
        <w:t>nikakve imovine</w:t>
      </w:r>
      <w:r w:rsidR="001B6653">
        <w:t>, odnosno nema vrijednih pokretnina te nema nekretnina. Ono što ima jest građevinski alat</w:t>
      </w:r>
      <w:r>
        <w:t xml:space="preserve">. 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</w:t>
      </w:r>
      <w:r w:rsidRPr="00C10C53">
        <w:lastRenderedPageBreak/>
        <w:t xml:space="preserve">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932ABD" w:rsidP="00C765FC" w:rsidR="00C765FC" w:rsidRPr="00C10C53">
      <w:pPr>
        <w:jc w:val="center"/>
      </w:pPr>
      <w:r>
        <w:t xml:space="preserve">U Pazinu, </w:t>
      </w:r>
      <w:proofErr w:type="spellStart"/>
      <w:r>
        <w:t>1</w:t>
      </w:r>
      <w:r w:rsidR="001B6653">
        <w:t>8</w:t>
      </w:r>
      <w:proofErr w:type="spellEnd"/>
      <w:r w:rsidR="004B7273">
        <w:t>.</w:t>
      </w:r>
      <w:r w:rsidR="00DB4B24">
        <w:t xml:space="preserve"> svibnja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932ABD">
        <w:t xml:space="preserve"> 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1B6653" w:rsidRPr="00C10C53">
      <w:t>Posl.br</w:t>
    </w:r>
    <w:proofErr w:type="spellEnd"/>
    <w:r w:rsidR="001B6653" w:rsidRPr="00C10C53">
      <w:t>.: 1 St-</w:t>
    </w:r>
    <w:proofErr w:type="spellStart"/>
    <w:r w:rsidR="001B6653">
      <w:t>65</w:t>
    </w:r>
    <w:proofErr w:type="spellEnd"/>
    <w:r w:rsidR="001B6653" w:rsidRPr="00C10C53">
      <w:t>/</w:t>
    </w:r>
    <w:proofErr w:type="spellStart"/>
    <w:r w:rsidR="001B6653">
      <w:t>17</w:t>
    </w:r>
    <w:proofErr w:type="spellEnd"/>
    <w:r w:rsidR="001B6653" w:rsidRPr="00C10C53">
      <w:t>-</w:t>
    </w:r>
    <w:r w:rsidR="001B6653"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1B6653">
      <w:t>65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r w:rsidR="00932ABD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37F7B"/>
    <w:rsid w:val="000451A3"/>
    <w:rsid w:val="00090425"/>
    <w:rsid w:val="000E32B9"/>
    <w:rsid w:val="00110482"/>
    <w:rsid w:val="001A38BC"/>
    <w:rsid w:val="001A7869"/>
    <w:rsid w:val="001B6653"/>
    <w:rsid w:val="001E69E4"/>
    <w:rsid w:val="001F25D6"/>
    <w:rsid w:val="001F6470"/>
    <w:rsid w:val="00210CF5"/>
    <w:rsid w:val="002163C9"/>
    <w:rsid w:val="00217A54"/>
    <w:rsid w:val="0022626B"/>
    <w:rsid w:val="0023464F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B7273"/>
    <w:rsid w:val="004F2F77"/>
    <w:rsid w:val="004F7459"/>
    <w:rsid w:val="0051489A"/>
    <w:rsid w:val="005321C4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F482F"/>
    <w:rsid w:val="007F7E82"/>
    <w:rsid w:val="00814708"/>
    <w:rsid w:val="008F70BC"/>
    <w:rsid w:val="0091183A"/>
    <w:rsid w:val="00932ABD"/>
    <w:rsid w:val="009641FB"/>
    <w:rsid w:val="00982858"/>
    <w:rsid w:val="00991CF9"/>
    <w:rsid w:val="009A52CC"/>
    <w:rsid w:val="009C60F6"/>
    <w:rsid w:val="009D2D0A"/>
    <w:rsid w:val="009E515D"/>
    <w:rsid w:val="00A43B79"/>
    <w:rsid w:val="00A65766"/>
    <w:rsid w:val="00A8793A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6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6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6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6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4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6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6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6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6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St-65/2017</izvorni_sadrzaj>
    <derivirana_varijabla naziv="DomainObject.Predmet.OznakaBroj_1">St-65/2017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VIVENS j.d.o.o. ROŠKIĆI</izvorni_sadrzaj>
    <derivirana_varijabla naziv="DomainObject.Predmet.ProtustrankaFormated_1">  VIVENS j.d.o.o. ROŠKIĆI</derivirana_varijabla>
  </DomainObject.Predmet.ProtustrankaFormated>
  <DomainObject.Predmet.ProtustrankaFormatedOIB>
    <izvorni_sadrzaj>  VIVENS j.d.o.o. ROŠKIĆI, OIB 74153061666</izvorni_sadrzaj>
    <derivirana_varijabla naziv="DomainObject.Predmet.ProtustrankaFormatedOIB_1">  VIVENS j.d.o.o. ROŠKIĆI, OIB 74153061666</derivirana_varijabla>
  </DomainObject.Predmet.ProtustrankaFormatedOIB>
  <DomainObject.Predmet.ProtustrankaFormatedWithAdress>
    <izvorni_sadrzaj> VIVENS j.d.o.o. ROŠKIĆI, Roškići 9B, 52464 Roškići</izvorni_sadrzaj>
    <derivirana_varijabla naziv="DomainObject.Predmet.ProtustrankaFormatedWithAdress_1"> VIVENS j.d.o.o. ROŠKIĆI, Roškići 9B, 52464 Roškići</derivirana_varijabla>
  </DomainObject.Predmet.ProtustrankaFormatedWithAdress>
  <DomainObject.Predmet.ProtustrankaFormatedWithAdressOIB>
    <izvorni_sadrzaj> VIVENS j.d.o.o. ROŠKIĆI, OIB 74153061666, Roškići 9B, 52464 Roškići</izvorni_sadrzaj>
    <derivirana_varijabla naziv="DomainObject.Predmet.ProtustrankaFormatedWithAdressOIB_1"> VIVENS j.d.o.o. ROŠKIĆI, OIB 74153061666, Roškići 9B, 52464 Roškići</derivirana_varijabla>
  </DomainObject.Predmet.ProtustrankaFormatedWithAdressOIB>
  <DomainObject.Predmet.ProtustrankaWithAdress>
    <izvorni_sadrzaj>VIVENS j.d.o.o. ROŠKIĆI Roškići 9B, 52464 Roškići</izvorni_sadrzaj>
    <derivirana_varijabla naziv="DomainObject.Predmet.ProtustrankaWithAdress_1">VIVENS j.d.o.o. ROŠKIĆI Roškići 9B, 52464 Roškići</derivirana_varijabla>
  </DomainObject.Predmet.ProtustrankaWithAdress>
  <DomainObject.Predmet.ProtustrankaWithAdressOIB>
    <izvorni_sadrzaj>VIVENS j.d.o.o. ROŠKIĆI, OIB 74153061666, Roškići 9B, 52464 Roškići</izvorni_sadrzaj>
    <derivirana_varijabla naziv="DomainObject.Predmet.ProtustrankaWithAdressOIB_1">VIVENS j.d.o.o. ROŠKIĆI, OIB 74153061666, Roškići 9B, 52464 Roškići</derivirana_varijabla>
  </DomainObject.Predmet.ProtustrankaWithAdressOIB>
  <DomainObject.Predmet.ProtustrankaNazivFormated>
    <izvorni_sadrzaj>VIVENS j.d.o.o. ROŠKIĆI</izvorni_sadrzaj>
    <derivirana_varijabla naziv="DomainObject.Predmet.ProtustrankaNazivFormated_1">VIVENS j.d.o.o. ROŠKIĆI</derivirana_varijabla>
  </DomainObject.Predmet.ProtustrankaNazivFormated>
  <DomainObject.Predmet.ProtustrankaNazivFormatedOIB>
    <izvorni_sadrzaj>VIVENS j.d.o.o. ROŠKIĆI, OIB 74153061666</izvorni_sadrzaj>
    <derivirana_varijabla naziv="DomainObject.Predmet.ProtustrankaNazivFormatedOIB_1">VIVENS j.d.o.o. ROŠKIĆI, OIB 74153061666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26774.11</izvorni_sadrzaj>
    <derivirana_varijabla naziv="DomainObject.Predmet.TrenutnaVrijednost_1">26774.11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VIVENS j.d.o.o. ROŠKIĆI</item>
    </izvorni_sadrzaj>
    <derivirana_varijabla naziv="DomainObject.Predmet.ProtuStrankaListFormated_1">
      <item>VIVENS j.d.o.o. ROŠKIĆI</item>
    </derivirana_varijabla>
  </DomainObject.Predmet.ProtuStrankaListFormated>
  <DomainObject.Predmet.ProtuStrankaListFormatedOIB>
    <izvorni_sadrzaj>
      <item>VIVENS j.d.o.o. ROŠKIĆI, OIB 74153061666</item>
    </izvorni_sadrzaj>
    <derivirana_varijabla naziv="DomainObject.Predmet.ProtuStrankaListFormatedOIB_1">
      <item>VIVENS j.d.o.o. ROŠKIĆI, OIB 74153061666</item>
    </derivirana_varijabla>
  </DomainObject.Predmet.ProtuStrankaListFormatedOIB>
  <DomainObject.Predmet.ProtuStrankaListFormatedWithAdress>
    <izvorni_sadrzaj>
      <item>VIVENS j.d.o.o. ROŠKIĆI, Roškići 9B, 52464 Roškići</item>
    </izvorni_sadrzaj>
    <derivirana_varijabla naziv="DomainObject.Predmet.ProtuStrankaListFormatedWithAdress_1">
      <item>VIVENS j.d.o.o. ROŠKIĆI, Roškići 9B, 52464 Roškići</item>
    </derivirana_varijabla>
  </DomainObject.Predmet.ProtuStrankaListFormatedWithAdress>
  <DomainObject.Predmet.ProtuStrankaListFormatedWithAdressOIB>
    <izvorni_sadrzaj>
      <item>VIVENS j.d.o.o. ROŠKIĆI, OIB 74153061666, Roškići 9B, 52464 Roškići</item>
    </izvorni_sadrzaj>
    <derivirana_varijabla naziv="DomainObject.Predmet.ProtuStrankaListFormatedWithAdressOIB_1">
      <item>VIVENS j.d.o.o. ROŠKIĆI, OIB 74153061666, Roškići 9B, 52464 Roškići</item>
    </derivirana_varijabla>
  </DomainObject.Predmet.ProtuStrankaListFormatedWithAdressOIB>
  <DomainObject.Predmet.ProtuStrankaListNazivFormated>
    <izvorni_sadrzaj>
      <item>VIVENS j.d.o.o. ROŠKIĆI</item>
    </izvorni_sadrzaj>
    <derivirana_varijabla naziv="DomainObject.Predmet.ProtuStrankaListNazivFormated_1">
      <item>VIVENS j.d.o.o. ROŠKIĆI</item>
    </derivirana_varijabla>
  </DomainObject.Predmet.ProtuStrankaListNazivFormated>
  <DomainObject.Predmet.ProtuStrankaListNazivFormatedOIB>
    <izvorni_sadrzaj>
      <item>VIVENS j.d.o.o. ROŠKIĆI, OIB 74153061666</item>
    </izvorni_sadrzaj>
    <derivirana_varijabla naziv="DomainObject.Predmet.ProtuStrankaListNazivFormatedOIB_1">
      <item>VIVENS j.d.o.o. ROŠKIĆI, OIB 74153061666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VIVENS j.d.o.o. ROŠKIĆI</izvorni_sadrzaj>
    <derivirana_varijabla naziv="DomainObject.Predmet.ProtustrankaIDrugi_1">VIVENS j.d.o.o. ROŠKIĆI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VIVENS j.d.o.o. ROŠKIĆI, OIB 74153061666, Roškići 9B, 52464 Roškići</izvorni_sadrzaj>
    <derivirana_varijabla naziv="DomainObject.Predmet.ProtustrankaIDrugiAdressOIB_1">VIVENS j.d.o.o. ROŠKIĆI, OIB 74153061666, Roškići 9B, 52464 Roškići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VIVENS j.d.o.o. ROŠKIĆI</item>
    </izvorni_sadrzaj>
    <derivirana_varijabla naziv="DomainObject.Predmet.SudioniciListNaziv_1">
      <item>FINANCIJSKA AGENCIJA, RC RIJEKA, PODRUŽNICA PULA, PULA</item>
      <item>VIVENS j.d.o.o. ROŠKIĆI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VIVENS j.d.o.o. ROŠKIĆI, OIB 74153061666, Roškići 9B,52464 Roškići</item>
    </izvorni_sadrzaj>
    <derivirana_varijabla naziv="DomainObject.Predmet.SudioniciListAdressOIB_1">
      <item>FINANCIJSKA AGENCIJA, RC RIJEKA, PODRUŽNICA PULA, PULA, OIB 85821130368, Giardini 5,52100 Pula</item>
      <item>VIVENS j.d.o.o. ROŠKIĆI, OIB 74153061666, Roškići 9B,52464 Roškići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74153061666</item>
    </izvorni_sadrzaj>
    <derivirana_varijabla naziv="DomainObject.Predmet.SudioniciListNazivOIB_1">
      <item>, OIB 85821130368</item>
      <item>, OIB 74153061666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2289</properties:Characters>
  <properties:Lines>73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2017-05-18T06:40:00Z</dcterms:created>
  <dc:creator>Jasmina Matika</dc:creator>
  <cp:lastModifiedBy>Lorena Paris Aničić</cp:lastModifiedBy>
  <cp:lastPrinted>2017-05-11T12:18:00Z</cp:lastPrinted>
  <dcterms:modified xmlns:xsi="http://www.w3.org/2001/XMLSchema-instance" xsi:type="dcterms:W3CDTF">2017-05-18T10:00:00Z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