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a8b2" w14:paraId="fb2a8b2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060498">
        <w:t>227</w:t>
      </w:r>
      <w:r w:rsidR="00FD7B89">
        <w:t>1</w:t>
      </w:r>
      <w:r w:rsidR="00060498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D7B89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281CCC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281CCC">
        <w:t>85821130368</w:t>
      </w:r>
      <w:r w:rsidRPr="00281CCC">
        <w:rPr>
          <w:lang w:val="pt-BR"/>
        </w:rPr>
        <w:t>, za otvaranje stečajnog postupka nad dužnikom KERSTA d.o.o., OIB: 21024649209, Zagreb, Bijenik 38</w:t>
      </w:r>
      <w:r w:rsidR="00384745">
        <w:rPr>
          <w:lang w:val="pt-BR"/>
        </w:rPr>
        <w:t xml:space="preserve">, </w:t>
      </w:r>
      <w:r w:rsidR="001B7713">
        <w:rPr>
          <w:lang w:val="pt-BR"/>
        </w:rPr>
        <w:t>21. lipnja</w:t>
      </w:r>
      <w:r w:rsidR="0019700C">
        <w:rPr>
          <w:lang w:val="pt-BR"/>
        </w:rPr>
        <w:t xml:space="preserve">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F31E76" w:rsidRPr="00281CCC">
        <w:rPr>
          <w:lang w:val="pt-BR"/>
        </w:rPr>
        <w:t>KERSTA d.o.o., OIB: 21024649209, Zagreb, Bijenik 38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227</w:t>
      </w:r>
      <w:r w:rsidR="00F31E76">
        <w:t>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C94447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C94447" w:rsidRPr="00281CCC">
        <w:rPr>
          <w:lang w:val="pt-BR"/>
        </w:rPr>
        <w:t>KERSTA d.o.o., OIB: 21024649209, Zagreb, Bijenik 38</w:t>
      </w:r>
      <w:r w:rsidR="00C94447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94447">
        <w:t>1007</w:t>
      </w:r>
      <w:r w:rsidRPr="00BC2D3A">
        <w:t xml:space="preserve"> dana, u ukupnom iznosu od </w:t>
      </w:r>
      <w:r w:rsidR="00C94447">
        <w:rPr>
          <w:lang w:val="pl-PL"/>
        </w:rPr>
        <w:t>681.229,98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5B3256">
        <w:t>23. svibnja 2017</w:t>
      </w:r>
      <w:r w:rsidR="00901CFD">
        <w:t xml:space="preserve">. pokrenuo prethodni postupak nad dužnikom, a </w:t>
      </w:r>
      <w:r w:rsidR="00C90682">
        <w:br/>
      </w:r>
      <w:r w:rsidR="005B3256">
        <w:t>21. lipnja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B3256">
        <w:t>21. lipnja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C533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C5337" w:rsidP="00445BA5" w:rsidR="001C5337">
      <w:pPr>
        <w:jc w:val="right"/>
      </w:pPr>
      <w:r>
        <w:t>Za točnost otpravka-</w:t>
      </w:r>
    </w:p>
    <w:p w:rsidRDefault="001C5337" w:rsidP="00445BA5" w:rsidR="001C5337">
      <w:pPr>
        <w:jc w:val="right"/>
      </w:pPr>
      <w:r>
        <w:t>ovlašteni službenik</w:t>
      </w:r>
    </w:p>
    <w:p w:rsidRDefault="001C5337" w:rsidP="00445BA5" w:rsidR="001C5337" w:rsidRPr="007B269F">
      <w:pPr>
        <w:jc w:val="right"/>
      </w:pPr>
      <w:r>
        <w:t xml:space="preserve">Mirjana Gašparić </w:t>
      </w:r>
    </w:p>
    <w:p w:rsidRDefault="00856259" w:rsidP="001C533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C533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C94447">
          <w:rPr>
            <w:sz w:val="24"/>
          </w:rPr>
          <w:t>71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C5337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C428C"/>
    <w:rsid w:val="004C6E2A"/>
    <w:rsid w:val="004D1BFE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40A44"/>
    <w:rsid w:val="00C4781E"/>
    <w:rsid w:val="00C73AC1"/>
    <w:rsid w:val="00C90682"/>
    <w:rsid w:val="00C94447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3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3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3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3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3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3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3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3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St-2271/2016</izvorni_sadrzaj>
    <derivirana_varijabla naziv="DomainObject.Predmet.OznakaBroj_1">St-2271/2016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KERSTA d.o.o. za proizvodnju, promet i usluge zastupanog po punomoćniku Ivan Stanišić</izvorni_sadrzaj>
    <derivirana_varijabla naziv="DomainObject.Predmet.ProtustrankaFormated_1">  KERSTA d.o.o. za proizvodnju, promet i usluge zastupanog po punomoćniku Ivan Stanišić</derivirana_varijabla>
  </DomainObject.Predmet.ProtustrankaFormated>
  <DomainObject.Predmet.ProtustrankaFormatedOIB>
    <izvorni_sadrzaj>  KERSTA d.o.o. za proizvodnju, promet i usluge, OIB 21024649209 zastupanog po punomoćniku Ivan Stanišić</izvorni_sadrzaj>
    <derivirana_varijabla naziv="DomainObject.Predmet.ProtustrankaFormatedOIB_1">  KERSTA d.o.o. za proizvodnju, promet i usluge, OIB 21024649209 zastupanog po punomoćniku Ivan Stanišić</derivirana_varijabla>
  </DomainObject.Predmet.ProtustrankaFormatedOIB>
  <DomainObject.Predmet.ProtustrankaFormatedWithAdress>
    <izvorni_sadrzaj> KERSTA d.o.o. za proizvodnju, promet i usluge, Bijenik 38, 10000 Zagreb zastupanog po punomoćniku Ivan Stanišić</izvorni_sadrzaj>
    <derivirana_varijabla naziv="DomainObject.Predmet.ProtustrankaFormatedWithAdress_1"> KERSTA d.o.o. za proizvodnju, promet i usluge, Bijenik 38, 10000 Zagreb zastupanog po punomoćniku Ivan Stanišić</derivirana_varijabla>
  </DomainObject.Predmet.ProtustrankaFormatedWithAdress>
  <DomainObject.Predmet.ProtustrankaFormatedWithAdressOIB>
    <izvorni_sadrzaj> KERSTA d.o.o. za proizvodnju, promet i usluge, OIB 21024649209, Bijenik 38, 10000 Zagreb zastupanog po punomoćniku Ivan Stanišić</izvorni_sadrzaj>
    <derivirana_varijabla naziv="DomainObject.Predmet.ProtustrankaFormatedWithAdressOIB_1"> KERSTA d.o.o. za proizvodnju, promet i usluge, OIB 21024649209, Bijenik 38, 10000 Zagreb zastupanog po punomoćniku Ivan Stanišić</derivirana_varijabla>
  </DomainObject.Predmet.ProtustrankaFormatedWithAdressOIB>
  <DomainObject.Predmet.ProtustrankaWithAdress>
    <izvorni_sadrzaj>KERSTA d.o.o. za proizvodnju, promet i usluge Bijenik 38, 10000 Zagreb</izvorni_sadrzaj>
    <derivirana_varijabla naziv="DomainObject.Predmet.ProtustrankaWithAdress_1">KERSTA d.o.o. za proizvodnju, promet i usluge Bijenik 38, 10000 Zagreb</derivirana_varijabla>
  </DomainObject.Predmet.ProtustrankaWithAdress>
  <DomainObject.Predmet.ProtustrankaWithAdressOIB>
    <izvorni_sadrzaj>KERSTA d.o.o. za proizvodnju, promet i usluge, OIB 21024649209, Bijenik 38, 10000 Zagreb</izvorni_sadrzaj>
    <derivirana_varijabla naziv="DomainObject.Predmet.ProtustrankaWithAdressOIB_1">KERSTA d.o.o. za proizvodnju, promet i usluge, OIB 21024649209, Bijenik 38, 10000 Zagreb</derivirana_varijabla>
  </DomainObject.Predmet.ProtustrankaWithAdressOIB>
  <DomainObject.Predmet.ProtustrankaNazivFormated>
    <izvorni_sadrzaj>KERSTA d.o.o. za proizvodnju, promet i usluge</izvorni_sadrzaj>
    <derivirana_varijabla naziv="DomainObject.Predmet.ProtustrankaNazivFormated_1">KERSTA d.o.o. za proizvodnju, promet i usluge</derivirana_varijabla>
  </DomainObject.Predmet.ProtustrankaNazivFormated>
  <DomainObject.Predmet.ProtustrankaNazivFormatedOIB>
    <izvorni_sadrzaj>KERSTA d.o.o. za proizvodnju, promet i usluge, OIB 21024649209</izvorni_sadrzaj>
    <derivirana_varijabla naziv="DomainObject.Predmet.ProtustrankaNazivFormatedOIB_1">KERSTA d.o.o. za proizvodnju, promet i usluge, OIB 21024649209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KERSTA d.o.o. za proizvodnju, promet i usluge zastupanog po punomoćniku Ivan Stanišić</item>
    </izvorni_sadrzaj>
    <derivirana_varijabla naziv="DomainObject.Predmet.ProtuStrankaListFormated_1">
      <item>KERSTA d.o.o. za proizvodnju, promet i usluge zastupanog po punomoćniku Ivan Stanišić</item>
    </derivirana_varijabla>
  </DomainObject.Predmet.ProtuStrankaListFormated>
  <DomainObject.Predmet.ProtuStrankaListFormatedOIB>
    <izvorni_sadrzaj>
      <item>KERSTA d.o.o. za proizvodnju, promet i usluge, OIB 21024649209 zastupanog po punomoćniku Ivan Stanišić</item>
    </izvorni_sadrzaj>
    <derivirana_varijabla naziv="DomainObject.Predmet.ProtuStrankaListFormatedOIB_1">
      <item>KERSTA d.o.o. za proizvodnju, promet i usluge, OIB 21024649209 zastupanog po punomoćniku Ivan Stanišić</item>
    </derivirana_varijabla>
  </DomainObject.Predmet.ProtuStrankaListFormatedOIB>
  <DomainObject.Predmet.ProtuStrankaListFormatedWithAdress>
    <izvorni_sadrzaj>
      <item>KERSTA d.o.o. za proizvodnju, promet i usluge, Bijenik 38, 10000 Zagreb zastupanog po punomoćniku Ivan Stanišić</item>
    </izvorni_sadrzaj>
    <derivirana_varijabla naziv="DomainObject.Predmet.ProtuStrankaListFormatedWithAdress_1">
      <item>KERSTA d.o.o. za proizvodnju, promet i usluge, Bijenik 38, 10000 Zagreb zastupanog po punomoćniku Ivan Stanišić</item>
    </derivirana_varijabla>
  </DomainObject.Predmet.ProtuStrankaListFormatedWithAdress>
  <DomainObject.Predmet.ProtuStrankaListFormatedWithAdressOIB>
    <izvorni_sadrzaj>
      <item>KERSTA d.o.o. za proizvodnju, promet i usluge, OIB 21024649209, Bijenik 38, 10000 Zagreb zastupanog po punomoćniku Ivan Stanišić</item>
    </izvorni_sadrzaj>
    <derivirana_varijabla naziv="DomainObject.Predmet.ProtuStrankaListFormatedWithAdressOIB_1">
      <item>KERSTA d.o.o. za proizvodnju, promet i usluge, OIB 21024649209, Bijenik 38, 10000 Zagreb zastupanog po punomoćniku Ivan Stanišić</item>
    </derivirana_varijabla>
  </DomainObject.Predmet.ProtuStrankaListFormatedWithAdressOIB>
  <DomainObject.Predmet.ProtuStrankaListNazivFormated>
    <izvorni_sadrzaj>
      <item>KERSTA d.o.o. za proizvodnju, promet i usluge</item>
    </izvorni_sadrzaj>
    <derivirana_varijabla naziv="DomainObject.Predmet.ProtuStrankaListNazivFormated_1">
      <item>KERSTA d.o.o. za proizvodnju, promet i usluge</item>
    </derivirana_varijabla>
  </DomainObject.Predmet.ProtuStrankaListNazivFormated>
  <DomainObject.Predmet.ProtuStrankaListNazivFormatedOIB>
    <izvorni_sadrzaj>
      <item>KERSTA d.o.o. za proizvodnju, promet i usluge, OIB 21024649209</item>
    </izvorni_sadrzaj>
    <derivirana_varijabla naziv="DomainObject.Predmet.ProtuStrankaListNazivFormatedOIB_1">
      <item>KERSTA d.o.o. za proizvodnju, promet i usluge, OIB 21024649209</item>
    </derivirana_varijabla>
  </DomainObject.Predmet.ProtuStrankaListNazivFormatedOIB>
  <DomainObject.Predmet.OstaliListFormated>
    <izvorni_sadrzaj>
      <item>Ivan Stanišić punomoćnik sudionika u postupku KERSTA d.o.o. za proizvodnju, promet i usluge</item>
    </izvorni_sadrzaj>
    <derivirana_varijabla naziv="DomainObject.Predmet.OstaliListFormated_1">
      <item>Ivan Stanišić punomoćnik sudionika u postupku KERSTA d.o.o. za proizvodnju, promet i usluge</item>
    </derivirana_varijabla>
  </DomainObject.Predmet.OstaliListFormated>
  <DomainObject.Predmet.OstaliListFormatedOIB>
    <izvorni_sadrzaj>
      <item>Ivan Stanišić, OIB 34264772846 punomoćnik sudionika u postupku KERSTA d.o.o. za proizvodnju, promet i usluge</item>
    </izvorni_sadrzaj>
    <derivirana_varijabla naziv="DomainObject.Predmet.OstaliListFormatedOIB_1">
      <item>Ivan Stanišić, OIB 34264772846 punomoćnik sudionika u postupku KERSTA d.o.o. za proizvodnju, promet i usluge</item>
    </derivirana_varijabla>
  </DomainObject.Predmet.OstaliListFormatedOIB>
  <DomainObject.Predmet.OstaliListFormatedWithAdress>
    <izvorni_sadrzaj>
      <item>Ivan Stanišić, Radnička Ulica 7, 51410 Opatija punomoćnik sudionika u postupku KERSTA d.o.o. za proizvodnju, promet i usluge</item>
    </izvorni_sadrzaj>
    <derivirana_varijabla naziv="DomainObject.Predmet.OstaliListFormatedWithAdress_1">
      <item>Ivan Stanišić, Radnička Ulica 7, 51410 Opatija punomoćnik sudionika u postupku KERSTA d.o.o. za proizvodnju, promet i usluge</item>
    </derivirana_varijabla>
  </DomainObject.Predmet.OstaliListFormatedWithAdress>
  <DomainObject.Predmet.OstaliListFormatedWithAdressOIB>
    <izvorni_sadrzaj>
      <item>Ivan Stanišić, OIB 34264772846, Radnička Ulica 7, 51410 Opatija punomoćnik sudionika u postupku KERSTA d.o.o. za proizvodnju, promet i usluge</item>
    </izvorni_sadrzaj>
    <derivirana_varijabla naziv="DomainObject.Predmet.OstaliListFormatedWithAdressOIB_1">
      <item>Ivan Stanišić, OIB 34264772846, Radnička Ulica 7, 51410 Opatija punomoćnik sudionika u postupku KERSTA d.o.o. za proizvodnju, promet i usluge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KERSTA d.o.o. za proizvodnju, promet i usluge</izvorni_sadrzaj>
    <derivirana_varijabla naziv="DomainObject.Predmet.ProtustrankaIDrugi_1">KERSTA d.o.o. za proizvodnju,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KERSTA d.o.o. za proizvodnju, promet i usluge, OIB 21024649209, Bijenik 38, 10000 Zagreb</izvorni_sadrzaj>
    <derivirana_varijabla naziv="DomainObject.Predmet.ProtustrankaIDrugiAdressOIB_1">KERSTA d.o.o. za proizvodnju, promet i usluge, OIB 21024649209, Bijenik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KERSTA d.o.o. za proizvodnju, promet i usluge</item>
      <item>Ivan Stanišić</item>
    </izvorni_sadrzaj>
    <derivirana_varijabla naziv="DomainObject.Predmet.SudioniciListNaziv_1">
      <item>FINA Regionalni centar Zagreb</item>
      <item>KERSTA d.o.o. za proizvodnju, promet i usluge</item>
      <item>Ivan Stanišić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KERSTA d.o.o. za proizvodnju, promet i usluge, OIB 21024649209, Bijenik 38,10000 Zagreb</item>
      <item>Ivan Stanišić, OIB 34264772846, Radnička Ulica 7,51410 Opatija</item>
    </izvorni_sadrzaj>
    <derivirana_varijabla naziv="DomainObject.Predmet.SudioniciListAdressOIB_1">
      <item>FINA Regionalni centar Zagreb, OIB 85821130368, Trg svibanjskih žrtava 1995. 1,10000 Zagreb</item>
      <item>KERSTA d.o.o. za proizvodnju, promet i usluge, OIB 21024649209, Bijenik 38,10000 Zagreb</item>
      <item>Ivan Stanišić, OIB 34264772846, Radnička Ulica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21024649209</item>
      <item>, OIB 34264772846</item>
    </izvorni_sadrzaj>
    <derivirana_varijabla naziv="DomainObject.Predmet.SudioniciListNazivOIB_1">
      <item>, OIB 85821130368</item>
      <item>, OIB 21024649209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6DA03-7C94-46AD-A2B2-608941F8E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3965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2017-06-21T10:18:00Z</dcterms:created>
  <dc:creator>gzubak</dc:creator>
  <cp:lastModifiedBy>Mirjana Gašparić</cp:lastModifiedBy>
  <cp:lastPrinted>2017-05-03T09:52:00Z</cp:lastPrinted>
  <dcterms:modified xmlns:xsi="http://www.w3.org/2001/XMLSchema-instance" xsi:type="dcterms:W3CDTF">2017-06-21T10:21:00Z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