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9be83" w14:paraId="ce9be83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572ADD">
        <w:t>1812</w:t>
      </w:r>
      <w:r w:rsidR="0020140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>Jadranki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F1067A">
        <w:t>Financijske agencije Regionalni centar Osijek Podružnica Osijek, L. Jagera 3</w:t>
      </w:r>
      <w:r w:rsidR="004A0D7B">
        <w:t>, za pokretan</w:t>
      </w:r>
      <w:r w:rsidR="00D2228D">
        <w:t>je skraćenog stečajnog postupka</w:t>
      </w:r>
      <w:r w:rsidR="004A0D7B">
        <w:t xml:space="preserve"> nad dužnikom</w:t>
      </w:r>
      <w:r w:rsidR="00572ADD">
        <w:t xml:space="preserve"> UGO-TOM j.d.o.o. za ugostiteljstvo i usluge</w:t>
      </w:r>
      <w:r w:rsidR="00BD2078">
        <w:t>,</w:t>
      </w:r>
      <w:r w:rsidR="00572ADD">
        <w:t xml:space="preserve"> Čepin Kralja Zvonimira 20/b, MBS: 030146060 OIB: 07034366790,</w:t>
      </w:r>
      <w:r w:rsidR="00BD2078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BD2078">
        <w:t>16</w:t>
      </w:r>
      <w:r w:rsidR="00F1067A">
        <w:t>. lipnja</w:t>
      </w:r>
      <w:r w:rsidR="00DB3B95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D2078" w:rsidRPr="00BD2078">
        <w:t xml:space="preserve"> </w:t>
      </w:r>
      <w:r w:rsidR="00572ADD">
        <w:t xml:space="preserve">UGO-TOM j.d.o.o. za ugostiteljstvo i usluge, Čepin Kralja Zvonimira 20/b, MBS: 030146060 OIB: 07034366790 </w:t>
      </w:r>
      <w:r w:rsidR="00224AFF">
        <w:t xml:space="preserve">iznosi </w:t>
      </w:r>
      <w:r w:rsidR="00572ADD">
        <w:t xml:space="preserve">9.024,41 </w:t>
      </w:r>
      <w:r w:rsidR="00224AFF"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CF37F3">
        <w:t>osoba ovlaštena</w:t>
      </w:r>
      <w:r w:rsidR="00A7506A">
        <w:t xml:space="preserve"> za zastupanje dužnika</w:t>
      </w:r>
      <w:r w:rsidR="00572ADD">
        <w:t xml:space="preserve"> Suzana Čuturilo</w:t>
      </w:r>
      <w:r w:rsidR="00BD2078">
        <w:t>,</w:t>
      </w:r>
      <w:r w:rsidR="00572ADD">
        <w:t xml:space="preserve"> OIB: 30608997685 Čepin, Ljudevita Gaja 26/A</w:t>
      </w:r>
      <w:r w:rsidR="00BD2078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572ADD">
        <w:t>1812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BD2078">
        <w:t>16</w:t>
      </w:r>
      <w:r w:rsidR="00F1067A">
        <w:t>. lipnja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F2165F" w:rsidR="00443F69">
      <w:pPr>
        <w:ind w:left="6372"/>
        <w:jc w:val="both"/>
        <w:rPr>
          <w:bCs/>
        </w:rPr>
      </w:pPr>
      <w:r>
        <w:rPr>
          <w:bCs/>
        </w:rPr>
        <w:t>Jadranka Pajur Vranješ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84FF6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</w:t>
      </w:r>
      <w:r w:rsidR="00A7506A">
        <w:t xml:space="preserve">. </w:t>
      </w:r>
      <w:r w:rsidR="00BD2078">
        <w:t>25</w:t>
      </w:r>
      <w:r w:rsidR="00F1067A">
        <w:t>/7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7C9D"/>
    <w:rsid w:val="00083809"/>
    <w:rsid w:val="00084D57"/>
    <w:rsid w:val="00091B4B"/>
    <w:rsid w:val="000938B8"/>
    <w:rsid w:val="00095305"/>
    <w:rsid w:val="000B0EBD"/>
    <w:rsid w:val="000C26C6"/>
    <w:rsid w:val="000C5EBC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B49A2"/>
    <w:rsid w:val="001B5F20"/>
    <w:rsid w:val="001B70D9"/>
    <w:rsid w:val="001C1653"/>
    <w:rsid w:val="001C73F4"/>
    <w:rsid w:val="001C7F1E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198E"/>
    <w:rsid w:val="003715E0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31E7"/>
    <w:rsid w:val="005A4B7E"/>
    <w:rsid w:val="005B1166"/>
    <w:rsid w:val="005B42D2"/>
    <w:rsid w:val="005B59B6"/>
    <w:rsid w:val="005B619E"/>
    <w:rsid w:val="005C01B9"/>
    <w:rsid w:val="005D2A79"/>
    <w:rsid w:val="005D7EC1"/>
    <w:rsid w:val="005E0CFB"/>
    <w:rsid w:val="005E4885"/>
    <w:rsid w:val="005E55B1"/>
    <w:rsid w:val="0061391C"/>
    <w:rsid w:val="00613D0A"/>
    <w:rsid w:val="006207DD"/>
    <w:rsid w:val="00632865"/>
    <w:rsid w:val="00633654"/>
    <w:rsid w:val="006372FF"/>
    <w:rsid w:val="00644281"/>
    <w:rsid w:val="00652724"/>
    <w:rsid w:val="00660CB0"/>
    <w:rsid w:val="00666402"/>
    <w:rsid w:val="0067446F"/>
    <w:rsid w:val="0069656A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5D6D"/>
    <w:rsid w:val="00A07CA2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3DBE"/>
    <w:rsid w:val="00B06C24"/>
    <w:rsid w:val="00B111C1"/>
    <w:rsid w:val="00B24B41"/>
    <w:rsid w:val="00B32948"/>
    <w:rsid w:val="00B67389"/>
    <w:rsid w:val="00B75A60"/>
    <w:rsid w:val="00B82540"/>
    <w:rsid w:val="00B86000"/>
    <w:rsid w:val="00B95B20"/>
    <w:rsid w:val="00BD2078"/>
    <w:rsid w:val="00BE33FF"/>
    <w:rsid w:val="00BF2596"/>
    <w:rsid w:val="00BF32DE"/>
    <w:rsid w:val="00C16484"/>
    <w:rsid w:val="00C2016D"/>
    <w:rsid w:val="00C43CDA"/>
    <w:rsid w:val="00C56925"/>
    <w:rsid w:val="00C66216"/>
    <w:rsid w:val="00C8590C"/>
    <w:rsid w:val="00C96222"/>
    <w:rsid w:val="00CA01EF"/>
    <w:rsid w:val="00CC1143"/>
    <w:rsid w:val="00CE0EE4"/>
    <w:rsid w:val="00CF37F3"/>
    <w:rsid w:val="00CF63EE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B3B95"/>
    <w:rsid w:val="00DD6682"/>
    <w:rsid w:val="00DE0656"/>
    <w:rsid w:val="00DE5F69"/>
    <w:rsid w:val="00DF01D7"/>
    <w:rsid w:val="00DF7182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44980"/>
    <w:rsid w:val="00F46E60"/>
    <w:rsid w:val="00F506D5"/>
    <w:rsid w:val="00F52F2F"/>
    <w:rsid w:val="00F6215D"/>
    <w:rsid w:val="00F734CA"/>
    <w:rsid w:val="00F73514"/>
    <w:rsid w:val="00F82537"/>
    <w:rsid w:val="00F83779"/>
    <w:rsid w:val="00F87B32"/>
    <w:rsid w:val="00FA07DA"/>
    <w:rsid w:val="00FA126F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84D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D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D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D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D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84D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D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D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D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D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1812</izvorni_sadrzaj>
    <derivirana_varijabla naziv="DomainObject.Predmet.Broj_1">1812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St-1812/2016</izvorni_sadrzaj>
    <derivirana_varijabla naziv="DomainObject.Predmet.OznakaBroj_1">St-1812/2016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UGO-TOM j.d.o.o. za ugostiteljstvo i usluge</izvorni_sadrzaj>
    <derivirana_varijabla naziv="DomainObject.Predmet.ProtustrankaFormated_1">  UGO-TOM j.d.o.o. za ugostiteljstvo i usluge</derivirana_varijabla>
  </DomainObject.Predmet.ProtustrankaFormated>
  <DomainObject.Predmet.ProtustrankaFormatedOIB>
    <izvorni_sadrzaj>  UGO-TOM j.d.o.o. za ugostiteljstvo i usluge, OIB 07034366790</izvorni_sadrzaj>
    <derivirana_varijabla naziv="DomainObject.Predmet.ProtustrankaFormatedOIB_1">  UGO-TOM j.d.o.o. za ugostiteljstvo i usluge, OIB 07034366790</derivirana_varijabla>
  </DomainObject.Predmet.ProtustrankaFormatedOIB>
  <DomainObject.Predmet.ProtustrankaFormatedWithAdress>
    <izvorni_sadrzaj> UGO-TOM j.d.o.o. za ugostiteljstvo i usluge, Kralja Zvonimira 20b, 31431 Čepin</izvorni_sadrzaj>
    <derivirana_varijabla naziv="DomainObject.Predmet.ProtustrankaFormatedWithAdress_1"> UGO-TOM j.d.o.o. za ugostiteljstvo i usluge, Kralja Zvonimira 20b, 31431 Čepin</derivirana_varijabla>
  </DomainObject.Predmet.ProtustrankaFormatedWithAdress>
  <DomainObject.Predmet.ProtustrankaFormatedWithAdressOIB>
    <izvorni_sadrzaj> UGO-TOM j.d.o.o. za ugostiteljstvo i usluge, OIB 07034366790, Kralja Zvonimira 20b, 31431 Čepin</izvorni_sadrzaj>
    <derivirana_varijabla naziv="DomainObject.Predmet.ProtustrankaFormatedWithAdressOIB_1"> UGO-TOM j.d.o.o. za ugostiteljstvo i usluge, OIB 07034366790, Kralja Zvonimira 20b, 31431 Čepin</derivirana_varijabla>
  </DomainObject.Predmet.ProtustrankaFormatedWithAdressOIB>
  <DomainObject.Predmet.ProtustrankaWithAdress>
    <izvorni_sadrzaj>UGO-TOM j.d.o.o. za ugostiteljstvo i usluge Kralja Zvonimira 20b, 31431 Čepin</izvorni_sadrzaj>
    <derivirana_varijabla naziv="DomainObject.Predmet.ProtustrankaWithAdress_1">UGO-TOM j.d.o.o. za ugostiteljstvo i usluge Kralja Zvonimira 20b, 31431 Čepin</derivirana_varijabla>
  </DomainObject.Predmet.ProtustrankaWithAdress>
  <DomainObject.Predmet.ProtustrankaWithAdressOIB>
    <izvorni_sadrzaj>UGO-TOM j.d.o.o. za ugostiteljstvo i usluge, OIB 07034366790, Kralja Zvonimira 20b, 31431 Čepin</izvorni_sadrzaj>
    <derivirana_varijabla naziv="DomainObject.Predmet.ProtustrankaWithAdressOIB_1">UGO-TOM j.d.o.o. za ugostiteljstvo i usluge, OIB 07034366790, Kralja Zvonimira 20b, 31431 Čepin</derivirana_varijabla>
  </DomainObject.Predmet.ProtustrankaWithAdressOIB>
  <DomainObject.Predmet.ProtustrankaNazivFormated>
    <izvorni_sadrzaj>UGO-TOM j.d.o.o. za ugostiteljstvo i usluge</izvorni_sadrzaj>
    <derivirana_varijabla naziv="DomainObject.Predmet.ProtustrankaNazivFormated_1">UGO-TOM j.d.o.o. za ugostiteljstvo i usluge</derivirana_varijabla>
  </DomainObject.Predmet.ProtustrankaNazivFormated>
  <DomainObject.Predmet.ProtustrankaNazivFormatedOIB>
    <izvorni_sadrzaj>UGO-TOM j.d.o.o. za ugostiteljstvo i usluge, OIB 07034366790</izvorni_sadrzaj>
    <derivirana_varijabla naziv="DomainObject.Predmet.ProtustrankaNazivFormatedOIB_1">UGO-TOM j.d.o.o. za ugostiteljstvo i usluge, OIB 07034366790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UGO-TOM j.d.o.o. za ugostiteljstvo i usluge</item>
    </izvorni_sadrzaj>
    <derivirana_varijabla naziv="DomainObject.Predmet.ProtuStrankaListFormated_1">
      <item>UGO-TOM j.d.o.o. za ugostiteljstvo i usluge</item>
    </derivirana_varijabla>
  </DomainObject.Predmet.ProtuStrankaListFormated>
  <DomainObject.Predmet.ProtuStrankaListFormatedOIB>
    <izvorni_sadrzaj>
      <item>UGO-TOM j.d.o.o. za ugostiteljstvo i usluge, OIB 07034366790</item>
    </izvorni_sadrzaj>
    <derivirana_varijabla naziv="DomainObject.Predmet.ProtuStrankaListFormatedOIB_1">
      <item>UGO-TOM j.d.o.o. za ugostiteljstvo i usluge, OIB 07034366790</item>
    </derivirana_varijabla>
  </DomainObject.Predmet.ProtuStrankaListFormatedOIB>
  <DomainObject.Predmet.ProtuStrankaListFormatedWithAdress>
    <izvorni_sadrzaj>
      <item>UGO-TOM j.d.o.o. za ugostiteljstvo i usluge, Kralja Zvonimira 20b, 31431 Čepin</item>
    </izvorni_sadrzaj>
    <derivirana_varijabla naziv="DomainObject.Predmet.ProtuStrankaListFormatedWithAdress_1">
      <item>UGO-TOM j.d.o.o. za ugostiteljstvo i usluge, Kralja Zvonimira 20b, 31431 Čepin</item>
    </derivirana_varijabla>
  </DomainObject.Predmet.ProtuStrankaListFormatedWithAdress>
  <DomainObject.Predmet.ProtuStrankaListFormatedWithAdressOIB>
    <izvorni_sadrzaj>
      <item>UGO-TOM j.d.o.o. za ugostiteljstvo i usluge, OIB 07034366790, Kralja Zvonimira 20b, 31431 Čepin</item>
    </izvorni_sadrzaj>
    <derivirana_varijabla naziv="DomainObject.Predmet.ProtuStrankaListFormatedWithAdressOIB_1">
      <item>UGO-TOM j.d.o.o. za ugostiteljstvo i usluge, OIB 07034366790, Kralja Zvonimira 20b, 31431 Čepin</item>
    </derivirana_varijabla>
  </DomainObject.Predmet.ProtuStrankaListFormatedWithAdressOIB>
  <DomainObject.Predmet.ProtuStrankaListNazivFormated>
    <izvorni_sadrzaj>
      <item>UGO-TOM j.d.o.o. za ugostiteljstvo i usluge</item>
    </izvorni_sadrzaj>
    <derivirana_varijabla naziv="DomainObject.Predmet.ProtuStrankaListNazivFormated_1">
      <item>UGO-TOM j.d.o.o. za ugostiteljstvo i usluge</item>
    </derivirana_varijabla>
  </DomainObject.Predmet.ProtuStrankaListNazivFormated>
  <DomainObject.Predmet.ProtuStrankaListNazivFormatedOIB>
    <izvorni_sadrzaj>
      <item>UGO-TOM j.d.o.o. za ugostiteljstvo i usluge, OIB 07034366790</item>
    </izvorni_sadrzaj>
    <derivirana_varijabla naziv="DomainObject.Predmet.ProtuStrankaListNazivFormatedOIB_1">
      <item>UGO-TOM j.d.o.o. za ugostiteljstvo i usluge, OIB 07034366790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UGO-TOM j.d.o.o. za ugostiteljstvo i usluge</izvorni_sadrzaj>
    <derivirana_varijabla naziv="DomainObject.Predmet.ProtustrankaIDrugi_1">UGO-TOM j.d.o.o.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UGO-TOM j.d.o.o. za ugostiteljstvo i usluge, OIB 07034366790, Kralja Zvonimira 20b, 31431 Čepin</izvorni_sadrzaj>
    <derivirana_varijabla naziv="DomainObject.Predmet.ProtustrankaIDrugiAdressOIB_1">UGO-TOM j.d.o.o. za ugostiteljstvo i usluge, OIB 07034366790, Kralja Zvonimira 20b,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UGO-TOM j.d.o.o. za ugostiteljstvo i usluge</item>
    </izvorni_sadrzaj>
    <derivirana_varijabla naziv="DomainObject.Predmet.SudioniciListNaziv_1">
      <item>FINA RC OSIJEK</item>
      <item>UGO-TOM j.d.o.o. za ugostiteljstvo i usluge</item>
    </derivirana_varijabla>
  </DomainObject.Predmet.SudioniciListNaziv>
  <DomainObject.Predmet.SudioniciListAdressOIB>
    <izvorni_sadrzaj>
      <item>FINA RC OSIJEK, OIB 85821130368</item>
      <item>UGO-TOM j.d.o.o. za ugostiteljstvo i usluge, OIB 07034366790, Kralja Zvonimira 20b,31431 Čepin</item>
    </izvorni_sadrzaj>
    <derivirana_varijabla naziv="DomainObject.Predmet.SudioniciListAdressOIB_1">
      <item>FINA RC OSIJEK, OIB 85821130368</item>
      <item>UGO-TOM j.d.o.o. za ugostiteljstvo i usluge, OIB 07034366790, Kralja Zvonimira 20b,31431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07034366790</item>
    </izvorni_sadrzaj>
    <derivirana_varijabla naziv="DomainObject.Predmet.SudioniciListNazivOIB_1">
      <item>, OIB 85821130368</item>
      <item>, OIB 07034366790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367</properties:Words>
  <properties:Characters>1945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2016-06-16T06:09:00Z</dcterms:created>
  <dc:creator>Korisnik</dc:creator>
  <cp:lastModifiedBy>Žana Bem</cp:lastModifiedBy>
  <cp:lastPrinted>2016-05-12T09:17:00Z</cp:lastPrinted>
  <dcterms:modified xmlns:xsi="http://www.w3.org/2001/XMLSchema-instance" xsi:type="dcterms:W3CDTF">2016-06-16T06:11:00Z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