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a3cd" w14:paraId="c68a3cd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881854">
        <w:t>442</w:t>
      </w:r>
      <w:r w:rsidR="00BC2AA3">
        <w:t>/1</w:t>
      </w:r>
      <w:r w:rsidR="004A25E5">
        <w:t>6</w:t>
      </w:r>
      <w:r w:rsidR="00BC2AA3">
        <w:t>-</w:t>
      </w:r>
      <w:r w:rsidR="00BB721E">
        <w:t>1</w:t>
      </w:r>
      <w:r w:rsidR="00881854">
        <w:t>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881854">
        <w:t>ELVIS d.o.o., Šibenik, Vrpoljački put 2 A,</w:t>
      </w:r>
      <w:r w:rsidR="00881854" w:rsidRPr="007A679F">
        <w:t xml:space="preserve"> OIB: </w:t>
      </w:r>
      <w:r w:rsidR="00881854">
        <w:t>37768329520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D01DC4">
        <w:t>13.</w:t>
      </w:r>
      <w:r w:rsidR="00ED54D3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881854">
        <w:t>ELVIS d.o.o., Šibenik, Vrpoljački put 2 A,</w:t>
      </w:r>
      <w:r w:rsidR="00881854" w:rsidRPr="007A679F">
        <w:t xml:space="preserve"> OIB: </w:t>
      </w:r>
      <w:r w:rsidR="00881854">
        <w:t>37768329520</w:t>
      </w:r>
      <w:r w:rsidRPr="006A62B7">
        <w:t xml:space="preserve">, stečajni postupak otvoren je dana </w:t>
      </w:r>
      <w:r w:rsidR="00D01DC4">
        <w:t>13.</w:t>
      </w:r>
      <w:r w:rsidR="00ED54D3">
        <w:t xml:space="preserve"> siječnja</w:t>
      </w:r>
      <w:r w:rsidR="00F26669">
        <w:t xml:space="preserve"> </w:t>
      </w:r>
      <w:r w:rsidR="00ED54D3">
        <w:t>2017</w:t>
      </w:r>
      <w:r w:rsidRPr="006A62B7">
        <w:t xml:space="preserve">. u </w:t>
      </w:r>
      <w:r w:rsidR="00776922">
        <w:t>14,40</w:t>
      </w:r>
      <w:r w:rsidR="00594088">
        <w:t xml:space="preserve"> </w:t>
      </w:r>
      <w:r w:rsidRPr="006A62B7">
        <w:t xml:space="preserve">sati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7C62DA">
        <w:t xml:space="preserve">Dinka Trumbić iz </w:t>
      </w:r>
      <w:r w:rsidR="007C62DA" w:rsidRPr="008E37E9">
        <w:t>Splita, Lovretska 10, OIB: 43468134790</w:t>
      </w:r>
      <w:r w:rsidRPr="001433E2">
        <w:rPr>
          <w:b/>
        </w:rPr>
        <w:t xml:space="preserve">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881854">
        <w:t>ELVIS d.o.o., Šibenik</w:t>
      </w:r>
      <w:r w:rsidR="00776922">
        <w:t>, Vrpoljački put 2 A,</w:t>
      </w:r>
      <w:r w:rsidR="00776922" w:rsidRPr="007A679F">
        <w:t xml:space="preserve"> OIB: </w:t>
      </w:r>
      <w:r w:rsidR="00776922">
        <w:t>37768329520.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776922">
        <w:t>izgradnji</w:t>
      </w:r>
      <w:r w:rsidRPr="00A16FFE">
        <w:t xml:space="preserve">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594088">
        <w:t>29</w:t>
      </w:r>
      <w:r w:rsidR="00881854">
        <w:t>. ožujka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881854">
        <w:t>ELVIS d.o.o., Šibenik</w:t>
      </w:r>
      <w:r w:rsidR="00594088">
        <w:t>, Vrpoljački put 2 A.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881854">
        <w:t>442</w:t>
      </w:r>
      <w:r>
        <w:t>/</w:t>
      </w:r>
      <w:r w:rsidR="001433E2">
        <w:t>16</w:t>
      </w:r>
      <w:r>
        <w:t>-</w:t>
      </w:r>
      <w:r w:rsidR="00881854">
        <w:t>11</w:t>
      </w:r>
      <w:r w:rsidRPr="006A62B7">
        <w:t xml:space="preserve"> od </w:t>
      </w:r>
      <w:r>
        <w:t xml:space="preserve">dana </w:t>
      </w:r>
      <w:r w:rsidR="00881854">
        <w:t>19</w:t>
      </w:r>
      <w:r w:rsidR="00DA1F02">
        <w:t>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ED54D3">
        <w:t>21</w:t>
      </w:r>
      <w:r w:rsidR="00B30883">
        <w:t>. travnja</w:t>
      </w:r>
      <w:r w:rsidRPr="001433E2">
        <w:t xml:space="preserve"> 2016., temeljem čega je rok za uplatu predujma istekao dana </w:t>
      </w:r>
      <w:r w:rsidR="00ED54D3">
        <w:t>16.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1433E2" w:rsidP="001433E2" w:rsidR="001433E2" w:rsidRPr="00ED54D3">
      <w:pPr>
        <w:ind w:firstLine="708"/>
        <w:jc w:val="both"/>
      </w:pPr>
      <w:r w:rsidRPr="00ED54D3">
        <w:t>Imenovanje stečajnog upravitelja i</w:t>
      </w:r>
      <w:r w:rsidR="00ED54D3" w:rsidRPr="00ED54D3">
        <w:t>zvršeno je automatskim odabirom.</w:t>
      </w:r>
    </w:p>
    <w:p w:rsidRDefault="00ED54D3" w:rsidP="00ED54D3" w:rsidR="00ED54D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D54D3" w:rsidP="001433E2" w:rsidR="00ED54D3" w:rsidRPr="00754ACC">
      <w:pPr>
        <w:ind w:firstLine="708"/>
        <w:jc w:val="both"/>
      </w:pPr>
      <w:r>
        <w:t xml:space="preserve">Stoga je odlučeno kao i u izreci. 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D01DC4">
        <w:t>13.</w:t>
      </w:r>
      <w:r w:rsidR="00ED54D3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ED54D3" w:rsidP="00893718" w:rsidR="00590943" w:rsidRPr="006A62B7">
      <w:pPr>
        <w:numPr>
          <w:ilvl w:val="0"/>
          <w:numId w:val="2"/>
        </w:numPr>
      </w:pPr>
      <w:r>
        <w:t>FINA Šibenik,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</w:t>
      </w:r>
      <w:r w:rsidR="00ED54D3">
        <w:t>–</w:t>
      </w:r>
      <w:r w:rsidRPr="006A62B7">
        <w:t xml:space="preserve"> </w:t>
      </w:r>
      <w:r w:rsidR="00ED54D3">
        <w:t>Šibenik,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ED54D3">
        <w:t xml:space="preserve">Šibenik,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ED54D3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ED54D3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ED54D3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ED54D3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0CC" w:rsidR="009440CC">
      <w:r>
        <w:separator/>
      </w:r>
    </w:p>
  </w:endnote>
  <w:endnote w:id="0" w:type="continuationSeparator">
    <w:p w:rsidRDefault="009440CC" w:rsidR="00944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0CC" w:rsidR="009440CC">
      <w:r>
        <w:separator/>
      </w:r>
    </w:p>
  </w:footnote>
  <w:footnote w:id="0" w:type="continuationSeparator">
    <w:p w:rsidRDefault="009440CC" w:rsidR="00944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D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881854">
      <w:t>442</w:t>
    </w:r>
    <w:r w:rsidR="005C6279">
      <w:t>/1</w:t>
    </w:r>
    <w:r w:rsidR="004A25E5">
      <w:t>6</w:t>
    </w:r>
    <w:r w:rsidR="00A83963">
      <w:t>-</w:t>
    </w:r>
    <w:r w:rsidR="00594088">
      <w:t>12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12453"/>
    <w:rsid w:val="00520474"/>
    <w:rsid w:val="00522A74"/>
    <w:rsid w:val="00554974"/>
    <w:rsid w:val="00566BE9"/>
    <w:rsid w:val="00570DDC"/>
    <w:rsid w:val="00577A9F"/>
    <w:rsid w:val="00586017"/>
    <w:rsid w:val="00590943"/>
    <w:rsid w:val="00594088"/>
    <w:rsid w:val="005C6279"/>
    <w:rsid w:val="00610542"/>
    <w:rsid w:val="006167B4"/>
    <w:rsid w:val="00622B35"/>
    <w:rsid w:val="0062610C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76922"/>
    <w:rsid w:val="00780AA8"/>
    <w:rsid w:val="00794A4A"/>
    <w:rsid w:val="007A20A6"/>
    <w:rsid w:val="007C13A9"/>
    <w:rsid w:val="007C62DA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81854"/>
    <w:rsid w:val="00893718"/>
    <w:rsid w:val="00896E93"/>
    <w:rsid w:val="008D17AE"/>
    <w:rsid w:val="008F0D7C"/>
    <w:rsid w:val="009440C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46BF0"/>
    <w:rsid w:val="00B604A8"/>
    <w:rsid w:val="00B85A8A"/>
    <w:rsid w:val="00BA5150"/>
    <w:rsid w:val="00BB0D8F"/>
    <w:rsid w:val="00BB721E"/>
    <w:rsid w:val="00BC2AA3"/>
    <w:rsid w:val="00C35145"/>
    <w:rsid w:val="00C843A4"/>
    <w:rsid w:val="00CD2D99"/>
    <w:rsid w:val="00CE21F4"/>
    <w:rsid w:val="00CE4609"/>
    <w:rsid w:val="00CE76CB"/>
    <w:rsid w:val="00CE7D3D"/>
    <w:rsid w:val="00D01DC4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D54D3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70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70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ELVIS  d.o.o. za pekarske usluge</izvorni_sadrzaj>
    <derivirana_varijabla naziv="DomainObject.Predmet.ProtustrankaFormated_1">  ELVIS  d.o.o. za pekarske usluge</derivirana_varijabla>
  </DomainObject.Predmet.ProtustrankaFormated>
  <DomainObject.Predmet.ProtustrankaFormatedOIB>
    <izvorni_sadrzaj>  ELVIS  d.o.o. za pekarske usluge, OIB 37768329520</izvorni_sadrzaj>
    <derivirana_varijabla naziv="DomainObject.Predmet.ProtustrankaFormatedOIB_1">  ELVIS  d.o.o. za pekarske usluge, OIB 37768329520</derivirana_varijabla>
  </DomainObject.Predmet.ProtustrankaFormatedOIB>
  <DomainObject.Predmet.ProtustrankaFormatedWithAdress>
    <izvorni_sadrzaj> ELVIS  d.o.o. za pekarske usluge, Vrpoljački put 2 A , 22000 Šibenik</izvorni_sadrzaj>
    <derivirana_varijabla naziv="DomainObject.Predmet.ProtustrankaFormatedWithAdress_1"> ELVIS  d.o.o. za pekarske usluge, Vrpoljački put 2 A , 22000 Šibenik</derivirana_varijabla>
  </DomainObject.Predmet.ProtustrankaFormatedWithAdress>
  <DomainObject.Predmet.ProtustrankaFormatedWithAdressOIB>
    <izvorni_sadrzaj> ELVIS  d.o.o. za pekarske usluge, OIB 37768329520, Vrpoljački put 2 A , 22000 Šibenik</izvorni_sadrzaj>
    <derivirana_varijabla naziv="DomainObject.Predmet.ProtustrankaFormatedWithAdressOIB_1"> ELVIS  d.o.o. za pekarske usluge, OIB 37768329520, Vrpoljački put 2 A , 22000 Šibenik</derivirana_varijabla>
  </DomainObject.Predmet.ProtustrankaFormatedWithAdressOIB>
  <DomainObject.Predmet.ProtustrankaWithAdress>
    <izvorni_sadrzaj>ELVIS  d.o.o. za pekarske usluge Vrpoljački put 2 A , 22000 Šibenik</izvorni_sadrzaj>
    <derivirana_varijabla naziv="DomainObject.Predmet.ProtustrankaWithAdress_1">ELVIS  d.o.o. za pekarske usluge Vrpoljački put 2 A , 22000 Šibenik</derivirana_varijabla>
  </DomainObject.Predmet.ProtustrankaWithAdress>
  <DomainObject.Predmet.ProtustrankaWithAdressOIB>
    <izvorni_sadrzaj>ELVIS  d.o.o. za pekarske usluge, OIB 37768329520, Vrpoljački put 2 A , 22000 Šibenik</izvorni_sadrzaj>
    <derivirana_varijabla naziv="DomainObject.Predmet.ProtustrankaWithAdressOIB_1">ELVIS  d.o.o. za pekarske usluge, OIB 37768329520, Vrpoljački put 2 A , 22000 Šibenik</derivirana_varijabla>
  </DomainObject.Predmet.ProtustrankaWithAdressOIB>
  <DomainObject.Predmet.ProtustrankaNazivFormated>
    <izvorni_sadrzaj>ELVIS  d.o.o. za pekarske usluge</izvorni_sadrzaj>
    <derivirana_varijabla naziv="DomainObject.Predmet.ProtustrankaNazivFormated_1">ELVIS  d.o.o. za pekarske usluge</derivirana_varijabla>
  </DomainObject.Predmet.ProtustrankaNazivFormated>
  <DomainObject.Predmet.ProtustrankaNazivFormatedOIB>
    <izvorni_sadrzaj>ELVIS  d.o.o. za pekarske usluge, OIB 37768329520</izvorni_sadrzaj>
    <derivirana_varijabla naziv="DomainObject.Predmet.ProtustrankaNazivFormatedOIB_1">ELVIS  d.o.o. za pekarske usluge, OIB 37768329520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ELVIS  d.o.o. za pekarske usluge</item>
    </izvorni_sadrzaj>
    <derivirana_varijabla naziv="DomainObject.Predmet.ProtuStrankaListFormated_1">
      <item>ELVIS  d.o.o. za pekarske usluge</item>
    </derivirana_varijabla>
  </DomainObject.Predmet.ProtuStrankaListFormated>
  <DomainObject.Predmet.ProtuStrankaListFormatedOIB>
    <izvorni_sadrzaj>
      <item>ELVIS  d.o.o. za pekarske usluge, OIB 37768329520</item>
    </izvorni_sadrzaj>
    <derivirana_varijabla naziv="DomainObject.Predmet.ProtuStrankaListFormatedOIB_1">
      <item>ELVIS  d.o.o. za pekarske usluge, OIB 37768329520</item>
    </derivirana_varijabla>
  </DomainObject.Predmet.ProtuStrankaListFormatedOIB>
  <DomainObject.Predmet.ProtuStrankaListFormatedWithAdress>
    <izvorni_sadrzaj>
      <item>ELVIS  d.o.o. za pekarske usluge, Vrpoljački put 2 A , 22000 Šibenik</item>
    </izvorni_sadrzaj>
    <derivirana_varijabla naziv="DomainObject.Predmet.ProtuStrankaListFormatedWithAdress_1">
      <item>ELVIS  d.o.o. za pekarske usluge, Vrpoljački put 2 A , 22000 Šibenik</item>
    </derivirana_varijabla>
  </DomainObject.Predmet.ProtuStrankaListFormatedWithAdress>
  <DomainObject.Predmet.ProtuStrankaListFormatedWithAdressOIB>
    <izvorni_sadrzaj>
      <item>ELVIS  d.o.o. za pekarske usluge, OIB 37768329520, Vrpoljački put 2 A , 22000 Šibenik</item>
    </izvorni_sadrzaj>
    <derivirana_varijabla naziv="DomainObject.Predmet.ProtuStrankaListFormatedWithAdressOIB_1">
      <item>ELVIS  d.o.o. za pekarske usluge, OIB 37768329520, Vrpoljački put 2 A , 22000 Šibenik</item>
    </derivirana_varijabla>
  </DomainObject.Predmet.ProtuStrankaListFormatedWithAdressOIB>
  <DomainObject.Predmet.ProtuStrankaListNazivFormated>
    <izvorni_sadrzaj>
      <item>ELVIS  d.o.o. za pekarske usluge</item>
    </izvorni_sadrzaj>
    <derivirana_varijabla naziv="DomainObject.Predmet.ProtuStrankaListNazivFormated_1">
      <item>ELVIS  d.o.o. za pekarske usluge</item>
    </derivirana_varijabla>
  </DomainObject.Predmet.ProtuStrankaListNazivFormated>
  <DomainObject.Predmet.ProtuStrankaListNazivFormatedOIB>
    <izvorni_sadrzaj>
      <item>ELVIS  d.o.o. za pekarske usluge, OIB 37768329520</item>
    </izvorni_sadrzaj>
    <derivirana_varijabla naziv="DomainObject.Predmet.ProtuStrankaListNazivFormatedOIB_1">
      <item>ELVIS  d.o.o. za pekarske usluge, OIB 37768329520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ELVIS  d.o.o. za pekarske usluge</izvorni_sadrzaj>
    <derivirana_varijabla naziv="DomainObject.Predmet.ProtustrankaIDrugi_1">ELVIS 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ELVIS  d.o.o. za pekarske usluge, OIB 37768329520, Vrpoljački put 2 A , 22000 Šibenik</izvorni_sadrzaj>
    <derivirana_varijabla naziv="DomainObject.Predmet.ProtustrankaIDrugiAdressOIB_1">ELVIS  d.o.o. za pekarske usluge, OIB 37768329520, Vrpoljački put 2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ELVIS  d.o.o. za pekarske usluge</item>
    </izvorni_sadrzaj>
    <derivirana_varijabla naziv="DomainObject.Predmet.SudioniciListNaziv_1">
      <item>FINA - Podružnica Šibenik</item>
      <item>ELVIS 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ELVIS  d.o.o. za pekarske usluge, OIB 37768329520, Vrpoljački put 2 A ,22000 Šibenik</item>
    </izvorni_sadrzaj>
    <derivirana_varijabla naziv="DomainObject.Predmet.SudioniciListAdressOIB_1">
      <item>FINA - Podružnica Šibenik, OIB 85821130368, Perivoj L. Marune 1,22000 Šibenik</item>
      <item>ELVIS  d.o.o. za pekarske usluge, OIB 37768329520, Vrpoljački put 2 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37768329520</item>
    </izvorni_sadrzaj>
    <derivirana_varijabla naziv="DomainObject.Predmet.SudioniciListNazivOIB_1">
      <item>, OIB 85821130368</item>
      <item>, OIB 37768329520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621</properties:Words>
  <properties:Characters>3258</properties:Characters>
  <properties:Lines>93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2016-12-15T09:30:00Z</dcterms:created>
  <dc:creator>Ardena Bajlo</dc:creator>
  <cp:lastModifiedBy>wsadmin</cp:lastModifiedBy>
  <cp:lastPrinted>2015-03-02T10:10:00Z</cp:lastPrinted>
  <dcterms:modified xmlns:xsi="http://www.w3.org/2001/XMLSchema-instance" xsi:type="dcterms:W3CDTF">2017-01-13T09:01:00Z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