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7b5b" w14:paraId="5317b5b" w:rsidRDefault="007457C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457CD" w:rsidP="007457CD" w:rsidR="00AE649C">
      <w:pPr>
        <w:pStyle w:val="NormaleSPIS"/>
        <w:spacing w:after="0"/>
      </w:pPr>
      <w:r>
        <w:t xml:space="preserve">         Republika Hrvatska</w:t>
      </w:r>
    </w:p>
    <w:p w:rsidRDefault="007457CD" w:rsidP="007457CD" w:rsidR="007457CD">
      <w:pPr>
        <w:pStyle w:val="NormaleSPIS"/>
        <w:spacing w:after="0"/>
      </w:pPr>
      <w:r>
        <w:t xml:space="preserve">     Trgovački sud u Bjelovaru</w:t>
      </w:r>
    </w:p>
    <w:p w:rsidRDefault="007457CD" w:rsidP="007457CD" w:rsidR="007457CD">
      <w:pPr>
        <w:pStyle w:val="NormaleSPIS"/>
        <w:spacing w:after="0"/>
      </w:pPr>
      <w:r>
        <w:t>Bjelovar, Šetalište dr.I.Lebovića 42.</w:t>
      </w:r>
    </w:p>
    <w:p w:rsidRDefault="007457CD" w:rsidP="007457CD" w:rsidR="007457CD">
      <w:pPr>
        <w:pStyle w:val="NormaleSPIS"/>
        <w:spacing w:after="0"/>
        <w:jc w:val="right"/>
        <w:rPr>
          <w:b/>
          <w:noProof/>
        </w:rPr>
      </w:pPr>
      <w:r>
        <w:rPr>
          <w:noProof/>
        </w:rPr>
        <w:t>Poslovni broj: 7 St-184/2018-9</w:t>
      </w:r>
    </w:p>
    <w:p w:rsidRDefault="007457CD" w:rsidP="007457CD" w:rsidR="007457CD">
      <w:pPr>
        <w:jc w:val="center"/>
        <w:rPr>
          <w:noProof/>
        </w:rPr>
      </w:pPr>
    </w:p>
    <w:p w:rsidRDefault="007457CD" w:rsidP="007457CD" w:rsidR="007457CD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7457CD" w:rsidP="007457CD" w:rsidR="007457CD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7457CD" w:rsidP="007457CD" w:rsidR="007457CD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Bjelovar, </w:t>
      </w:r>
      <w:proofErr w:type="spellStart"/>
      <w:r>
        <w:t>F.Supila</w:t>
      </w:r>
      <w:proofErr w:type="spellEnd"/>
      <w:r>
        <w:t xml:space="preserve"> 4, za otvaranje stečajnog postupka nad dužnikom NINO MONTAŽA j.d.o.o. za montažu i održavanje industrijskih strojeva i postrojenja iz Krapine, Zrinski Frankopana 9, MBS 080912526, OIB 54197361839, 08. kolovoza</w:t>
      </w:r>
      <w:r>
        <w:rPr>
          <w:noProof/>
        </w:rPr>
        <w:t xml:space="preserve"> 2018.</w:t>
      </w:r>
    </w:p>
    <w:p w:rsidRDefault="007457CD" w:rsidP="007457CD" w:rsidR="007457CD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7457CD" w:rsidP="007457CD" w:rsidR="007457C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1.Pokreće se postupak radi utvrđivanja uvjeta za otvaranje stečajnog postupka nad dužnikom NINO MONTAŽA j.d.o.o. za montažu i održavanje industrijskih strojeva i postrojenja iz Krapine, Zrinski Frankopana 9, MBS 080912526, OIB 54197361839.</w:t>
      </w:r>
    </w:p>
    <w:p w:rsidRDefault="007457CD" w:rsidP="007457CD" w:rsidR="007457C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7457CD" w:rsidP="007457CD" w:rsidR="007457CD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31. kolovoza 2018. godine u 08,45 sati, u ovome sudu u Bjelovaru, Šetalište dr. Ivše Lebovića 42, sudnica br. 2, na koje se pozivaju dostavom ovoga rješenja:</w:t>
      </w:r>
    </w:p>
    <w:p w:rsidRDefault="007457CD" w:rsidP="007457CD" w:rsidR="007457CD">
      <w:pPr>
        <w:ind w:left="851"/>
        <w:jc w:val="both"/>
        <w:rPr>
          <w:noProof/>
        </w:rPr>
      </w:pPr>
      <w:r>
        <w:rPr>
          <w:noProof/>
        </w:rPr>
        <w:t>-FINA, Regionalni centar Zagreb,</w:t>
      </w:r>
    </w:p>
    <w:p w:rsidRDefault="007457CD" w:rsidP="007457CD" w:rsidR="007457CD">
      <w:pPr>
        <w:ind w:left="851"/>
        <w:jc w:val="both"/>
        <w:rPr>
          <w:noProof/>
        </w:rPr>
      </w:pPr>
      <w:r>
        <w:rPr>
          <w:noProof/>
        </w:rPr>
        <w:t xml:space="preserve">-zakonski zastupnik dužnika Nino Ivačić iz Slovenije, Rogaška Slatina, Spodnji Gabernik 33. </w:t>
      </w:r>
    </w:p>
    <w:p w:rsidRDefault="007457CD" w:rsidP="007457CD" w:rsidR="007457CD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7457CD" w:rsidP="007457CD" w:rsidR="007457CD">
      <w:pPr>
        <w:jc w:val="center"/>
        <w:outlineLvl w:val="0"/>
        <w:rPr>
          <w:rFonts w:eastAsia="Times New Roman"/>
          <w:noProof/>
        </w:rPr>
      </w:pPr>
      <w:r>
        <w:rPr>
          <w:noProof/>
        </w:rPr>
        <w:t>Obrazloženje</w:t>
      </w:r>
    </w:p>
    <w:p w:rsidRDefault="007457CD" w:rsidP="007457CD" w:rsidR="007457CD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Zagrebu, prijedlog za pokretanje stečajnog postupka nad dužnikom. </w:t>
      </w:r>
      <w:r>
        <w:t xml:space="preserve">U prijedlogu navodi da na dan 18.07.2017. dužnik u Očevidniku redoslijeda osnova za plaćanje ima evidentirane neizvršene osnove za plaćanje u neprekinutom razdoblju od 120 dana, u ukupnom iznosu od 172.278,83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trinaest zaposlenika.</w:t>
      </w:r>
      <w:r>
        <w:t xml:space="preserve">              </w:t>
      </w:r>
    </w:p>
    <w:p w:rsidRDefault="007457CD" w:rsidP="007457CD" w:rsidR="007457CD">
      <w:pPr>
        <w:spacing w:after="0"/>
        <w:ind w:firstLine="851"/>
        <w:jc w:val="center"/>
      </w:pPr>
      <w:r>
        <w:lastRenderedPageBreak/>
        <w:t>2</w:t>
      </w:r>
    </w:p>
    <w:p w:rsidRDefault="007457CD" w:rsidP="007457CD" w:rsidR="007457CD">
      <w:pPr>
        <w:ind w:firstLine="851"/>
        <w:jc w:val="right"/>
      </w:pPr>
      <w:r>
        <w:t>Poslovni broj:7 St-184/2018-9</w:t>
      </w:r>
      <w:bookmarkStart w:name="_GoBack" w:id="0"/>
      <w:bookmarkEnd w:id="0"/>
    </w:p>
    <w:p w:rsidRDefault="007457CD" w:rsidP="007457CD" w:rsidR="007457CD">
      <w:pPr>
        <w:ind w:firstLine="851"/>
        <w:jc w:val="both"/>
        <w:rPr>
          <w:noProof/>
          <w:lang w:val="en-GB"/>
        </w:rPr>
      </w:pPr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7457CD" w:rsidP="007457CD" w:rsidR="007457CD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7457CD" w:rsidP="007457CD" w:rsidR="007457CD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</w:t>
      </w:r>
    </w:p>
    <w:p w:rsidRDefault="007457CD" w:rsidP="007457CD" w:rsidR="007457CD">
      <w:pPr>
        <w:jc w:val="center"/>
        <w:outlineLvl w:val="0"/>
        <w:rPr>
          <w:noProof/>
        </w:rPr>
      </w:pPr>
      <w:r>
        <w:rPr>
          <w:noProof/>
        </w:rPr>
        <w:t xml:space="preserve">Bjelovar 08. kolovoza 2018. </w:t>
      </w:r>
    </w:p>
    <w:p w:rsidRDefault="007457CD" w:rsidP="007457CD" w:rsidR="007457CD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S u d a c</w:t>
      </w:r>
    </w:p>
    <w:p w:rsidRDefault="007457CD" w:rsidP="007457CD" w:rsidR="007457CD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Tomislav Mrazović,v.r.</w:t>
      </w:r>
    </w:p>
    <w:p w:rsidRDefault="007457CD" w:rsidP="007457CD" w:rsidR="007457CD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7457CD" w:rsidP="007457CD" w:rsidR="007457CD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 </w:t>
      </w:r>
      <w:r>
        <w:rPr>
          <w:noProof/>
        </w:rPr>
        <w:t xml:space="preserve">   </w:t>
      </w:r>
      <w:r>
        <w:rPr>
          <w:noProof/>
        </w:rPr>
        <w:t xml:space="preserve">  Jasmina Tubić</w:t>
      </w:r>
    </w:p>
    <w:p w:rsidRDefault="007457CD" w:rsidP="007457CD" w:rsidR="007457CD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7457CD" w:rsidP="007457CD" w:rsidR="007457CD">
      <w:pPr>
        <w:jc w:val="both"/>
      </w:pPr>
    </w:p>
    <w:p w:rsidRDefault="007457CD" w:rsidP="007457CD" w:rsidR="007457CD">
      <w:pPr>
        <w:jc w:val="both"/>
        <w:rPr>
          <w:noProof/>
        </w:rPr>
      </w:pPr>
    </w:p>
    <w:p w:rsidRDefault="007457CD" w:rsidP="007457CD" w:rsidR="007457CD">
      <w:pPr>
        <w:jc w:val="both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57CD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19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St-184/2018-9</izvorni_sadrzaj>
    <derivirana_varijabla naziv="DomainObject.Oznaka_1">St-184/2018-9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St-184/2018</izvorni_sadrzaj>
    <derivirana_varijabla naziv="DomainObject.Predmet.OznakaBroj_1">St-184/2018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NINO MONTAŽA  j.d.o.o. za montažu i održavanje industrijskih strojeva i postrojenja</izvorni_sadrzaj>
    <derivirana_varijabla naziv="DomainObject.Predmet.ProtustrankaFormated_1">  NINO MONTAŽA  j.d.o.o. za montažu i održavanje industrijskih strojeva i postrojenja</derivirana_varijabla>
  </DomainObject.Predmet.ProtustrankaFormated>
  <DomainObject.Predmet.ProtustrankaFormatedOIB>
    <izvorni_sadrzaj>  NINO MONTAŽA  j.d.o.o. za montažu i održavanje industrijskih strojeva i postrojenja, OIB 54197361839</izvorni_sadrzaj>
    <derivirana_varijabla naziv="DomainObject.Predmet.ProtustrankaFormatedOIB_1">  NINO MONTAŽA  j.d.o.o. za montažu i održavanje industrijskih strojeva i postrojenja, OIB 54197361839</derivirana_varijabla>
  </DomainObject.Predmet.ProtustrankaFormatedOIB>
  <DomainObject.Predmet.ProtustrankaFormatedWithAdress>
    <izvorni_sadrzaj> NINO MONTAŽA  j.d.o.o. za montažu i održavanje industrijskih strojeva i postrojenja, Zrinski Frankopana 9, 49000 Krapina</izvorni_sadrzaj>
    <derivirana_varijabla naziv="DomainObject.Predmet.ProtustrankaFormatedWithAdress_1"> NINO MONTAŽA  j.d.o.o. za montažu i održavanje industrijskih strojeva i postrojenja, Zrinski Frankopana 9, 49000 Krapina</derivirana_varijabla>
  </DomainObject.Predmet.ProtustrankaFormatedWithAdress>
  <DomainObject.Predmet.ProtustrankaFormatedWithAdressOIB>
    <izvorni_sadrzaj> NINO MONTAŽA  j.d.o.o. za montažu i održavanje industrijskih strojeva i postrojenja, OIB 54197361839, Zrinski Frankopana 9, 49000 Krapina</izvorni_sadrzaj>
    <derivirana_varijabla naziv="DomainObject.Predmet.ProtustrankaFormatedWithAdressOIB_1"> NINO MONTAŽA  j.d.o.o. za montažu i održavanje industrijskih strojeva i postrojenja, OIB 54197361839, Zrinski Frankopana 9, 49000 Krapina</derivirana_varijabla>
  </DomainObject.Predmet.ProtustrankaFormatedWithAdressOIB>
  <DomainObject.Predmet.ProtustrankaWithAdress>
    <izvorni_sadrzaj>NINO MONTAŽA  j.d.o.o. za montažu i održavanje industrijskih strojeva i postrojenja Zrinski Frankopana 9, 49000 Krapina</izvorni_sadrzaj>
    <derivirana_varijabla naziv="DomainObject.Predmet.ProtustrankaWithAdress_1">NINO MONTAŽA  j.d.o.o. za montažu i održavanje industrijskih strojeva i postrojenja Zrinski Frankopana 9, 49000 Krapina</derivirana_varijabla>
  </DomainObject.Predmet.ProtustrankaWithAdress>
  <DomainObject.Predmet.ProtustrankaWithAdressOIB>
    <izvorni_sadrzaj>NINO MONTAŽA  j.d.o.o. za montažu i održavanje industrijskih strojeva i postrojenja, OIB 54197361839, Zrinski Frankopana 9, 49000 Krapina</izvorni_sadrzaj>
    <derivirana_varijabla naziv="DomainObject.Predmet.ProtustrankaWithAdressOIB_1">NINO MONTAŽA  j.d.o.o. za montažu i održavanje industrijskih strojeva i postrojenja, OIB 54197361839, Zrinski Frankopana 9, 49000 Krapina</derivirana_varijabla>
  </DomainObject.Predmet.ProtustrankaWithAdressOIB>
  <DomainObject.Predmet.ProtustrankaNazivFormated>
    <izvorni_sadrzaj>NINO MONTAŽA  j.d.o.o. za montažu i održavanje industrijskih strojeva i postrojenja</izvorni_sadrzaj>
    <derivirana_varijabla naziv="DomainObject.Predmet.ProtustrankaNazivFormated_1">NINO MONTAŽA  j.d.o.o. za montažu i održavanje industrijskih strojeva i postrojenja</derivirana_varijabla>
  </DomainObject.Predmet.ProtustrankaNazivFormated>
  <DomainObject.Predmet.ProtustrankaNazivFormatedOIB>
    <izvorni_sadrzaj>NINO MONTAŽA  j.d.o.o. za montažu i održavanje industrijskih strojeva i postrojenja, OIB 54197361839</izvorni_sadrzaj>
    <derivirana_varijabla naziv="DomainObject.Predmet.ProtustrankaNazivFormatedOIB_1">NINO MONTAŽA  j.d.o.o. za montažu i održavanje industrijskih strojeva i postrojenja, OIB 54197361839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NINO MONTAŽA  j.d.o.o. za montažu i održavanje industrijskih strojeva i postrojenja</item>
    </izvorni_sadrzaj>
    <derivirana_varijabla naziv="DomainObject.Predmet.ProtuStrankaListFormated_1">
      <item>NINO MONTAŽA  j.d.o.o. za montažu i održavanje industrijskih strojeva i postrojenja</item>
    </derivirana_varijabla>
  </DomainObject.Predmet.ProtuStrankaListFormated>
  <DomainObject.Predmet.ProtuStrankaListFormatedOIB>
    <izvorni_sadrzaj>
      <item>NINO MONTAŽA  j.d.o.o. za montažu i održavanje industrijskih strojeva i postrojenja, OIB 54197361839</item>
    </izvorni_sadrzaj>
    <derivirana_varijabla naziv="DomainObject.Predmet.ProtuStrankaListFormatedOIB_1">
      <item>NINO MONTAŽA  j.d.o.o. za montažu i održavanje industrijskih strojeva i postrojenja, OIB 54197361839</item>
    </derivirana_varijabla>
  </DomainObject.Predmet.ProtuStrankaListFormatedOIB>
  <DomainObject.Predmet.ProtuStrankaListFormatedWithAdress>
    <izvorni_sadrzaj>
      <item>NINO MONTAŽA  j.d.o.o. za montažu i održavanje industrijskih strojeva i postrojenja, Zrinski Frankopana 9, 49000 Krapina</item>
    </izvorni_sadrzaj>
    <derivirana_varijabla naziv="DomainObject.Predmet.ProtuStrankaListFormatedWithAdress_1">
      <item>NINO MONTAŽA  j.d.o.o. za montažu i održavanje industrijskih strojeva i postrojenja, Zrinski Frankopana 9, 49000 Krapina</item>
    </derivirana_varijabla>
  </DomainObject.Predmet.ProtuStrankaListFormatedWithAdress>
  <DomainObject.Predmet.ProtuStrankaListFormatedWithAdressOIB>
    <izvorni_sadrzaj>
      <item>NINO MONTAŽA  j.d.o.o. za montažu i održavanje industrijskih strojeva i postrojenja, OIB 54197361839, Zrinski Frankopana 9, 49000 Krapina</item>
    </izvorni_sadrzaj>
    <derivirana_varijabla naziv="DomainObject.Predmet.ProtuStrankaListFormatedWithAdressOIB_1">
      <item>NINO MONTAŽA  j.d.o.o. za montažu i održavanje industrijskih strojeva i postrojenja, OIB 54197361839, Zrinski Frankopana 9, 49000 Krapina</item>
    </derivirana_varijabla>
  </DomainObject.Predmet.ProtuStrankaListFormatedWithAdressOIB>
  <DomainObject.Predmet.ProtuStrankaListNazivFormated>
    <izvorni_sadrzaj>
      <item>NINO MONTAŽA  j.d.o.o. za montažu i održavanje industrijskih strojeva i postrojenja</item>
    </izvorni_sadrzaj>
    <derivirana_varijabla naziv="DomainObject.Predmet.ProtuStrankaListNazivFormated_1">
      <item>NINO MONTAŽA  j.d.o.o. za montažu i održavanje industrijskih strojeva i postrojenja</item>
    </derivirana_varijabla>
  </DomainObject.Predmet.ProtuStrankaListNazivFormated>
  <DomainObject.Predmet.ProtuStrankaListNazivFormatedOIB>
    <izvorni_sadrzaj>
      <item>NINO MONTAŽA  j.d.o.o. za montažu i održavanje industrijskih strojeva i postrojenja, OIB 54197361839</item>
    </izvorni_sadrzaj>
    <derivirana_varijabla naziv="DomainObject.Predmet.ProtuStrankaListNazivFormatedOIB_1">
      <item>NINO MONTAŽA  j.d.o.o. za montažu i održavanje industrijskih strojeva i postrojenja, OIB 54197361839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>St-184/2018-9</izvorni_sadrzaj>
    <derivirana_varijabla naziv="DomainObject.PoslovniBrojDokumenta_1">St-184/2018-9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NINO MONTAŽA  j.d.o.o. za montažu i održavanje industrijskih strojeva i postrojenja</izvorni_sadrzaj>
    <derivirana_varijabla naziv="DomainObject.Predmet.ProtustrankaIDrugi_1">NINO MONTAŽA  j.d.o.o. za montažu i održavanje industrijskih strojeva i postrojenja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NINO MONTAŽA  j.d.o.o. za montažu i održavanje industrijskih strojeva i postrojenja, OIB 54197361839, Zrinski Frankopana 9, 49000 Krapina</izvorni_sadrzaj>
    <derivirana_varijabla naziv="DomainObject.Predmet.ProtustrankaIDrugiAdressOIB_1">NINO MONTAŽA  j.d.o.o. za montažu i održavanje industrijskih strojeva i postrojenja, OIB 54197361839, Zrinski Frankopana 9,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NINO MONTAŽA  j.d.o.o. za montažu i održavanje industrijskih strojeva i postrojenja</item>
      <item>FINA Regionalni centar Zagreb</item>
    </izvorni_sadrzaj>
    <derivirana_varijabla naziv="DomainObject.Predmet.SudioniciListNaziv_1">
      <item>NINO MONTAŽA  j.d.o.o. za montažu i održavanje industrijskih strojeva i postrojenja</item>
      <item>FINA Regionalni centar Zagreb</item>
    </derivirana_varijabla>
  </DomainObject.Predmet.SudioniciListNaziv>
  <DomainObject.Predmet.SudioniciListAdressOIB>
    <izvorni_sadrzaj>
      <item>NINO MONTAŽA  j.d.o.o. za montažu i održavanje industrijskih strojeva i postrojenja, OIB 54197361839, Zrinski Frankopana 9,49000 Krapina</item>
      <item>FINA Regionalni centar Zagreb, OIB 85821130368, Trg svibanjskih žrtava 1995. br. 1,10000 Zagreb</item>
    </izvorni_sadrzaj>
    <derivirana_varijabla naziv="DomainObject.Predmet.SudioniciListAdressOIB_1">
      <item>NINO MONTAŽA  j.d.o.o. za montažu i održavanje industrijskih strojeva i postrojenja, OIB 54197361839, Zrinski Frankopana 9,49000 Krapina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193FE3-B82B-4FB3-B6FF-A2E71C93F5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2851</properties:Characters>
  <properties:Lines>62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2018-08-08T11:29:00Z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St-184/2018-9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