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f2a9" w14:paraId="d79f2a9" w:rsidRDefault="00D5273F" w:rsidP="00D5273F" w:rsidR="00D5273F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96585B" w:rsidP="00910611" w:rsidR="0096585B" w:rsidRPr="0096585B">
      <w:pPr>
        <w:ind w:firstLine="708"/>
        <w:rPr>
          <w:rFonts w:hAnsi="Times New Roman" w:ascii="Times New Roman"/>
          <w:b w:val="false"/>
        </w:rPr>
      </w:pPr>
      <w:r w:rsidRPr="0096585B">
        <w:rPr>
          <w:rFonts w:hAnsi="Times New Roman" w:ascii="Times New Roman"/>
          <w:b w:val="false"/>
        </w:rPr>
        <w:t xml:space="preserve">     </w:t>
      </w:r>
      <w:r w:rsidRPr="0096585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85B" w:rsidP="00910611" w:rsidR="0096585B" w:rsidRPr="0096585B">
      <w:pPr>
        <w:rPr>
          <w:rFonts w:hAnsi="Times New Roman" w:ascii="Times New Roman"/>
          <w:b w:val="false"/>
        </w:rPr>
      </w:pPr>
      <w:r w:rsidRPr="0096585B">
        <w:rPr>
          <w:rFonts w:eastAsia="MS Mincho" w:hAnsi="Times New Roman" w:ascii="Times New Roman"/>
          <w:b w:val="false"/>
        </w:rPr>
        <w:t xml:space="preserve">   REPUBLIKA HRVATSKA</w:t>
      </w:r>
    </w:p>
    <w:p w:rsidRDefault="0096585B" w:rsidP="00910611" w:rsidR="0096585B" w:rsidRPr="0096585B">
      <w:pPr>
        <w:rPr>
          <w:rFonts w:hAnsi="Times New Roman" w:ascii="Times New Roman"/>
          <w:b w:val="false"/>
        </w:rPr>
      </w:pPr>
      <w:r w:rsidRPr="0096585B">
        <w:rPr>
          <w:rFonts w:eastAsia="MS Mincho" w:hAnsi="Times New Roman" w:ascii="Times New Roman"/>
          <w:b w:val="false"/>
        </w:rPr>
        <w:t>TRGOVAČKI SUD U RIJECI</w:t>
      </w:r>
    </w:p>
    <w:p w:rsidRDefault="0096585B" w:rsidR="0096585B" w:rsidRPr="0096585B">
      <w:pPr>
        <w:rPr>
          <w:rFonts w:eastAsia="MS Mincho" w:hAnsi="Times New Roman" w:ascii="Times New Roman"/>
          <w:b w:val="false"/>
        </w:rPr>
      </w:pPr>
      <w:r w:rsidRPr="0096585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D0C7F" w:rsidRPr="00CD0C7F">
        <w:rPr>
          <w:rFonts w:hAnsi="Times New Roman" w:ascii="Times New Roman"/>
          <w:bCs/>
        </w:rPr>
        <w:t>LIKA – AS braniteljska zadruga za poljoprivredu, šumarstvo i usluge, Gospić, Nikole Tesle 1, OIB 93047857745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D0C7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D0C7F" w:rsidRPr="00CD0C7F">
        <w:rPr>
          <w:rFonts w:hAnsi="Times New Roman" w:ascii="Times New Roman"/>
          <w:bCs/>
        </w:rPr>
        <w:t>LIKA – AS braniteljska zadruga za poljoprivredu, šumarstvo i usluge, Gospić, Nikole Tesle 1, OIB 93047857745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CD0C7F" w:rsidRPr="00CD0C7F">
        <w:rPr>
          <w:rFonts w:hAnsi="Times New Roman" w:ascii="Times New Roman"/>
          <w:b w:val="false"/>
        </w:rPr>
        <w:t>Renato Sabljić iz Zagreba, Zdenački zavoj 14, OIB 74644810692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D0C7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D0C7F" w:rsidRPr="00CD0C7F">
        <w:rPr>
          <w:rFonts w:hAnsi="Times New Roman" w:ascii="Times New Roman"/>
          <w:bCs/>
        </w:rPr>
        <w:t>LIKA – AS braniteljska zadruga za poljoprivredu, šumarstvo i usluge, Gospić, Nikole Tesle 1, OIB 93047857745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D0C7F" w:rsidRPr="00CD0C7F">
        <w:rPr>
          <w:rFonts w:hAnsi="Times New Roman" w:ascii="Times New Roman"/>
          <w:b w:val="false"/>
          <w:bCs/>
        </w:rPr>
        <w:t xml:space="preserve">LIKA – AS braniteljska zadruga za poljoprivredu, šumarstvo i usluge, Gospić, Nikole Tesle 1, OIB 93047857745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D0C7F">
        <w:rPr>
          <w:rFonts w:hAnsi="Times New Roman" w:ascii="Times New Roman"/>
          <w:b w:val="false"/>
          <w:sz w:val="20"/>
          <w:szCs w:val="20"/>
        </w:rPr>
        <w:t>Karlovac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CD0C7F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6585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D0C7F">
      <w:rPr>
        <w:rFonts w:hAnsi="Times New Roman" w:ascii="Times New Roman"/>
      </w:rPr>
      <w:t>567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6585B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8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8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- AS braniteljska zadruga za poljoprivredu, šumarstvo i usluge</izvorni_sadrzaj>
    <derivirana_varijabla naziv="DomainObject.Predmet.ProtustrankaFormated_1">  LIKA - AS braniteljska zadruga za poljoprivredu, šumarstvo i usluge</derivirana_varijabla>
  </DomainObject.Predmet.ProtustrankaFormated>
  <DomainObject.Predmet.ProtustrankaFormatedOIB>
    <izvorni_sadrzaj>  LIKA - AS braniteljska zadruga za poljoprivredu, šumarstvo i usluge, OIB 93047857745</izvorni_sadrzaj>
    <derivirana_varijabla naziv="DomainObject.Predmet.ProtustrankaFormatedOIB_1">  LIKA - AS braniteljska zadruga za poljoprivredu, šumarstvo i usluge, OIB 93047857745</derivirana_varijabla>
  </DomainObject.Predmet.ProtustrankaFormatedOIB>
  <DomainObject.Predmet.ProtustrankaFormatedWithAdress>
    <izvorni_sadrzaj> LIKA - AS braniteljska zadruga za poljoprivredu, šumarstvo i usluge, Nikole Tesle 1, 53000 Gospić</izvorni_sadrzaj>
    <derivirana_varijabla naziv="DomainObject.Predmet.ProtustrankaFormatedWithAdress_1"> LIKA - AS braniteljska zadruga za poljoprivredu, šumarstvo i usluge, Nikole Tesle 1, 53000 Gospić</derivirana_varijabla>
  </DomainObject.Predmet.ProtustrankaFormatedWithAdress>
  <DomainObject.Predmet.ProtustrankaFormatedWithAdressOIB>
    <izvorni_sadrzaj> LIKA - AS braniteljska zadruga za poljoprivredu, šumarstvo i usluge, OIB 93047857745, Nikole Tesle 1, 53000 Gospić</izvorni_sadrzaj>
    <derivirana_varijabla naziv="DomainObject.Predmet.ProtustrankaFormatedWithAdressOIB_1"> LIKA - AS braniteljska zadruga za poljoprivredu, šumarstvo i usluge, OIB 93047857745, Nikole Tesle 1, 53000 Gospić</derivirana_varijabla>
  </DomainObject.Predmet.ProtustrankaFormatedWithAdressOIB>
  <DomainObject.Predmet.ProtustrankaWithAdress>
    <izvorni_sadrzaj>LIKA - AS braniteljska zadruga za poljoprivredu, šumarstvo i usluge Nikole Tesle 1, 53000 Gospić</izvorni_sadrzaj>
    <derivirana_varijabla naziv="DomainObject.Predmet.ProtustrankaWithAdress_1">LIKA - AS braniteljska zadruga za poljoprivredu, šumarstvo i usluge Nikole Tesle 1, 53000 Gospić</derivirana_varijabla>
  </DomainObject.Predmet.ProtustrankaWithAdress>
  <DomainObject.Predmet.ProtustrankaWithAdressOIB>
    <izvorni_sadrzaj>LIKA - AS braniteljska zadruga za poljoprivredu, šumarstvo i usluge, OIB 93047857745, Nikole Tesle 1, 53000 Gospić</izvorni_sadrzaj>
    <derivirana_varijabla naziv="DomainObject.Predmet.ProtustrankaWithAdressOIB_1">LIKA - AS braniteljska zadruga za poljoprivredu, šumarstvo i usluge, OIB 93047857745, Nikole Tesle 1, 53000 Gospić</derivirana_varijabla>
  </DomainObject.Predmet.ProtustrankaWithAdressOIB>
  <DomainObject.Predmet.ProtustrankaNazivFormated>
    <izvorni_sadrzaj>LIKA - AS braniteljska zadruga za poljoprivredu, šumarstvo i usluge</izvorni_sadrzaj>
    <derivirana_varijabla naziv="DomainObject.Predmet.ProtustrankaNazivFormated_1">LIKA - AS braniteljska zadruga za poljoprivredu, šumarstvo i usluge</derivirana_varijabla>
  </DomainObject.Predmet.ProtustrankaNazivFormated>
  <DomainObject.Predmet.ProtustrankaNazivFormatedOIB>
    <izvorni_sadrzaj>LIKA - AS braniteljska zadruga za poljoprivredu, šumarstvo i usluge, OIB 93047857745</izvorni_sadrzaj>
    <derivirana_varijabla naziv="DomainObject.Predmet.ProtustrankaNazivFormatedOIB_1">LIKA - AS braniteljska zadruga za poljoprivredu, šumarstvo i usluge, OIB 93047857745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 - AS braniteljska zadruga za poljoprivredu, šumarstvo i usluge</item>
    </izvorni_sadrzaj>
    <derivirana_varijabla naziv="DomainObject.Predmet.ProtuStrankaListFormated_1">
      <item>LIKA - AS braniteljska zadruga za poljoprivredu, šumarstvo i usluge</item>
    </derivirana_varijabla>
  </DomainObject.Predmet.ProtuStrankaListFormated>
  <DomainObject.Predmet.ProtuStrankaListFormatedOIB>
    <izvorni_sadrzaj>
      <item>LIKA - AS braniteljska zadruga za poljoprivredu, šumarstvo i usluge, OIB 93047857745</item>
    </izvorni_sadrzaj>
    <derivirana_varijabla naziv="DomainObject.Predmet.ProtuStrankaListFormatedOIB_1">
      <item>LIKA - AS braniteljska zadruga za poljoprivredu, šumarstvo i usluge, OIB 93047857745</item>
    </derivirana_varijabla>
  </DomainObject.Predmet.ProtuStrankaListFormatedOIB>
  <DomainObject.Predmet.ProtuStrankaListFormatedWithAdress>
    <izvorni_sadrzaj>
      <item>LIKA - AS braniteljska zadruga za poljoprivredu, šumarstvo i usluge, Nikole Tesle 1, 53000 Gospić</item>
    </izvorni_sadrzaj>
    <derivirana_varijabla naziv="DomainObject.Predmet.ProtuStrankaListFormatedWithAdress_1">
      <item>LIKA - AS braniteljska zadruga za poljoprivredu, šumarstvo i usluge, Nikole Tesle 1, 53000 Gospić</item>
    </derivirana_varijabla>
  </DomainObject.Predmet.ProtuStrankaListFormatedWithAdress>
  <DomainObject.Predmet.ProtuStrankaListFormatedWithAdressOIB>
    <izvorni_sadrzaj>
      <item>LIKA - AS braniteljska zadruga za poljoprivredu, šumarstvo i usluge, OIB 93047857745, Nikole Tesle 1, 53000 Gospić</item>
    </izvorni_sadrzaj>
    <derivirana_varijabla naziv="DomainObject.Predmet.ProtuStrankaListFormatedWithAdressOIB_1">
      <item>LIKA - AS braniteljska zadruga za poljoprivredu, šumarstvo i usluge, OIB 93047857745, Nikole Tesle 1, 53000 Gospić</item>
    </derivirana_varijabla>
  </DomainObject.Predmet.ProtuStrankaListFormatedWithAdressOIB>
  <DomainObject.Predmet.ProtuStrankaListNazivFormated>
    <izvorni_sadrzaj>
      <item>LIKA - AS braniteljska zadruga za poljoprivredu, šumarstvo i usluge</item>
    </izvorni_sadrzaj>
    <derivirana_varijabla naziv="DomainObject.Predmet.ProtuStrankaListNazivFormated_1">
      <item>LIKA - AS braniteljska zadruga za poljoprivredu, šumarstvo i usluge</item>
    </derivirana_varijabla>
  </DomainObject.Predmet.ProtuStrankaListNazivFormated>
  <DomainObject.Predmet.ProtuStrankaListNazivFormatedOIB>
    <izvorni_sadrzaj>
      <item>LIKA - AS braniteljska zadruga za poljoprivredu, šumarstvo i usluge, OIB 93047857745</item>
    </izvorni_sadrzaj>
    <derivirana_varijabla naziv="DomainObject.Predmet.ProtuStrankaListNazivFormatedOIB_1">
      <item>LIKA - AS braniteljska zadruga za poljoprivredu, šumarstvo i usluge, OIB 93047857745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 - AS braniteljska zadruga za poljoprivredu, šumarstvo i usluge</izvorni_sadrzaj>
    <derivirana_varijabla naziv="DomainObject.Predmet.ProtustrankaIDrugi_1">LIKA - AS braniteljska zadruga za poljoprivredu, šumarstvo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 - AS braniteljska zadruga za poljoprivredu, šumarstvo i usluge, OIB 93047857745, Nikole Tesle 1, 53000 Gospić</izvorni_sadrzaj>
    <derivirana_varijabla naziv="DomainObject.Predmet.ProtustrankaIDrugiAdressOIB_1">LIKA - AS braniteljska zadruga za poljoprivredu, šumarstvo i usluge, OIB 93047857745,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 - AS braniteljska zadruga za poljoprivredu, šumarstvo i usluge</item>
    </izvorni_sadrzaj>
    <derivirana_varijabla naziv="DomainObject.Predmet.SudioniciListNaziv_1">
      <item>FINA Rijeka</item>
      <item>LIKA - AS braniteljska zadruga za poljoprivredu, šumarstvo i usluge</item>
    </derivirana_varijabla>
  </DomainObject.Predmet.SudioniciListNaziv>
  <DomainObject.Predmet.SudioniciListAdressOIB>
    <izvorni_sadrzaj>
      <item>FINA Rijeka, OIB 85821130368, Frana Kurelca 8,51000 Rijeka</item>
      <item>LIKA - AS braniteljska zadruga za poljoprivredu, šumarstvo i usluge, OIB 93047857745, Nikole Tesle 1,53000 Gospić</item>
    </izvorni_sadrzaj>
    <derivirana_varijabla naziv="DomainObject.Predmet.SudioniciListAdressOIB_1">
      <item>FINA Rijeka, OIB 85821130368, Frana Kurelca 8,51000 Rijeka</item>
      <item>LIKA - AS braniteljska zadruga za poljoprivredu, šumarstvo i usluge, OIB 93047857745, Nikole Tesle 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93047857745</item>
    </izvorni_sadrzaj>
    <derivirana_varijabla naziv="DomainObject.Predmet.SudioniciListNazivOIB_1">
      <item>, OIB 85821130368</item>
      <item>, OIB 93047857745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A29EF-D685-47CB-A9BB-85E456ECD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2958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2016-10-26T12:04:00Z</dcterms:created>
  <dc:creator>ksarlija</dc:creator>
  <cp:lastModifiedBy>Jasna Radulović</cp:lastModifiedBy>
  <cp:lastPrinted>2016-10-26T11:59:00Z</cp:lastPrinted>
  <dcterms:modified xmlns:xsi="http://www.w3.org/2001/XMLSchema-instance" xsi:type="dcterms:W3CDTF">2016-10-26T12:04:00Z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