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83a3" w14:paraId="4dc83a3" w:rsidRDefault="008110D9" w:rsidP="008110D9" w:rsidR="008110D9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0D9" w:rsidP="008110D9" w:rsidR="008110D9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110D9" w:rsidP="008110D9" w:rsidR="008110D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110D9" w:rsidP="008110D9" w:rsidR="008110D9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110D9" w:rsidP="008110D9" w:rsidR="008110D9"/>
    <w:p w:rsidRDefault="008110D9" w:rsidP="008110D9" w:rsidR="008110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110D9" w:rsidP="008110D9" w:rsidR="008110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110D9" w:rsidP="008110D9" w:rsidR="008110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2675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UDRUGA ZA RAZVOJ KULTURE I CIVILNOG DRUŠTVA "ART &amp; MUSIC", Pula, Starih statuta 1, OIB 57394307161, reg. br. 18001788, 11.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8110D9" w:rsidP="008110D9" w:rsidR="008110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110D9" w:rsidP="008110D9" w:rsidR="008110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D9" w:rsidP="008110D9" w:rsidR="008110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ZA RAZVOJ KULTURE I CIVILNOG DRUŠTVA "ART &amp; MUSIC", Pula, Starih statuta 1, OIB 57394307161, reg. br. 18001788.</w:t>
      </w:r>
    </w:p>
    <w:p w:rsidRDefault="008110D9" w:rsidP="008110D9" w:rsidR="008110D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110D9" w:rsidP="008110D9" w:rsidR="008110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UDRUGA ZA RAZVOJ KULTURE I CIVILNOG DRUŠTVA "ART &amp; MUSIC",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 xml:space="preserve">da dužnik nema zaposlenih te da na dan </w:t>
      </w:r>
      <w:r>
        <w:rPr>
          <w:rFonts w:cs="Times New Roman" w:eastAsia="Times New Roman"/>
          <w:szCs w:val="24"/>
          <w:lang w:eastAsia="hr-HR"/>
        </w:rPr>
        <w:t>7.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19.320,83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110D9" w:rsidP="008110D9" w:rsidR="008110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8110D9" w:rsidP="008110D9" w:rsidR="008110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8110D9" w:rsidP="008110D9" w:rsidR="008110D9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11. prosinca </w:t>
      </w:r>
      <w:r w:rsidRPr="00D05CA9">
        <w:rPr>
          <w:rFonts w:cs="Times New Roman" w:eastAsia="Times New Roman"/>
          <w:szCs w:val="24"/>
          <w:lang w:eastAsia="hr-HR"/>
        </w:rPr>
        <w:t xml:space="preserve">2015. </w:t>
      </w:r>
    </w:p>
    <w:p w:rsidRDefault="008110D9" w:rsidP="008110D9" w:rsidR="008110D9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110D9" w:rsidP="008110D9" w:rsidR="008110D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F3092C">
        <w:rPr>
          <w:rFonts w:cs="Times New Roman" w:eastAsia="Times New Roman"/>
          <w:szCs w:val="24"/>
          <w:lang w:eastAsia="hr-HR"/>
        </w:rPr>
        <w:t>, v. r.</w:t>
      </w:r>
    </w:p>
    <w:p w:rsidRDefault="008110D9" w:rsidP="008110D9" w:rsidR="008110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110D9" w:rsidP="008110D9" w:rsidR="008110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110D9" w:rsidP="008110D9" w:rsidR="008110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8110D9" w:rsidP="008110D9" w:rsidR="008110D9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110D9" w:rsidP="008110D9" w:rsidR="008110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110D9" w:rsidP="008110D9" w:rsidR="008110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110D9" w:rsidP="008110D9" w:rsidR="008110D9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8110D9" w:rsidP="008110D9" w:rsidR="008110D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8110D9" w:rsidP="008110D9" w:rsidR="008110D9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8110D9" w:rsidP="008110D9" w:rsidR="008110D9"/>
    <w:p w:rsidRDefault="00B13BC8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0DD" w:rsidP="008110D9" w:rsidR="005C10DD">
      <w:r>
        <w:separator/>
      </w:r>
    </w:p>
  </w:endnote>
  <w:endnote w:id="0" w:type="continuationSeparator">
    <w:p w:rsidRDefault="005C10DD" w:rsidP="008110D9" w:rsidR="005C1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0DD" w:rsidP="008110D9" w:rsidR="005C10DD">
      <w:r>
        <w:separator/>
      </w:r>
    </w:p>
  </w:footnote>
  <w:footnote w:id="0" w:type="continuationSeparator">
    <w:p w:rsidRDefault="005C10DD" w:rsidP="008110D9" w:rsidR="005C1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0DD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13BC8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8110D9">
      <w:t>574</w:t>
    </w:r>
    <w:r>
      <w:t>/2015-3</w:t>
    </w:r>
  </w:p>
  <w:p w:rsidRDefault="00B13BC8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0DD" w:rsidP="007B623F" w:rsidR="007B623F">
    <w:pPr>
      <w:pStyle w:val="Zaglavlje"/>
      <w:jc w:val="right"/>
    </w:pPr>
    <w:r>
      <w:t>11 St-</w:t>
    </w:r>
    <w:r w:rsidR="008110D9">
      <w:t>574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270"/>
    <w:rsid w:val="005C10DD"/>
    <w:rsid w:val="008110D9"/>
    <w:rsid w:val="009A6044"/>
    <w:rsid w:val="00A60270"/>
    <w:rsid w:val="00B13BC8"/>
    <w:rsid w:val="00BF033F"/>
    <w:rsid w:val="00F3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0D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0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10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0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10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10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10D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3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B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BC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B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B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0D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10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10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10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10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10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10D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3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B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BC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B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B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19320.83</izvorni_sadrzaj>
    <derivirana_varijabla naziv="DomainObject.Predmet.TrenutnaVrijednost_1">19320.83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</izvorni_sadrzaj>
    <derivirana_varijabla naziv="DomainObject.Predmet.SudioniciListNaziv_1">
      <item>FINANCIJSKA AGENCIJA, RC RIJEKA, PODRUŽNICA PULA,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</izvorni_sadrzaj>
    <derivirana_varijabla naziv="DomainObject.Predmet.SudioniciListAdressOIB_1"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</izvorni_sadrzaj>
    <derivirana_varijabla naziv="DomainObject.Predmet.SudioniciListNazivOIB_1"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2000</properties:Characters>
  <properties:Lines>66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2015-12-11T11:09:00Z</dcterms:created>
  <dc:creator>Mihaela Kaligari</dc:creator>
  <dc:description/>
  <cp:keywords/>
  <cp:lastModifiedBy>Sanja Prodan</cp:lastModifiedBy>
  <cp:lastPrinted>2015-12-17T11:16:00Z</cp:lastPrinted>
  <dcterms:modified xmlns:xsi="http://www.w3.org/2001/XMLSchema-instance" xsi:type="dcterms:W3CDTF">2015-12-17T11:16:00Z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