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f9f8" w14:paraId="824f9f8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27449C">
        <w:rPr>
          <w:sz w:val="22"/>
          <w:szCs w:val="22"/>
        </w:rPr>
        <w:t>584/18</w:t>
      </w:r>
      <w:r w:rsidR="00DA0998">
        <w:rPr>
          <w:sz w:val="22"/>
          <w:szCs w:val="22"/>
        </w:rPr>
        <w:t>-</w:t>
      </w:r>
      <w:r w:rsidR="008312FC">
        <w:rPr>
          <w:sz w:val="22"/>
          <w:szCs w:val="22"/>
        </w:rPr>
        <w:t>4</w:t>
      </w:r>
      <w:r w:rsidR="00DA0998">
        <w:rPr>
          <w:sz w:val="22"/>
          <w:szCs w:val="22"/>
        </w:rPr>
        <w:t xml:space="preserve">  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905F2B" w:rsidP="00905F2B" w:rsidR="00905F2B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PETA AVENIJA MARKETING j.d.o.o Krapina, </w:t>
      </w:r>
      <w:proofErr w:type="spellStart"/>
      <w:r>
        <w:t>Mihaljekov</w:t>
      </w:r>
      <w:proofErr w:type="spellEnd"/>
      <w:r>
        <w:t xml:space="preserve"> </w:t>
      </w:r>
      <w:proofErr w:type="spellStart"/>
      <w:r>
        <w:t>Jarek</w:t>
      </w:r>
      <w:proofErr w:type="spellEnd"/>
      <w:r>
        <w:t xml:space="preserve"> 67, OIB 33953925965, MBS 080880669, dana </w:t>
      </w:r>
      <w:r w:rsidR="00EC25A2">
        <w:t xml:space="preserve">17. rujna </w:t>
      </w:r>
      <w:r>
        <w:t xml:space="preserve">2018.                                                                         </w:t>
      </w:r>
    </w:p>
    <w:p w:rsidRDefault="00905F2B" w:rsidP="00905F2B" w:rsidR="00905F2B">
      <w:pPr>
        <w:pStyle w:val="Tijeloteksta"/>
        <w:ind w:firstLine="708"/>
      </w:pPr>
    </w:p>
    <w:p w:rsidRDefault="00905F2B" w:rsidP="00905F2B" w:rsidR="00905F2B">
      <w:pPr>
        <w:ind w:firstLine="708"/>
        <w:jc w:val="both"/>
      </w:pPr>
    </w:p>
    <w:p w:rsidRDefault="00905F2B" w:rsidP="00905F2B" w:rsidR="00905F2B">
      <w:pPr>
        <w:jc w:val="center"/>
      </w:pPr>
      <w:r>
        <w:t>r i j e š i o  j e</w:t>
      </w:r>
    </w:p>
    <w:p w:rsidRDefault="00963A74" w:rsidP="00963A74" w:rsidR="00963A74">
      <w:pPr>
        <w:jc w:val="both"/>
      </w:pPr>
    </w:p>
    <w:p w:rsidRDefault="00963A74" w:rsidP="00963A74" w:rsidR="00963A74">
      <w:pPr>
        <w:tabs>
          <w:tab w:pos="0" w:val="left"/>
        </w:tabs>
        <w:jc w:val="both"/>
      </w:pPr>
      <w:r>
        <w:rPr>
          <w:color w:val="000000"/>
        </w:rPr>
        <w:tab/>
        <w:t xml:space="preserve">I Pokreće se prethodni postupak nad dužnikom </w:t>
      </w:r>
      <w:r>
        <w:t xml:space="preserve">PETA AVENIJA MARKETING j.d.o.o Krapina, </w:t>
      </w:r>
      <w:proofErr w:type="spellStart"/>
      <w:r>
        <w:t>Mihaljekov</w:t>
      </w:r>
      <w:proofErr w:type="spellEnd"/>
      <w:r>
        <w:t xml:space="preserve"> </w:t>
      </w:r>
      <w:proofErr w:type="spellStart"/>
      <w:r>
        <w:t>Jarek</w:t>
      </w:r>
      <w:proofErr w:type="spellEnd"/>
      <w:r>
        <w:t xml:space="preserve"> 67, OIB 33953925965, MBS 080880669.  </w:t>
      </w:r>
    </w:p>
    <w:p w:rsidRDefault="00963A74" w:rsidP="00963A74" w:rsidR="00963A74">
      <w:pPr>
        <w:ind w:left="360"/>
        <w:jc w:val="both"/>
      </w:pPr>
    </w:p>
    <w:p w:rsidRDefault="00963A74" w:rsidP="00963A74" w:rsidR="00963A74" w:rsidRPr="001C7325">
      <w:pPr>
        <w:ind w:firstLine="708"/>
        <w:jc w:val="both"/>
      </w:pPr>
      <w:r w:rsidRPr="001C7325">
        <w:rPr>
          <w:color w:val="000000"/>
        </w:rPr>
        <w:t xml:space="preserve">II Za privremenog stečajnog upravitelja dužnika imenuje se </w:t>
      </w:r>
      <w:r w:rsidR="008729AB" w:rsidRPr="001C7325">
        <w:rPr>
          <w:color w:val="000000"/>
        </w:rPr>
        <w:t>VINKO LJUBIČIĆ, OIB 913</w:t>
      </w:r>
      <w:r w:rsidR="00E8189C" w:rsidRPr="001C7325">
        <w:rPr>
          <w:color w:val="000000"/>
        </w:rPr>
        <w:t xml:space="preserve">27367435, </w:t>
      </w:r>
      <w:r w:rsidR="001C7325" w:rsidRPr="001C7325">
        <w:rPr>
          <w:color w:val="000000"/>
        </w:rPr>
        <w:t xml:space="preserve"> iz Osijeka</w:t>
      </w:r>
      <w:r w:rsidR="00E8189C" w:rsidRPr="001C7325">
        <w:rPr>
          <w:color w:val="000000"/>
        </w:rPr>
        <w:t xml:space="preserve">, </w:t>
      </w:r>
      <w:proofErr w:type="spellStart"/>
      <w:r w:rsidR="00E8189C" w:rsidRPr="001C7325">
        <w:rPr>
          <w:color w:val="000000"/>
        </w:rPr>
        <w:t>Orljavska</w:t>
      </w:r>
      <w:proofErr w:type="spellEnd"/>
      <w:r w:rsidR="00E8189C" w:rsidRPr="001C7325">
        <w:rPr>
          <w:color w:val="000000"/>
        </w:rPr>
        <w:t xml:space="preserve"> 4a,</w:t>
      </w:r>
      <w:r w:rsidR="008729AB" w:rsidRPr="001C7325">
        <w:rPr>
          <w:color w:val="000000"/>
        </w:rPr>
        <w:t xml:space="preserve"> </w:t>
      </w:r>
      <w:r w:rsidRPr="001C7325">
        <w:t xml:space="preserve">izabran </w:t>
      </w:r>
      <w:r w:rsidR="001C7325" w:rsidRPr="001C7325">
        <w:t xml:space="preserve">automatskim odabirom.                          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</w:pPr>
      <w:r>
        <w:rPr>
          <w:color w:val="000000"/>
        </w:rPr>
        <w:t>III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</w:pPr>
      <w:r>
        <w:rPr>
          <w:color w:val="000000"/>
        </w:rPr>
        <w:t>IV Privremeni stečajni upravitelj ovlašten je stupiti u poslovne prostorije dužnika, te tamo provesti sve potrebne radnje.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</w:pPr>
      <w:r>
        <w:rPr>
          <w:color w:val="000000"/>
        </w:rPr>
        <w:t>V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</w:pPr>
      <w:r>
        <w:t xml:space="preserve">VI </w:t>
      </w:r>
      <w:r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E8189C">
        <w:t xml:space="preserve">PETA AVENIJA MARKETING j.d.o.o Krapina, </w:t>
      </w:r>
      <w:proofErr w:type="spellStart"/>
      <w:r w:rsidR="00E8189C">
        <w:t>Mihaljekov</w:t>
      </w:r>
      <w:proofErr w:type="spellEnd"/>
      <w:r w:rsidR="00E8189C">
        <w:t xml:space="preserve"> </w:t>
      </w:r>
      <w:proofErr w:type="spellStart"/>
      <w:r w:rsidR="00E8189C">
        <w:t>Jarek</w:t>
      </w:r>
      <w:proofErr w:type="spellEnd"/>
      <w:r w:rsidR="00E8189C">
        <w:t xml:space="preserve"> 67, OIB 33953925965, MBS 080880669</w:t>
      </w:r>
      <w:r>
        <w:t>,  za dan</w:t>
      </w:r>
    </w:p>
    <w:p w:rsidRDefault="00963A74" w:rsidP="00963A74" w:rsidR="00963A74">
      <w:pPr>
        <w:jc w:val="both"/>
      </w:pPr>
    </w:p>
    <w:p w:rsidRDefault="00963A74" w:rsidP="00963A74" w:rsidR="00963A74">
      <w:pPr>
        <w:jc w:val="both"/>
      </w:pPr>
    </w:p>
    <w:p w:rsidRDefault="00963A74" w:rsidP="00963A74" w:rsidR="00963A74">
      <w:pPr>
        <w:pStyle w:val="Odlomakpopisa"/>
        <w:numPr>
          <w:ilvl w:val="0"/>
          <w:numId w:val="18"/>
        </w:numPr>
        <w:jc w:val="center"/>
        <w:rPr>
          <w:b/>
        </w:rPr>
      </w:pPr>
      <w:r>
        <w:rPr>
          <w:b/>
          <w:color w:val="000000"/>
        </w:rPr>
        <w:t>listopad 2018. u 10,</w:t>
      </w:r>
      <w:r w:rsidR="002F653E">
        <w:rPr>
          <w:b/>
          <w:color w:val="000000"/>
        </w:rPr>
        <w:t>2</w:t>
      </w:r>
      <w:r>
        <w:rPr>
          <w:b/>
          <w:color w:val="000000"/>
        </w:rPr>
        <w:t xml:space="preserve">0 sati  </w:t>
      </w:r>
    </w:p>
    <w:p w:rsidRDefault="00963A74" w:rsidP="00963A74" w:rsidR="00963A74">
      <w:pPr>
        <w:jc w:val="center"/>
        <w:rPr>
          <w:b/>
        </w:rPr>
      </w:pPr>
      <w:r>
        <w:rPr>
          <w:b/>
          <w:color w:val="000000"/>
        </w:rPr>
        <w:t xml:space="preserve">    u prostorijama Trgovačkog suda u Osijeku,</w:t>
      </w:r>
    </w:p>
    <w:p w:rsidRDefault="00963A74" w:rsidP="00963A74" w:rsidR="00963A74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Zagrebačka br. 2, soba broj 33/II.</w:t>
      </w:r>
    </w:p>
    <w:p w:rsidRDefault="00963A74" w:rsidP="00963A74" w:rsidR="00963A74">
      <w:pPr>
        <w:jc w:val="both"/>
        <w:rPr>
          <w:b/>
        </w:rPr>
      </w:pPr>
    </w:p>
    <w:p w:rsidRDefault="00963A74" w:rsidP="00963A74" w:rsidR="00963A74">
      <w:pPr>
        <w:jc w:val="both"/>
      </w:pPr>
    </w:p>
    <w:p w:rsidRDefault="00963A74" w:rsidP="00963A74" w:rsidR="00963A74">
      <w:pPr>
        <w:jc w:val="both"/>
      </w:pPr>
    </w:p>
    <w:p w:rsidRDefault="00963A74" w:rsidP="00963A74" w:rsidR="00963A74">
      <w:pPr>
        <w:jc w:val="both"/>
      </w:pPr>
    </w:p>
    <w:p w:rsidRDefault="00963A74" w:rsidP="00963A74" w:rsidR="00963A74">
      <w:pPr>
        <w:jc w:val="center"/>
        <w:rPr>
          <w:color w:val="000000"/>
        </w:rPr>
      </w:pPr>
      <w:r>
        <w:rPr>
          <w:color w:val="000000"/>
        </w:rPr>
        <w:lastRenderedPageBreak/>
        <w:t>Obrazloženje</w:t>
      </w:r>
    </w:p>
    <w:p w:rsidRDefault="002F653E" w:rsidP="00963A74" w:rsidR="002F653E">
      <w:pPr>
        <w:jc w:val="center"/>
        <w:rPr>
          <w:color w:val="000000"/>
        </w:rPr>
      </w:pPr>
    </w:p>
    <w:p w:rsidRDefault="002F653E" w:rsidP="002F653E" w:rsidR="002F653E">
      <w:pPr>
        <w:pStyle w:val="Tijeloteksta"/>
        <w:ind w:firstLine="708"/>
      </w:pPr>
      <w:r>
        <w:t xml:space="preserve">FINA Regionalni centar Zagreb je 24. kolovoza 2017. dostavila Trgovačkom sudu u Zagrebu prijedlog za otvaranje stečajnog postupka nad dužnikom PETA AVENIJA MARKETING j.d.o.o Krapina, </w:t>
      </w:r>
      <w:proofErr w:type="spellStart"/>
      <w:r>
        <w:t>Mihaljekov</w:t>
      </w:r>
      <w:proofErr w:type="spellEnd"/>
      <w:r>
        <w:t xml:space="preserve"> </w:t>
      </w:r>
      <w:proofErr w:type="spellStart"/>
      <w:r>
        <w:t>Jarek</w:t>
      </w:r>
      <w:proofErr w:type="spellEnd"/>
      <w:r>
        <w:t xml:space="preserve"> 67, OIB 33953925965, MBS 080880669, Klasa: 110-07/17-01/04, </w:t>
      </w:r>
      <w:proofErr w:type="spellStart"/>
      <w:r>
        <w:t>Ur.broj</w:t>
      </w:r>
      <w:proofErr w:type="spellEnd"/>
      <w:r>
        <w:t>: 04-06-17-4274</w:t>
      </w:r>
      <w:r w:rsidR="002B2E9D">
        <w:t>.</w:t>
      </w:r>
    </w:p>
    <w:p w:rsidRDefault="002F653E" w:rsidP="002F653E" w:rsidR="002F653E">
      <w:pPr>
        <w:jc w:val="both"/>
      </w:pPr>
    </w:p>
    <w:p w:rsidRDefault="002F653E" w:rsidP="00A017E1" w:rsidR="002B2E9D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</w:pPr>
      <w:r>
        <w:t>U prijedlogu FINA navodi da na dan 21. kolovoza 2017. dužnik u Očevidniku redoslijeda osnova za plaćanje ima evidentirane neizvršene osnove za plaćanje u neprekinutom razdoblju o</w:t>
      </w:r>
      <w:r w:rsidR="008312FC">
        <w:t>d 120 dana, u ukupnom iznosu od</w:t>
      </w:r>
      <w:r w:rsidR="00587D8C">
        <w:t xml:space="preserve"> 65.122,54</w:t>
      </w:r>
      <w:r>
        <w:t xml:space="preserve"> kn, u koji iznos je uračunata kamata i naknada FINE za provedbu ovrhe na novčanim sredstvima dužnika, te da na dan 21. kolovoz 2017. dužnik u Jedinstvenom registru računa ima otvoren račun i oročena novčana sredstva: HR</w:t>
      </w:r>
      <w:r w:rsidR="00587D8C">
        <w:t xml:space="preserve">6324840081106730124 </w:t>
      </w:r>
      <w:proofErr w:type="spellStart"/>
      <w:r w:rsidR="00587D8C">
        <w:t>R</w:t>
      </w:r>
      <w:r w:rsidR="00C72A45">
        <w:t>aiffeisenbank</w:t>
      </w:r>
      <w:proofErr w:type="spellEnd"/>
      <w:r w:rsidR="00C72A45">
        <w:t xml:space="preserve"> </w:t>
      </w:r>
      <w:proofErr w:type="spellStart"/>
      <w:r w:rsidR="00C72A45">
        <w:t>Austria</w:t>
      </w:r>
      <w:proofErr w:type="spellEnd"/>
      <w:r w:rsidR="00C72A45">
        <w:t xml:space="preserve"> d.d.</w:t>
      </w:r>
      <w:r>
        <w:t xml:space="preserve"> i da ima jednog zaposlenog.                     </w:t>
      </w:r>
    </w:p>
    <w:p w:rsidRDefault="00963A74" w:rsidP="00963A74" w:rsidR="00963A74">
      <w:pPr>
        <w:jc w:val="both"/>
      </w:pPr>
    </w:p>
    <w:p w:rsidRDefault="00963A74" w:rsidP="00963A74" w:rsidR="00963A7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sukladno čl. 115. st. 1. i 2. SZ-a, odredio mu dužnosti  sukladno čl.  119. st. 2. i 3. SZ-a i zakazao ročište radi utvrđivanja postojanja pretpostavki za otvaranje stečajnog postupka  sukladno čl. 123. i čl. 128. st.1. SZ-a.</w:t>
      </w:r>
    </w:p>
    <w:p w:rsidRDefault="00963A74" w:rsidP="00963A74" w:rsidR="00963A74">
      <w:pPr>
        <w:jc w:val="both"/>
      </w:pPr>
    </w:p>
    <w:p w:rsidRDefault="00963A74" w:rsidP="00963A74" w:rsidR="00963A74">
      <w:pPr>
        <w:jc w:val="center"/>
      </w:pPr>
      <w:r>
        <w:t>U Osijeku, 17. rujan 2018.</w:t>
      </w:r>
    </w:p>
    <w:p w:rsidRDefault="00963A74" w:rsidP="00963A74" w:rsidR="00963A74">
      <w:pPr>
        <w:jc w:val="both"/>
      </w:pPr>
    </w:p>
    <w:p w:rsidRDefault="0057768A" w:rsidP="0057768A" w:rsidR="0057768A">
      <w:pPr>
        <w:jc w:val="both"/>
      </w:pPr>
    </w:p>
    <w:p w:rsidRDefault="0057768A" w:rsidP="0057768A" w:rsidR="0057768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57768A" w:rsidP="0057768A" w:rsidR="0057768A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57768A" w:rsidP="0057768A" w:rsidR="0057768A">
      <w:pPr>
        <w:jc w:val="both"/>
      </w:pPr>
    </w:p>
    <w:p w:rsidRDefault="0057768A" w:rsidP="0057768A" w:rsidR="005776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7768A" w:rsidP="0057768A" w:rsidR="0057768A">
      <w:pPr>
        <w:jc w:val="both"/>
      </w:pPr>
      <w:r>
        <w:rPr>
          <w:color w:val="000000"/>
        </w:rPr>
        <w:t>UPUTA O PRAVNOM LIJEKU:</w:t>
      </w:r>
    </w:p>
    <w:p w:rsidRDefault="0057768A" w:rsidP="0057768A" w:rsidR="0057768A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57768A" w:rsidP="0057768A" w:rsidR="0057768A">
      <w:pPr>
        <w:jc w:val="both"/>
      </w:pPr>
    </w:p>
    <w:p w:rsidRDefault="0057768A" w:rsidP="0057768A" w:rsidR="0057768A">
      <w:pPr>
        <w:jc w:val="both"/>
      </w:pPr>
    </w:p>
    <w:p w:rsidRDefault="0057768A" w:rsidP="0057768A" w:rsidR="0057768A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57768A" w:rsidP="0057768A" w:rsidR="0057768A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57768A" w:rsidP="0057768A" w:rsidR="0057768A">
      <w:pPr>
        <w:jc w:val="both"/>
      </w:pPr>
      <w:r>
        <w:t>2.</w:t>
      </w:r>
      <w:r>
        <w:tab/>
        <w:t xml:space="preserve">Dužnik – PETA AVENIJA MARKETING j.d.o.o Krapina, </w:t>
      </w:r>
      <w:proofErr w:type="spellStart"/>
      <w:r>
        <w:t>Mihaljekov</w:t>
      </w:r>
      <w:proofErr w:type="spellEnd"/>
      <w:r>
        <w:t xml:space="preserve"> </w:t>
      </w:r>
      <w:proofErr w:type="spellStart"/>
      <w:r>
        <w:t>Jarek</w:t>
      </w:r>
      <w:proofErr w:type="spellEnd"/>
      <w:r>
        <w:t xml:space="preserve"> 67, </w:t>
      </w:r>
    </w:p>
    <w:p w:rsidRDefault="0057768A" w:rsidP="0057768A" w:rsidR="0057768A">
      <w:pPr>
        <w:jc w:val="both"/>
      </w:pPr>
      <w:r>
        <w:t>3.</w:t>
      </w:r>
      <w:r>
        <w:tab/>
        <w:t xml:space="preserve">Privremeni stečajni upravitelj </w:t>
      </w:r>
    </w:p>
    <w:p w:rsidRDefault="0057768A" w:rsidP="0057768A" w:rsidR="0057768A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Josip Broz, OIB 21879215752, </w:t>
      </w:r>
      <w:proofErr w:type="spellStart"/>
      <w:r>
        <w:t>Ravninsko</w:t>
      </w:r>
      <w:proofErr w:type="spellEnd"/>
      <w:r>
        <w:t xml:space="preserve">, </w:t>
      </w:r>
      <w:proofErr w:type="spellStart"/>
      <w:r>
        <w:t>Ravninsko</w:t>
      </w:r>
      <w:proofErr w:type="spellEnd"/>
      <w:r>
        <w:t xml:space="preserve"> 20  </w:t>
      </w:r>
    </w:p>
    <w:p w:rsidRDefault="0057768A" w:rsidP="0057768A" w:rsidR="0057768A">
      <w:pPr>
        <w:jc w:val="both"/>
      </w:pPr>
      <w:r>
        <w:t>5.</w:t>
      </w:r>
      <w:r>
        <w:tab/>
        <w:t>e-oglasna ploča uz prijedlog</w:t>
      </w:r>
    </w:p>
    <w:p w:rsidRDefault="0057768A" w:rsidP="0057768A" w:rsidR="0057768A">
      <w:pPr>
        <w:jc w:val="both"/>
      </w:pPr>
      <w:r>
        <w:t>6.</w:t>
      </w:r>
      <w:r>
        <w:tab/>
        <w:t xml:space="preserve">R 23.10.   </w:t>
      </w:r>
    </w:p>
    <w:p w:rsidRDefault="0057768A" w:rsidP="0057768A" w:rsidR="0057768A">
      <w:pPr>
        <w:jc w:val="both"/>
      </w:pPr>
    </w:p>
    <w:p w:rsidRDefault="0057768A" w:rsidP="0057768A" w:rsidR="0057768A">
      <w:pPr>
        <w:jc w:val="both"/>
      </w:pPr>
    </w:p>
    <w:p w:rsidRDefault="0057768A" w:rsidP="00963A74" w:rsidR="0057768A">
      <w:pPr>
        <w:jc w:val="both"/>
      </w:pPr>
    </w:p>
    <w:p w:rsidRDefault="0057768A" w:rsidP="00963A74" w:rsidR="0057768A">
      <w:pPr>
        <w:jc w:val="both"/>
      </w:pPr>
    </w:p>
    <w:sectPr w:rsidSect="00547DC7" w:rsidR="0057768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AB" w:rsidP="00C06AA6" w:rsidR="00F23FAB">
      <w:r>
        <w:separator/>
      </w:r>
    </w:p>
  </w:endnote>
  <w:endnote w:id="0" w:type="continuationSeparator">
    <w:p w:rsidRDefault="00F23FAB" w:rsidP="00C06AA6" w:rsidR="00F23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AB" w:rsidP="00C06AA6" w:rsidR="00F23FAB">
      <w:r>
        <w:separator/>
      </w:r>
    </w:p>
  </w:footnote>
  <w:footnote w:id="0" w:type="continuationSeparator">
    <w:p w:rsidRDefault="00F23FAB" w:rsidP="00C06AA6" w:rsidR="00F23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DDC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0F0530">
      <w:t>584</w:t>
    </w:r>
    <w:r w:rsidR="00D30229">
      <w:t>/18-</w:t>
    </w:r>
    <w:r w:rsidR="008312FC">
      <w:t xml:space="preserve">4 </w:t>
    </w:r>
    <w:r w:rsidR="00BB7092">
      <w:t xml:space="preserve">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7C31BC"/>
    <w:multiLevelType w:val="hybridMultilevel"/>
    <w:tmpl w:val="7A4669DC"/>
    <w:lvl w:tplc="90CC825C" w:ilvl="0">
      <w:start w:val="23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8"/>
  </w:num>
  <w:num w:numId="17">
    <w:abstractNumId w:val="11"/>
  </w:num>
  <w:num w:numId="18">
    <w:abstractNumId w:val="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0F0530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75969"/>
    <w:rsid w:val="0018530D"/>
    <w:rsid w:val="0019532E"/>
    <w:rsid w:val="001A46BA"/>
    <w:rsid w:val="001A70D8"/>
    <w:rsid w:val="001C1D50"/>
    <w:rsid w:val="001C7325"/>
    <w:rsid w:val="001C73F4"/>
    <w:rsid w:val="001C7F1E"/>
    <w:rsid w:val="001E375C"/>
    <w:rsid w:val="001F430D"/>
    <w:rsid w:val="00200C6A"/>
    <w:rsid w:val="002042D7"/>
    <w:rsid w:val="00217E66"/>
    <w:rsid w:val="00240E3F"/>
    <w:rsid w:val="00240F4A"/>
    <w:rsid w:val="00252153"/>
    <w:rsid w:val="002614FD"/>
    <w:rsid w:val="002621F6"/>
    <w:rsid w:val="00263BAA"/>
    <w:rsid w:val="00267D26"/>
    <w:rsid w:val="0027449C"/>
    <w:rsid w:val="002A2AF5"/>
    <w:rsid w:val="002B2E9D"/>
    <w:rsid w:val="002B4543"/>
    <w:rsid w:val="002D2610"/>
    <w:rsid w:val="002E5413"/>
    <w:rsid w:val="002F51D6"/>
    <w:rsid w:val="002F653E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43B8"/>
    <w:rsid w:val="003D770E"/>
    <w:rsid w:val="003E3F92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3DDC"/>
    <w:rsid w:val="00575D73"/>
    <w:rsid w:val="0057768A"/>
    <w:rsid w:val="00587D8C"/>
    <w:rsid w:val="00590757"/>
    <w:rsid w:val="00592781"/>
    <w:rsid w:val="005931E7"/>
    <w:rsid w:val="00595609"/>
    <w:rsid w:val="005976AC"/>
    <w:rsid w:val="00597AE0"/>
    <w:rsid w:val="005B59B6"/>
    <w:rsid w:val="005C17B2"/>
    <w:rsid w:val="005D0407"/>
    <w:rsid w:val="005D7EC1"/>
    <w:rsid w:val="005E0CFB"/>
    <w:rsid w:val="005F0ABC"/>
    <w:rsid w:val="005F3B49"/>
    <w:rsid w:val="006055BB"/>
    <w:rsid w:val="006075E6"/>
    <w:rsid w:val="00632865"/>
    <w:rsid w:val="00643311"/>
    <w:rsid w:val="00652724"/>
    <w:rsid w:val="00676AEB"/>
    <w:rsid w:val="006941F4"/>
    <w:rsid w:val="0069656A"/>
    <w:rsid w:val="00697A8C"/>
    <w:rsid w:val="006C48CC"/>
    <w:rsid w:val="006D65FC"/>
    <w:rsid w:val="006E1F0C"/>
    <w:rsid w:val="006E210F"/>
    <w:rsid w:val="006E66B3"/>
    <w:rsid w:val="006F3982"/>
    <w:rsid w:val="006F44D8"/>
    <w:rsid w:val="007106FA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199C"/>
    <w:rsid w:val="00826384"/>
    <w:rsid w:val="008312FC"/>
    <w:rsid w:val="00832751"/>
    <w:rsid w:val="008409A8"/>
    <w:rsid w:val="00845499"/>
    <w:rsid w:val="00847D9A"/>
    <w:rsid w:val="00860129"/>
    <w:rsid w:val="008729AB"/>
    <w:rsid w:val="00875548"/>
    <w:rsid w:val="008A17A7"/>
    <w:rsid w:val="008A66B9"/>
    <w:rsid w:val="008D3E2B"/>
    <w:rsid w:val="008F79EC"/>
    <w:rsid w:val="00901EF5"/>
    <w:rsid w:val="00905F2B"/>
    <w:rsid w:val="00911AC2"/>
    <w:rsid w:val="00937840"/>
    <w:rsid w:val="00954F64"/>
    <w:rsid w:val="00956208"/>
    <w:rsid w:val="00956241"/>
    <w:rsid w:val="00963A74"/>
    <w:rsid w:val="00971FD9"/>
    <w:rsid w:val="00973723"/>
    <w:rsid w:val="0097499F"/>
    <w:rsid w:val="00977559"/>
    <w:rsid w:val="00980E4D"/>
    <w:rsid w:val="00983BCA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17E1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3FC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1C52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72A45"/>
    <w:rsid w:val="00C81C0A"/>
    <w:rsid w:val="00CA01EF"/>
    <w:rsid w:val="00CA39E6"/>
    <w:rsid w:val="00CE4CFB"/>
    <w:rsid w:val="00D022CE"/>
    <w:rsid w:val="00D231AE"/>
    <w:rsid w:val="00D24D2F"/>
    <w:rsid w:val="00D30229"/>
    <w:rsid w:val="00D74B3F"/>
    <w:rsid w:val="00D97782"/>
    <w:rsid w:val="00DA0998"/>
    <w:rsid w:val="00DA4636"/>
    <w:rsid w:val="00DA6482"/>
    <w:rsid w:val="00DD39C0"/>
    <w:rsid w:val="00DD49B7"/>
    <w:rsid w:val="00E07AC2"/>
    <w:rsid w:val="00E12BC0"/>
    <w:rsid w:val="00E13A1D"/>
    <w:rsid w:val="00E23AF8"/>
    <w:rsid w:val="00E5633E"/>
    <w:rsid w:val="00E60C19"/>
    <w:rsid w:val="00E65817"/>
    <w:rsid w:val="00E75FA5"/>
    <w:rsid w:val="00E8189C"/>
    <w:rsid w:val="00E906E4"/>
    <w:rsid w:val="00E9379E"/>
    <w:rsid w:val="00E96356"/>
    <w:rsid w:val="00EA028A"/>
    <w:rsid w:val="00EB4BA7"/>
    <w:rsid w:val="00EC0FE7"/>
    <w:rsid w:val="00EC25A2"/>
    <w:rsid w:val="00EC26B5"/>
    <w:rsid w:val="00ED4C16"/>
    <w:rsid w:val="00EE473C"/>
    <w:rsid w:val="00EF2C43"/>
    <w:rsid w:val="00EF2EAE"/>
    <w:rsid w:val="00F135E1"/>
    <w:rsid w:val="00F23FAB"/>
    <w:rsid w:val="00F27082"/>
    <w:rsid w:val="00F33AAC"/>
    <w:rsid w:val="00F375AF"/>
    <w:rsid w:val="00F439F3"/>
    <w:rsid w:val="00F46E60"/>
    <w:rsid w:val="00F52240"/>
    <w:rsid w:val="00F5399B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A4804"/>
    <w:rsid w:val="00FC153F"/>
    <w:rsid w:val="00FC5EFA"/>
    <w:rsid w:val="00FC6F35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A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A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6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67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68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23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PETA AVENIJA MARKETING j.d.o.o.</izvorni_sadrzaj>
    <derivirana_varijabla naziv="DomainObject.Predmet.ProtustrankaFormated_1">  PETA AVENIJA MARKETING j.d.o.o.</derivirana_varijabla>
  </DomainObject.Predmet.ProtustrankaFormated>
  <DomainObject.Predmet.ProtustrankaFormatedOIB>
    <izvorni_sadrzaj>  PETA AVENIJA MARKETING j.d.o.o., OIB 33953925965</izvorni_sadrzaj>
    <derivirana_varijabla naziv="DomainObject.Predmet.ProtustrankaFormatedOIB_1">  PETA AVENIJA MARKETING j.d.o.o., OIB 33953925965</derivirana_varijabla>
  </DomainObject.Predmet.ProtustrankaFormatedOIB>
  <DomainObject.Predmet.ProtustrankaFormatedWithAdress>
    <izvorni_sadrzaj> PETA AVENIJA MARKETING j.d.o.o., Mihaljekov Jarek 67, 49000 Krapina</izvorni_sadrzaj>
    <derivirana_varijabla naziv="DomainObject.Predmet.ProtustrankaFormatedWithAdress_1"> PETA AVENIJA MARKETING j.d.o.o., Mihaljekov Jarek 67, 49000 Krapina</derivirana_varijabla>
  </DomainObject.Predmet.ProtustrankaFormatedWithAdress>
  <DomainObject.Predmet.ProtustrankaFormatedWithAdressOIB>
    <izvorni_sadrzaj> PETA AVENIJA MARKETING j.d.o.o., OIB 33953925965, Mihaljekov Jarek 67, 49000 Krapina</izvorni_sadrzaj>
    <derivirana_varijabla naziv="DomainObject.Predmet.ProtustrankaFormatedWithAdressOIB_1"> PETA AVENIJA MARKETING j.d.o.o., OIB 33953925965, Mihaljekov Jarek 67, 49000 Krapina</derivirana_varijabla>
  </DomainObject.Predmet.ProtustrankaFormatedWithAdressOIB>
  <DomainObject.Predmet.ProtustrankaWithAdress>
    <izvorni_sadrzaj>PETA AVENIJA MARKETING j.d.o.o. Mihaljekov Jarek 67, 49000 Krapina</izvorni_sadrzaj>
    <derivirana_varijabla naziv="DomainObject.Predmet.ProtustrankaWithAdress_1">PETA AVENIJA MARKETING j.d.o.o. Mihaljekov Jarek 67, 49000 Krapina</derivirana_varijabla>
  </DomainObject.Predmet.ProtustrankaWithAdress>
  <DomainObject.Predmet.ProtustrankaWithAdressOIB>
    <izvorni_sadrzaj>PETA AVENIJA MARKETING j.d.o.o., OIB 33953925965, Mihaljekov Jarek 67, 49000 Krapina</izvorni_sadrzaj>
    <derivirana_varijabla naziv="DomainObject.Predmet.ProtustrankaWithAdressOIB_1">PETA AVENIJA MARKETING j.d.o.o., OIB 33953925965, Mihaljekov Jarek 67, 49000 Krapina</derivirana_varijabla>
  </DomainObject.Predmet.ProtustrankaWithAdressOIB>
  <DomainObject.Predmet.ProtustrankaNazivFormated>
    <izvorni_sadrzaj>PETA AVENIJA MARKETING j.d.o.o.</izvorni_sadrzaj>
    <derivirana_varijabla naziv="DomainObject.Predmet.ProtustrankaNazivFormated_1">PETA AVENIJA MARKETING j.d.o.o.</derivirana_varijabla>
  </DomainObject.Predmet.ProtustrankaNazivFormated>
  <DomainObject.Predmet.ProtustrankaNazivFormatedOIB>
    <izvorni_sadrzaj>PETA AVENIJA MARKETING j.d.o.o., OIB 33953925965</izvorni_sadrzaj>
    <derivirana_varijabla naziv="DomainObject.Predmet.ProtustrankaNazivFormatedOIB_1">PETA AVENIJA MARKETING j.d.o.o., OIB 33953925965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MARKETING j.d.o.o.</item>
    </izvorni_sadrzaj>
    <derivirana_varijabla naziv="DomainObject.Predmet.ProtuStrankaListFormated_1">
      <item>PETA AVENIJA MARKETING j.d.o.o.</item>
    </derivirana_varijabla>
  </DomainObject.Predmet.ProtuStrankaListFormated>
  <DomainObject.Predmet.ProtuStrankaListFormatedOIB>
    <izvorni_sadrzaj>
      <item>PETA AVENIJA MARKETING j.d.o.o., OIB 33953925965</item>
    </izvorni_sadrzaj>
    <derivirana_varijabla naziv="DomainObject.Predmet.ProtuStrankaListFormatedOIB_1">
      <item>PETA AVENIJA MARKETING j.d.o.o., OIB 33953925965</item>
    </derivirana_varijabla>
  </DomainObject.Predmet.ProtuStrankaListFormatedOIB>
  <DomainObject.Predmet.ProtuStrankaListFormatedWithAdress>
    <izvorni_sadrzaj>
      <item>PETA AVENIJA MARKETING j.d.o.o., Mihaljekov Jarek 67, 49000 Krapina</item>
    </izvorni_sadrzaj>
    <derivirana_varijabla naziv="DomainObject.Predmet.ProtuStrankaListFormatedWithAdress_1">
      <item>PETA AVENIJA MARKETING j.d.o.o., Mihaljekov Jarek 67, 49000 Krapina</item>
    </derivirana_varijabla>
  </DomainObject.Predmet.ProtuStrankaListFormatedWithAdress>
  <DomainObject.Predmet.ProtuStrankaListFormatedWithAdressOIB>
    <izvorni_sadrzaj>
      <item>PETA AVENIJA MARKETING j.d.o.o., OIB 33953925965, Mihaljekov Jarek 67, 49000 Krapina</item>
    </izvorni_sadrzaj>
    <derivirana_varijabla naziv="DomainObject.Predmet.ProtuStrankaListFormatedWithAdressOIB_1">
      <item>PETA AVENIJA MARKETING j.d.o.o., OIB 33953925965, Mihaljekov Jarek 67, 49000 Krapina</item>
    </derivirana_varijabla>
  </DomainObject.Predmet.ProtuStrankaListFormatedWithAdressOIB>
  <DomainObject.Predmet.ProtuStrankaListNazivFormated>
    <izvorni_sadrzaj>
      <item>PETA AVENIJA MARKETING j.d.o.o.</item>
    </izvorni_sadrzaj>
    <derivirana_varijabla naziv="DomainObject.Predmet.ProtuStrankaListNazivFormated_1">
      <item>PETA AVENIJA MARKETING j.d.o.o.</item>
    </derivirana_varijabla>
  </DomainObject.Predmet.ProtuStrankaListNazivFormated>
  <DomainObject.Predmet.ProtuStrankaListNazivFormatedOIB>
    <izvorni_sadrzaj>
      <item>PETA AVENIJA MARKETING j.d.o.o., OIB 33953925965</item>
    </izvorni_sadrzaj>
    <derivirana_varijabla naziv="DomainObject.Predmet.ProtuStrankaListNazivFormatedOIB_1">
      <item>PETA AVENIJA MARKETING j.d.o.o., OIB 33953925965</item>
    </derivirana_varijabla>
  </DomainObject.Predmet.ProtuStrankaListNazivFormatedOIB>
  <DomainObject.Predmet.OstaliListFormated>
    <izvorni_sadrzaj>
      <item>Josip Broz</item>
    </izvorni_sadrzaj>
    <derivirana_varijabla naziv="DomainObject.Predmet.OstaliListFormated_1">
      <item>Josip Broz</item>
    </derivirana_varijabla>
  </DomainObject.Predmet.OstaliListFormated>
  <DomainObject.Predmet.OstaliListFormatedOIB>
    <izvorni_sadrzaj>
      <item>Josip Broz, OIB 21879215752</item>
    </izvorni_sadrzaj>
    <derivirana_varijabla naziv="DomainObject.Predmet.OstaliListFormatedOIB_1">
      <item>Josip Broz, OIB 21879215752</item>
    </derivirana_varijabla>
  </DomainObject.Predmet.OstaliListFormatedOIB>
  <DomainObject.Predmet.OstaliListFormatedWithAdress>
    <izvorni_sadrzaj>
      <item>Josip Broz, Ravninsko 20, 49225 Ravninsko</item>
    </izvorni_sadrzaj>
    <derivirana_varijabla naziv="DomainObject.Predmet.OstaliListFormatedWithAdress_1">
      <item>Josip Broz, Ravninsko 20, 49225 Ravninsko</item>
    </derivirana_varijabla>
  </DomainObject.Predmet.OstaliListFormatedWithAdress>
  <DomainObject.Predmet.OstaliListFormatedWithAdressOIB>
    <izvorni_sadrzaj>
      <item>Josip Broz, OIB 21879215752, Ravninsko 20, 49225 Ravninsko</item>
    </izvorni_sadrzaj>
    <derivirana_varijabla naziv="DomainObject.Predmet.OstaliListFormatedWithAdressOIB_1">
      <item>Josip Broz, OIB 21879215752, Ravninsko 20, 49225 Ravninsko</item>
    </derivirana_varijabla>
  </DomainObject.Predmet.OstaliListFormatedWithAdressOIB>
  <DomainObject.Predmet.OstaliListNazivFormated>
    <izvorni_sadrzaj>
      <item>Josip Broz</item>
    </izvorni_sadrzaj>
    <derivirana_varijabla naziv="DomainObject.Predmet.OstaliListNazivFormated_1">
      <item>Josip Broz</item>
    </derivirana_varijabla>
  </DomainObject.Predmet.OstaliListNazivFormated>
  <DomainObject.Predmet.OstaliListNazivFormatedOIB>
    <izvorni_sadrzaj>
      <item>Josip Broz, OIB 21879215752</item>
    </izvorni_sadrzaj>
    <derivirana_varijabla naziv="DomainObject.Predmet.OstaliListNazivFormatedOIB_1">
      <item>Josip Broz, OIB 21879215752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MARKETING j.d.o.o.</izvorni_sadrzaj>
    <derivirana_varijabla naziv="DomainObject.Predmet.ProtustrankaIDrugi_1">PETA AVENIJA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MARKETING j.d.o.o., OIB 33953925965, Mihaljekov Jarek 67, 49000 Krapina</izvorni_sadrzaj>
    <derivirana_varijabla naziv="DomainObject.Predmet.ProtustrankaIDrugiAdressOIB_1">PETA AVENIJA MARKETING j.d.o.o., OIB 33953925965, Mihaljekov Jarek 67,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MARKETING j.d.o.o.</item>
      <item>FINA Regionalni centar Zagreb</item>
      <item>Josip Broz</item>
    </izvorni_sadrzaj>
    <derivirana_varijabla naziv="DomainObject.Predmet.SudioniciListNaziv_1">
      <item>PETA AVENIJA MARKETING j.d.o.o.</item>
      <item>FINA Regionalni centar Zagreb</item>
      <item>Josip Broz</item>
    </derivirana_varijabla>
  </DomainObject.Predmet.SudioniciListNaziv>
  <DomainObject.Predmet.SudioniciListAdressOIB>
    <izvorni_sadrzaj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izvorni_sadrzaj>
    <derivirana_varijabla naziv="DomainObject.Predmet.SudioniciListAdressOIB_1"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33953925965</item>
      <item>, OIB 85821130368</item>
      <item>, OIB 21879215752</item>
    </izvorni_sadrzaj>
    <derivirana_varijabla naziv="DomainObject.Predmet.SudioniciListNazivOIB_1">
      <item>, OIB 33953925965</item>
      <item>, OIB 85821130368</item>
      <item>, OIB 21879215752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E523D-E3E2-4D66-8DC8-FE438F1B9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3183</properties:Characters>
  <properties:Lines>97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2018-09-17T07:33:00Z</dcterms:created>
  <dc:creator>Korisnik</dc:creator>
  <cp:lastModifiedBy>Sanja Ban</cp:lastModifiedBy>
  <cp:lastPrinted>2018-09-17T10:36:00Z</cp:lastPrinted>
  <dcterms:modified xmlns:xsi="http://www.w3.org/2001/XMLSchema-instance" xsi:type="dcterms:W3CDTF">2018-09-17T10:39:00Z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pokretanje prethodog postupka i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