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14b9" w14:paraId="11214b9" w:rsidRDefault="00120502" w:rsidR="00120502" w:rsidRPr="007E23E7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 w:rsidRPr="007E23E7">
        <w:tc>
          <w:tcPr>
            <w:tcW w:type="dxa" w:w="3060"/>
          </w:tcPr>
          <w:p w:rsidRDefault="00FA1366" w:rsidR="00FA1366" w:rsidRPr="007E23E7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</w:p>
        </w:tc>
      </w:tr>
    </w:tbl>
    <w:p w:rsidRDefault="00473527" w:rsidP="00A116FF" w:rsidR="00473527" w:rsidRPr="007E23E7">
      <w:pPr>
        <w:pStyle w:val="Naslov2"/>
        <w:spacing w:after="0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7E23E7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473527" w:rsidP="00A116FF" w:rsidR="00473527" w:rsidRPr="007E23E7">
      <w:pPr>
        <w:jc w:val="both"/>
      </w:pPr>
      <w:r w:rsidRPr="007E23E7">
        <w:t>Trgovački sud u Zagrebu</w:t>
      </w:r>
    </w:p>
    <w:p w:rsidRDefault="00473527" w:rsidP="00A116FF" w:rsidR="00473527" w:rsidRPr="007E23E7">
      <w:pPr>
        <w:jc w:val="both"/>
      </w:pPr>
      <w:r w:rsidRPr="007E23E7">
        <w:t>Zagreb, Amruševa 2/II</w:t>
      </w:r>
    </w:p>
    <w:p w:rsidRDefault="00930602" w:rsidP="00473527" w:rsidR="00930602" w:rsidRPr="007E23E7">
      <w:pPr>
        <w:jc w:val="right"/>
      </w:pPr>
    </w:p>
    <w:p w:rsidRDefault="00B57CC0" w:rsidP="003F6F7F" w:rsidR="00473527" w:rsidRPr="007E23E7">
      <w:pPr>
        <w:jc w:val="right"/>
        <w:rPr>
          <w:b/>
        </w:rPr>
      </w:pPr>
      <w:r w:rsidRPr="007E23E7">
        <w:t>72</w:t>
      </w:r>
      <w:r w:rsidR="00473527" w:rsidRPr="007E23E7">
        <w:t>. St-</w:t>
      </w:r>
      <w:r w:rsidR="003F6F7F" w:rsidRPr="007E23E7">
        <w:t>76</w:t>
      </w:r>
      <w:r w:rsidR="00DB5BC8" w:rsidRPr="007E23E7">
        <w:t>7</w:t>
      </w:r>
      <w:r w:rsidR="003F6F7F" w:rsidRPr="007E23E7">
        <w:t>/2018</w:t>
      </w:r>
    </w:p>
    <w:p w:rsidRDefault="00FA1366" w:rsidP="00FA1366" w:rsidR="00120502" w:rsidRPr="007E23E7">
      <w:pPr>
        <w:rPr>
          <w:b/>
        </w:rPr>
      </w:pPr>
      <w:r w:rsidRPr="007E23E7">
        <w:rPr>
          <w:b/>
        </w:rPr>
        <w:tab/>
      </w:r>
      <w:r w:rsidRPr="007E23E7">
        <w:rPr>
          <w:b/>
        </w:rPr>
        <w:tab/>
      </w:r>
      <w:r w:rsidRPr="007E23E7">
        <w:rPr>
          <w:b/>
        </w:rPr>
        <w:tab/>
      </w:r>
      <w:r w:rsidRPr="007E23E7">
        <w:rPr>
          <w:b/>
        </w:rPr>
        <w:tab/>
        <w:t xml:space="preserve">          </w:t>
      </w:r>
    </w:p>
    <w:p w:rsidRDefault="00FA1366" w:rsidP="00120502" w:rsidR="00FA1366" w:rsidRPr="007E23E7">
      <w:pPr>
        <w:jc w:val="center"/>
        <w:rPr>
          <w:b/>
          <w:lang w:eastAsia="en-US"/>
        </w:rPr>
      </w:pPr>
      <w:r w:rsidRPr="007E23E7">
        <w:rPr>
          <w:b/>
        </w:rPr>
        <w:t>Z A P I S N I K</w:t>
      </w:r>
    </w:p>
    <w:p w:rsidRDefault="00E21643" w:rsidP="001D0480" w:rsidR="00E21643" w:rsidRPr="007E23E7">
      <w:pPr>
        <w:jc w:val="center"/>
        <w:rPr>
          <w:b/>
        </w:rPr>
      </w:pPr>
    </w:p>
    <w:p w:rsidRDefault="00E21643" w:rsidP="00930602" w:rsidR="001D0480" w:rsidRPr="007E23E7">
      <w:pPr>
        <w:jc w:val="center"/>
      </w:pPr>
      <w:r w:rsidRPr="007E23E7">
        <w:t>sa ročišta za glasovanje o planu  restrukturiranja</w:t>
      </w:r>
    </w:p>
    <w:p w:rsidRDefault="001D0480" w:rsidP="001D0480" w:rsidR="001D0480" w:rsidRPr="007E23E7">
      <w:pPr>
        <w:jc w:val="center"/>
      </w:pPr>
      <w:r w:rsidRPr="007E23E7">
        <w:t>(čl.</w:t>
      </w:r>
      <w:r w:rsidR="00930602" w:rsidRPr="007E23E7">
        <w:t>55.</w:t>
      </w:r>
      <w:r w:rsidRPr="007E23E7">
        <w:t xml:space="preserve"> Stečajnog Zakona, NN br. 71/15, dalje SZ 15</w:t>
      </w:r>
      <w:r w:rsidR="00930602" w:rsidRPr="007E23E7">
        <w:t>)</w:t>
      </w:r>
    </w:p>
    <w:p w:rsidRDefault="00FA1366" w:rsidP="00FA1366" w:rsidR="00FA1366" w:rsidRPr="007E23E7">
      <w:pPr>
        <w:jc w:val="center"/>
        <w:rPr>
          <w:b/>
        </w:rPr>
      </w:pPr>
    </w:p>
    <w:p w:rsidRDefault="002F3B00" w:rsidP="00930602" w:rsidR="00930602" w:rsidRPr="007E23E7">
      <w:pPr>
        <w:ind w:firstLine="708"/>
        <w:jc w:val="center"/>
      </w:pPr>
      <w:r w:rsidRPr="007E23E7">
        <w:t>o</w:t>
      </w:r>
      <w:r w:rsidR="00FA1366" w:rsidRPr="007E23E7">
        <w:t xml:space="preserve">držanog dana </w:t>
      </w:r>
      <w:r w:rsidR="00DB5BC8" w:rsidRPr="007E23E7">
        <w:t>13</w:t>
      </w:r>
      <w:r w:rsidR="00A64B67" w:rsidRPr="007E23E7">
        <w:t>.</w:t>
      </w:r>
      <w:r w:rsidR="00DB5BC8" w:rsidRPr="007E23E7">
        <w:t xml:space="preserve"> studenoga</w:t>
      </w:r>
      <w:r w:rsidR="00B57CC0" w:rsidRPr="007E23E7">
        <w:t xml:space="preserve"> 201</w:t>
      </w:r>
      <w:r w:rsidR="00A64B67" w:rsidRPr="007E23E7">
        <w:t>8</w:t>
      </w:r>
      <w:r w:rsidR="00FA1366" w:rsidRPr="007E23E7">
        <w:t xml:space="preserve">. na Trgovačkom sudu u Zagrebu u </w:t>
      </w:r>
      <w:r w:rsidR="00930602" w:rsidRPr="007E23E7">
        <w:t>postupku predstečajne nagodbe nad dužnikom</w:t>
      </w:r>
    </w:p>
    <w:p w:rsidRDefault="00DB5BC8" w:rsidP="00FA1366" w:rsidR="003F6F7F" w:rsidRPr="007E23E7">
      <w:pPr>
        <w:jc w:val="both"/>
      </w:pPr>
      <w:r w:rsidRPr="007E23E7">
        <w:t>ENERGOREMONT d.d., Karlovac (Grad Karlovac), Mala Švarča 155, OIB: 85895363172</w:t>
      </w:r>
    </w:p>
    <w:p w:rsidRDefault="003F6F7F" w:rsidP="00FA1366" w:rsidR="003F6F7F" w:rsidRPr="007E23E7">
      <w:pPr>
        <w:jc w:val="both"/>
      </w:pPr>
    </w:p>
    <w:p w:rsidRDefault="00FA1366" w:rsidP="00FA1366" w:rsidR="00FA1366" w:rsidRPr="007E23E7">
      <w:pPr>
        <w:jc w:val="both"/>
      </w:pPr>
      <w:r w:rsidRPr="007E23E7">
        <w:t>Nazočni od suda:</w:t>
      </w:r>
    </w:p>
    <w:p w:rsidRDefault="00B57CC0" w:rsidP="00FA1366" w:rsidR="00FA1366" w:rsidRPr="007E23E7">
      <w:pPr>
        <w:jc w:val="both"/>
      </w:pPr>
      <w:r w:rsidRPr="007E23E7">
        <w:t>Nikola Ribarić</w:t>
      </w:r>
      <w:r w:rsidR="00FA1366" w:rsidRPr="007E23E7">
        <w:t>, sudac</w:t>
      </w:r>
    </w:p>
    <w:p w:rsidRDefault="00120502" w:rsidP="00FA1366" w:rsidR="00FA1366" w:rsidRPr="007E23E7">
      <w:pPr>
        <w:jc w:val="both"/>
      </w:pPr>
      <w:r w:rsidRPr="007E23E7">
        <w:t>Maja Hajtek</w:t>
      </w:r>
      <w:r w:rsidR="00FA1366" w:rsidRPr="007E23E7">
        <w:t>, zapisničar</w:t>
      </w:r>
    </w:p>
    <w:p w:rsidRDefault="00FA1366" w:rsidP="00FA1366" w:rsidR="00FA1366" w:rsidRPr="007E23E7">
      <w:pPr>
        <w:jc w:val="both"/>
      </w:pPr>
    </w:p>
    <w:p w:rsidRDefault="00DD7DD4" w:rsidP="00DD7DD4" w:rsidR="00DD7DD4" w:rsidRPr="007E23E7">
      <w:r w:rsidRPr="007E23E7">
        <w:t xml:space="preserve">Utvrđuje se da </w:t>
      </w:r>
      <w:r w:rsidR="00683C2C" w:rsidRPr="007E23E7">
        <w:t>ni</w:t>
      </w:r>
      <w:r w:rsidRPr="007E23E7">
        <w:t xml:space="preserve">je na ročište pristupio povjerenik predstečajne nagodbe </w:t>
      </w:r>
      <w:r w:rsidR="00DB5BC8" w:rsidRPr="007E23E7">
        <w:t>Zlatko Kosec</w:t>
      </w:r>
      <w:r w:rsidR="00683C2C" w:rsidRPr="007E23E7">
        <w:t>.</w:t>
      </w:r>
    </w:p>
    <w:p w:rsidRDefault="00DD7DD4" w:rsidP="00DD7DD4" w:rsidR="00DD7DD4" w:rsidRPr="007E23E7"/>
    <w:p w:rsidRDefault="00DD7DD4" w:rsidP="00DD7DD4" w:rsidR="00DD7DD4" w:rsidRPr="007E23E7">
      <w:pPr>
        <w:ind w:hanging="705" w:left="705"/>
        <w:jc w:val="both"/>
      </w:pPr>
      <w:r w:rsidRPr="007E23E7">
        <w:t>Za dužnika</w:t>
      </w:r>
      <w:r w:rsidR="00DB5BC8" w:rsidRPr="007E23E7">
        <w:t xml:space="preserve">: Tihomir Vojnović, OIB: 30097561188, Karlovac, Udbinja </w:t>
      </w:r>
      <w:r w:rsidR="002F1E7E" w:rsidRPr="007E23E7">
        <w:t>13</w:t>
      </w:r>
      <w:r w:rsidR="007D4F5C">
        <w:t xml:space="preserve">- </w:t>
      </w:r>
      <w:r w:rsidR="002F1E7E">
        <w:t>osobno uz punomoćnika</w:t>
      </w:r>
      <w:r w:rsidR="00DB5BC8" w:rsidRPr="007E23E7">
        <w:t xml:space="preserve"> – Goran Jujnović </w:t>
      </w:r>
      <w:r w:rsidR="00D17AEB" w:rsidRPr="007E23E7">
        <w:t xml:space="preserve">   </w:t>
      </w:r>
      <w:r w:rsidR="00DB5BC8" w:rsidRPr="007E23E7">
        <w:t>Lučić, odvj.</w:t>
      </w:r>
    </w:p>
    <w:p w:rsidRDefault="00FA1366" w:rsidP="00FA1366" w:rsidR="00FA1366" w:rsidRPr="007E23E7">
      <w:pPr>
        <w:jc w:val="both"/>
      </w:pPr>
    </w:p>
    <w:p w:rsidRDefault="00FA1366" w:rsidP="00FA1366" w:rsidR="00FA1366" w:rsidRPr="007E23E7">
      <w:pPr>
        <w:jc w:val="both"/>
      </w:pPr>
      <w:r w:rsidRPr="007E23E7">
        <w:t>Započeto u</w:t>
      </w:r>
      <w:r w:rsidR="00276A06" w:rsidRPr="007E23E7">
        <w:t xml:space="preserve"> </w:t>
      </w:r>
      <w:r w:rsidR="00EB6AFC" w:rsidRPr="007E23E7">
        <w:t>1</w:t>
      </w:r>
      <w:r w:rsidR="00DB5BC8" w:rsidRPr="007E23E7">
        <w:t>0</w:t>
      </w:r>
      <w:r w:rsidR="00EB6AFC" w:rsidRPr="007E23E7">
        <w:t>,</w:t>
      </w:r>
      <w:r w:rsidR="00BB04EA" w:rsidRPr="007E23E7">
        <w:t>0</w:t>
      </w:r>
      <w:r w:rsidR="002A2FFA" w:rsidRPr="007E23E7">
        <w:t>0 sati</w:t>
      </w:r>
      <w:r w:rsidRPr="007E23E7">
        <w:t>.</w:t>
      </w:r>
    </w:p>
    <w:p w:rsidRDefault="00FA1366" w:rsidP="00FA1366" w:rsidR="00FA1366" w:rsidRPr="007E23E7">
      <w:pPr>
        <w:jc w:val="both"/>
      </w:pPr>
    </w:p>
    <w:p w:rsidRDefault="00FA1366" w:rsidP="00FA1366" w:rsidR="00FA1366" w:rsidRPr="007E23E7">
      <w:pPr>
        <w:jc w:val="both"/>
      </w:pPr>
      <w:r w:rsidRPr="007E23E7">
        <w:tab/>
        <w:t xml:space="preserve">Stečajni sudac utvrđuje da su pristupili slijedeći vjerovnici: </w:t>
      </w:r>
    </w:p>
    <w:p w:rsidRDefault="00DD7DD4" w:rsidP="00280281" w:rsidR="00DD7DD4" w:rsidRPr="007E23E7">
      <w:pPr>
        <w:pStyle w:val="Bezproreda"/>
        <w:rPr>
          <w:szCs w:val="24"/>
        </w:rPr>
      </w:pPr>
    </w:p>
    <w:p w:rsidRDefault="00280281" w:rsidP="00280281" w:rsidR="00280281" w:rsidRPr="007E23E7">
      <w:pPr>
        <w:pStyle w:val="Bezproreda"/>
        <w:numPr>
          <w:ilvl w:val="0"/>
          <w:numId w:val="34"/>
        </w:numPr>
        <w:jc w:val="both"/>
        <w:rPr>
          <w:rFonts w:eastAsiaTheme="minorHAnsi"/>
          <w:szCs w:val="24"/>
        </w:rPr>
      </w:pPr>
      <w:r w:rsidRPr="007E23E7">
        <w:rPr>
          <w:rFonts w:eastAsiaTheme="minorHAnsi"/>
          <w:szCs w:val="24"/>
        </w:rPr>
        <w:t>HIDRAULIKA DRVOŠPED d.o.o. za proizvodnju, trgovinu i usluge</w:t>
      </w:r>
      <w:r w:rsidR="0013101A" w:rsidRPr="007E23E7">
        <w:rPr>
          <w:rFonts w:eastAsiaTheme="minorHAnsi"/>
          <w:szCs w:val="24"/>
        </w:rPr>
        <w:t xml:space="preserve">, OIB: </w:t>
      </w:r>
      <w:r w:rsidRPr="007E23E7">
        <w:rPr>
          <w:rFonts w:eastAsiaTheme="minorHAnsi"/>
          <w:szCs w:val="24"/>
        </w:rPr>
        <w:t>64423111898</w:t>
      </w:r>
      <w:r w:rsidR="0013101A" w:rsidRPr="007E23E7">
        <w:rPr>
          <w:rFonts w:eastAsiaTheme="minorHAnsi"/>
          <w:szCs w:val="24"/>
        </w:rPr>
        <w:t>,</w:t>
      </w:r>
      <w:r w:rsidRPr="007E23E7">
        <w:rPr>
          <w:rFonts w:eastAsiaTheme="minorHAnsi"/>
          <w:szCs w:val="24"/>
        </w:rPr>
        <w:t>Jelaši 37c, 47000 Karlovac</w:t>
      </w:r>
      <w:r w:rsidR="007F555A">
        <w:rPr>
          <w:rFonts w:eastAsiaTheme="minorHAnsi"/>
          <w:szCs w:val="24"/>
        </w:rPr>
        <w:t>,</w:t>
      </w:r>
      <w:r w:rsidR="007D4F5C">
        <w:rPr>
          <w:rFonts w:eastAsiaTheme="minorHAnsi"/>
          <w:szCs w:val="24"/>
        </w:rPr>
        <w:t xml:space="preserve"> punomoćnik Jasmin Jusovhodžić, punomoć u spisu</w:t>
      </w:r>
    </w:p>
    <w:p w:rsidRDefault="00280281" w:rsidP="00280281" w:rsidR="00280281" w:rsidRPr="007E23E7">
      <w:pPr>
        <w:pStyle w:val="Bezproreda"/>
        <w:numPr>
          <w:ilvl w:val="0"/>
          <w:numId w:val="34"/>
        </w:numPr>
        <w:jc w:val="both"/>
        <w:rPr>
          <w:rFonts w:eastAsiaTheme="minorHAnsi"/>
          <w:szCs w:val="24"/>
        </w:rPr>
      </w:pPr>
      <w:r w:rsidRPr="007E23E7">
        <w:rPr>
          <w:rFonts w:eastAsiaTheme="minorHAnsi"/>
          <w:szCs w:val="24"/>
        </w:rPr>
        <w:t>HRVATSKE ŠUME društvo s ograničenom odgovornošću</w:t>
      </w:r>
      <w:r w:rsidR="0013101A" w:rsidRPr="007E23E7">
        <w:rPr>
          <w:rFonts w:eastAsiaTheme="minorHAnsi"/>
          <w:szCs w:val="24"/>
        </w:rPr>
        <w:t xml:space="preserve">, OIB: </w:t>
      </w:r>
      <w:r w:rsidRPr="007E23E7">
        <w:rPr>
          <w:rFonts w:eastAsiaTheme="minorHAnsi"/>
          <w:szCs w:val="24"/>
        </w:rPr>
        <w:t>69693144506</w:t>
      </w:r>
      <w:r w:rsidRPr="007E23E7">
        <w:rPr>
          <w:rFonts w:eastAsiaTheme="minorHAnsi"/>
          <w:szCs w:val="24"/>
        </w:rPr>
        <w:tab/>
      </w:r>
      <w:r w:rsidR="0013101A" w:rsidRPr="007E23E7">
        <w:rPr>
          <w:rFonts w:eastAsiaTheme="minorHAnsi"/>
          <w:szCs w:val="24"/>
        </w:rPr>
        <w:t xml:space="preserve">, </w:t>
      </w:r>
      <w:r w:rsidRPr="007E23E7">
        <w:rPr>
          <w:rFonts w:eastAsiaTheme="minorHAnsi"/>
          <w:szCs w:val="24"/>
        </w:rPr>
        <w:t>Ulica Kneza Branimira 1, 10000 Zagreb</w:t>
      </w:r>
      <w:r w:rsidR="007D4F5C">
        <w:rPr>
          <w:rFonts w:eastAsiaTheme="minorHAnsi"/>
          <w:szCs w:val="24"/>
        </w:rPr>
        <w:t>, Lorena Panažić, SU- 50/2012</w:t>
      </w:r>
    </w:p>
    <w:p w:rsidRDefault="00280281" w:rsidP="00280281" w:rsidR="00280281" w:rsidRPr="007E23E7">
      <w:pPr>
        <w:pStyle w:val="Bezproreda"/>
        <w:numPr>
          <w:ilvl w:val="0"/>
          <w:numId w:val="34"/>
        </w:numPr>
        <w:jc w:val="both"/>
        <w:rPr>
          <w:rFonts w:eastAsiaTheme="minorHAnsi"/>
          <w:szCs w:val="24"/>
        </w:rPr>
      </w:pPr>
      <w:r w:rsidRPr="007E23E7">
        <w:rPr>
          <w:rFonts w:eastAsiaTheme="minorHAnsi"/>
          <w:szCs w:val="24"/>
        </w:rPr>
        <w:t>INA-INDUSTRIJA NAFTE, d.d.</w:t>
      </w:r>
      <w:r w:rsidR="0013101A" w:rsidRPr="007E23E7">
        <w:rPr>
          <w:rFonts w:eastAsiaTheme="minorHAnsi"/>
          <w:szCs w:val="24"/>
        </w:rPr>
        <w:t xml:space="preserve">, OIB: </w:t>
      </w:r>
      <w:r w:rsidRPr="007E23E7">
        <w:rPr>
          <w:rFonts w:eastAsiaTheme="minorHAnsi"/>
          <w:szCs w:val="24"/>
        </w:rPr>
        <w:t>2775956062</w:t>
      </w:r>
      <w:r w:rsidR="0013101A" w:rsidRPr="007E23E7">
        <w:rPr>
          <w:rFonts w:eastAsiaTheme="minorHAnsi"/>
          <w:szCs w:val="24"/>
        </w:rPr>
        <w:t xml:space="preserve">, </w:t>
      </w:r>
      <w:r w:rsidRPr="007E23E7">
        <w:rPr>
          <w:rFonts w:eastAsiaTheme="minorHAnsi"/>
          <w:szCs w:val="24"/>
        </w:rPr>
        <w:t>Avenija V. Holjevca 10, 10000 Zagreb</w:t>
      </w:r>
      <w:r w:rsidR="007D4F5C">
        <w:rPr>
          <w:rFonts w:eastAsiaTheme="minorHAnsi"/>
          <w:szCs w:val="24"/>
        </w:rPr>
        <w:t xml:space="preserve"> – Saša Siladi, odv. </w:t>
      </w:r>
      <w:r w:rsidR="00DF26CD">
        <w:rPr>
          <w:rFonts w:eastAsiaTheme="minorHAnsi"/>
          <w:szCs w:val="24"/>
        </w:rPr>
        <w:t>v</w:t>
      </w:r>
      <w:r w:rsidR="007D4F5C">
        <w:rPr>
          <w:rFonts w:eastAsiaTheme="minorHAnsi"/>
          <w:szCs w:val="24"/>
        </w:rPr>
        <w:t>ježbenik u OD Orehovec i Partneri</w:t>
      </w:r>
    </w:p>
    <w:p w:rsidRDefault="00280281" w:rsidP="00280281" w:rsidR="00280281" w:rsidRPr="007E23E7">
      <w:pPr>
        <w:pStyle w:val="Bezproreda"/>
        <w:numPr>
          <w:ilvl w:val="0"/>
          <w:numId w:val="34"/>
        </w:numPr>
        <w:jc w:val="both"/>
        <w:rPr>
          <w:rFonts w:eastAsiaTheme="minorHAnsi"/>
          <w:szCs w:val="24"/>
        </w:rPr>
      </w:pPr>
      <w:r w:rsidRPr="007E23E7">
        <w:rPr>
          <w:rFonts w:eastAsiaTheme="minorHAnsi"/>
          <w:szCs w:val="24"/>
        </w:rPr>
        <w:t>RH - MINISTARSTVO FINANCIJA - POREZNA UPRAVA, PU Karlovac</w:t>
      </w:r>
      <w:r w:rsidR="00175040" w:rsidRPr="007E23E7">
        <w:rPr>
          <w:rFonts w:eastAsiaTheme="minorHAnsi"/>
          <w:szCs w:val="24"/>
        </w:rPr>
        <w:t>, OIB:</w:t>
      </w:r>
      <w:r w:rsidRPr="007E23E7">
        <w:rPr>
          <w:rFonts w:eastAsiaTheme="minorHAnsi"/>
          <w:szCs w:val="24"/>
        </w:rPr>
        <w:t>18683136487</w:t>
      </w:r>
      <w:r w:rsidR="00175040" w:rsidRPr="007E23E7">
        <w:rPr>
          <w:rFonts w:eastAsiaTheme="minorHAnsi"/>
          <w:szCs w:val="24"/>
        </w:rPr>
        <w:t>,</w:t>
      </w:r>
      <w:r w:rsidRPr="007E23E7">
        <w:rPr>
          <w:rFonts w:eastAsiaTheme="minorHAnsi"/>
          <w:szCs w:val="24"/>
        </w:rPr>
        <w:tab/>
        <w:t>Pavla Vitezovića 1  47000 Karlovac</w:t>
      </w:r>
      <w:r w:rsidR="007D4F5C">
        <w:rPr>
          <w:rFonts w:eastAsiaTheme="minorHAnsi"/>
          <w:szCs w:val="24"/>
        </w:rPr>
        <w:t xml:space="preserve"> – Sonja Uroić Štefanko, ŽDO Karlovac</w:t>
      </w:r>
    </w:p>
    <w:p w:rsidRDefault="00280281" w:rsidP="00280281" w:rsidR="00280281" w:rsidRPr="007E23E7">
      <w:pPr>
        <w:pStyle w:val="Bezproreda"/>
        <w:numPr>
          <w:ilvl w:val="0"/>
          <w:numId w:val="34"/>
        </w:numPr>
        <w:jc w:val="both"/>
        <w:rPr>
          <w:rFonts w:eastAsiaTheme="minorHAnsi"/>
          <w:szCs w:val="24"/>
        </w:rPr>
      </w:pPr>
      <w:r w:rsidRPr="007E23E7">
        <w:rPr>
          <w:rFonts w:eastAsiaTheme="minorHAnsi"/>
          <w:szCs w:val="24"/>
        </w:rPr>
        <w:t>MATE ŠOLA</w:t>
      </w:r>
      <w:r w:rsidR="00953FDA" w:rsidRPr="007E23E7">
        <w:rPr>
          <w:rFonts w:eastAsiaTheme="minorHAnsi"/>
          <w:szCs w:val="24"/>
        </w:rPr>
        <w:t xml:space="preserve">, OIB: </w:t>
      </w:r>
      <w:r w:rsidRPr="007E23E7">
        <w:rPr>
          <w:rFonts w:eastAsiaTheme="minorHAnsi"/>
          <w:szCs w:val="24"/>
        </w:rPr>
        <w:t>21127410673</w:t>
      </w:r>
      <w:r w:rsidR="00953FDA" w:rsidRPr="007E23E7">
        <w:rPr>
          <w:rFonts w:eastAsiaTheme="minorHAnsi"/>
          <w:szCs w:val="24"/>
        </w:rPr>
        <w:t xml:space="preserve">, </w:t>
      </w:r>
      <w:r w:rsidRPr="007E23E7">
        <w:rPr>
          <w:rFonts w:eastAsiaTheme="minorHAnsi"/>
          <w:szCs w:val="24"/>
        </w:rPr>
        <w:t>SKOPSKA 14, 47000 KARLOVAC</w:t>
      </w:r>
      <w:r w:rsidR="007D4F5C">
        <w:rPr>
          <w:rFonts w:eastAsiaTheme="minorHAnsi"/>
          <w:szCs w:val="24"/>
        </w:rPr>
        <w:t>, Mateja Šola, odvj, punomoć uz prijavu</w:t>
      </w:r>
    </w:p>
    <w:p w:rsidRDefault="00280281" w:rsidP="00A33E20" w:rsidR="00280281" w:rsidRPr="00A33E20">
      <w:pPr>
        <w:pStyle w:val="Bezproreda"/>
        <w:numPr>
          <w:ilvl w:val="0"/>
          <w:numId w:val="34"/>
        </w:numPr>
        <w:jc w:val="both"/>
        <w:rPr>
          <w:rFonts w:eastAsiaTheme="minorHAnsi"/>
          <w:szCs w:val="24"/>
        </w:rPr>
      </w:pPr>
      <w:r w:rsidRPr="007E23E7">
        <w:rPr>
          <w:rFonts w:eastAsiaTheme="minorHAnsi"/>
          <w:szCs w:val="24"/>
        </w:rPr>
        <w:t>STJEPAN VRANJEŠ, VL. TRGOVINA AUTODIJELOVA I AUTOSERVIS "PEGAS", VL. STJEPAN VRANJEŠ, SESVETE, Sesvetska cesta 20</w:t>
      </w:r>
      <w:r w:rsidR="00EF16E2" w:rsidRPr="007E23E7">
        <w:rPr>
          <w:rFonts w:eastAsiaTheme="minorHAnsi"/>
          <w:szCs w:val="24"/>
        </w:rPr>
        <w:t xml:space="preserve">, OIB: </w:t>
      </w:r>
      <w:r w:rsidRPr="007E23E7">
        <w:rPr>
          <w:rFonts w:eastAsiaTheme="minorHAnsi"/>
          <w:szCs w:val="24"/>
        </w:rPr>
        <w:t>29216171319</w:t>
      </w:r>
      <w:r w:rsidR="00EF16E2" w:rsidRPr="007E23E7">
        <w:rPr>
          <w:rFonts w:eastAsiaTheme="minorHAnsi"/>
          <w:szCs w:val="24"/>
        </w:rPr>
        <w:t>,</w:t>
      </w:r>
      <w:r w:rsidRPr="007E23E7">
        <w:rPr>
          <w:rFonts w:eastAsiaTheme="minorHAnsi"/>
          <w:szCs w:val="24"/>
        </w:rPr>
        <w:tab/>
      </w:r>
      <w:r w:rsidR="00D64026">
        <w:rPr>
          <w:rFonts w:eastAsiaTheme="minorHAnsi"/>
          <w:szCs w:val="24"/>
        </w:rPr>
        <w:t xml:space="preserve"> </w:t>
      </w:r>
      <w:r w:rsidRPr="007E23E7">
        <w:rPr>
          <w:rFonts w:eastAsiaTheme="minorHAnsi"/>
          <w:szCs w:val="24"/>
        </w:rPr>
        <w:t>Grad Zagreb - Sesvete, Sesvetska cesta 20</w:t>
      </w:r>
      <w:r w:rsidR="007D4F5C">
        <w:rPr>
          <w:rFonts w:eastAsiaTheme="minorHAnsi"/>
          <w:szCs w:val="24"/>
        </w:rPr>
        <w:t>, Tomislav Rigler, odvjetnik</w:t>
      </w:r>
      <w:r w:rsidR="00092451">
        <w:rPr>
          <w:rFonts w:eastAsiaTheme="minorHAnsi"/>
          <w:szCs w:val="24"/>
        </w:rPr>
        <w:t>, punomoć u spisu</w:t>
      </w:r>
    </w:p>
    <w:p w:rsidRDefault="00280281" w:rsidP="00280281" w:rsidR="00280281" w:rsidRPr="007E23E7">
      <w:pPr>
        <w:pStyle w:val="Bezproreda"/>
        <w:numPr>
          <w:ilvl w:val="0"/>
          <w:numId w:val="34"/>
        </w:numPr>
        <w:jc w:val="both"/>
        <w:rPr>
          <w:rFonts w:eastAsiaTheme="minorHAnsi"/>
          <w:szCs w:val="24"/>
        </w:rPr>
      </w:pPr>
      <w:r w:rsidRPr="007E23E7">
        <w:rPr>
          <w:rFonts w:eastAsiaTheme="minorHAnsi"/>
          <w:szCs w:val="24"/>
        </w:rPr>
        <w:t>RAIFFEISENBANK AUSTRIA d.d., Zagreb</w:t>
      </w:r>
      <w:r w:rsidR="005047D3" w:rsidRPr="007E23E7">
        <w:rPr>
          <w:rFonts w:eastAsiaTheme="minorHAnsi"/>
          <w:szCs w:val="24"/>
        </w:rPr>
        <w:t>, OIB:</w:t>
      </w:r>
      <w:r w:rsidR="00CC0C62" w:rsidRPr="007E23E7">
        <w:rPr>
          <w:rFonts w:eastAsiaTheme="minorHAnsi"/>
          <w:szCs w:val="24"/>
        </w:rPr>
        <w:t xml:space="preserve"> </w:t>
      </w:r>
      <w:r w:rsidRPr="007E23E7">
        <w:rPr>
          <w:rFonts w:eastAsiaTheme="minorHAnsi"/>
          <w:szCs w:val="24"/>
        </w:rPr>
        <w:t>53056966535</w:t>
      </w:r>
      <w:r w:rsidR="00CC0C62" w:rsidRPr="007E23E7">
        <w:rPr>
          <w:rFonts w:eastAsiaTheme="minorHAnsi"/>
          <w:szCs w:val="24"/>
        </w:rPr>
        <w:t xml:space="preserve">, </w:t>
      </w:r>
      <w:r w:rsidRPr="007E23E7">
        <w:rPr>
          <w:rFonts w:eastAsiaTheme="minorHAnsi"/>
          <w:szCs w:val="24"/>
        </w:rPr>
        <w:t>Magazinska cesta 69</w:t>
      </w:r>
      <w:r w:rsidR="007D4F5C">
        <w:rPr>
          <w:rFonts w:eastAsiaTheme="minorHAnsi"/>
          <w:szCs w:val="24"/>
        </w:rPr>
        <w:t>, Violeta Ređović, punomoć u spisu</w:t>
      </w:r>
    </w:p>
    <w:p w:rsidRDefault="00280281" w:rsidP="007D4F5C" w:rsidR="00280281" w:rsidRPr="007E23E7">
      <w:pPr>
        <w:pStyle w:val="Bezproreda"/>
        <w:ind w:left="720"/>
        <w:jc w:val="both"/>
        <w:rPr>
          <w:rFonts w:eastAsiaTheme="minorHAnsi"/>
          <w:szCs w:val="24"/>
        </w:rPr>
      </w:pPr>
      <w:r w:rsidRPr="007E23E7">
        <w:rPr>
          <w:rFonts w:eastAsiaTheme="minorHAnsi"/>
          <w:szCs w:val="24"/>
        </w:rPr>
        <w:tab/>
      </w:r>
    </w:p>
    <w:p w:rsidRDefault="00051CDE" w:rsidP="00280281" w:rsidR="00051CDE" w:rsidRPr="007E23E7">
      <w:pPr>
        <w:ind w:firstLine="708"/>
        <w:jc w:val="both"/>
      </w:pPr>
    </w:p>
    <w:p w:rsidRDefault="00280281" w:rsidP="003F6F7F" w:rsidR="00280281" w:rsidRPr="007E23E7">
      <w:pPr>
        <w:ind w:firstLine="708"/>
        <w:jc w:val="both"/>
      </w:pPr>
    </w:p>
    <w:p w:rsidRDefault="00B40D8B" w:rsidP="00B40D8B" w:rsidR="00B40D8B" w:rsidRPr="007E23E7">
      <w:pPr>
        <w:ind w:firstLine="708"/>
        <w:jc w:val="both"/>
      </w:pPr>
    </w:p>
    <w:p w:rsidRDefault="00B40D8B" w:rsidP="00B40D8B" w:rsidR="00B40D8B" w:rsidRPr="007E23E7">
      <w:pPr>
        <w:ind w:firstLine="708"/>
        <w:jc w:val="both"/>
      </w:pPr>
      <w:r w:rsidRPr="007E23E7">
        <w:tab/>
      </w:r>
    </w:p>
    <w:p w:rsidRDefault="00B40D8B" w:rsidP="00963BC2" w:rsidR="00B40D8B" w:rsidRPr="007E23E7">
      <w:pPr>
        <w:jc w:val="both"/>
      </w:pPr>
    </w:p>
    <w:p w:rsidRDefault="00FA1366" w:rsidP="003F6F7F" w:rsidR="00731A00" w:rsidRPr="007E23E7">
      <w:pPr>
        <w:ind w:firstLine="708"/>
        <w:jc w:val="both"/>
      </w:pPr>
      <w:r w:rsidRPr="007E23E7">
        <w:t>Utvrđuje se da je</w:t>
      </w:r>
      <w:r w:rsidR="00731A00" w:rsidRPr="007E23E7">
        <w:t>:</w:t>
      </w:r>
    </w:p>
    <w:p w:rsidRDefault="00051CDE" w:rsidP="003F6F7F" w:rsidR="00051CDE" w:rsidRPr="007E23E7">
      <w:pPr>
        <w:ind w:firstLine="708"/>
        <w:jc w:val="both"/>
      </w:pPr>
    </w:p>
    <w:p w:rsidRDefault="00731A00" w:rsidP="00731A00" w:rsidR="00B40D8B" w:rsidRPr="007E23E7">
      <w:pPr>
        <w:ind w:firstLine="708"/>
        <w:jc w:val="both"/>
      </w:pPr>
      <w:r w:rsidRPr="007E23E7">
        <w:t>-</w:t>
      </w:r>
      <w:r w:rsidR="00963BC2" w:rsidRPr="007E23E7">
        <w:t xml:space="preserve"> </w:t>
      </w:r>
      <w:r w:rsidR="002642C6" w:rsidRPr="007E23E7">
        <w:t xml:space="preserve">održavanje današnjeg ročišta određeno </w:t>
      </w:r>
      <w:r w:rsidR="000A50CB" w:rsidRPr="007E23E7">
        <w:t xml:space="preserve">zaključkom </w:t>
      </w:r>
      <w:r w:rsidR="002642C6" w:rsidRPr="007E23E7">
        <w:t xml:space="preserve">suda od </w:t>
      </w:r>
      <w:r w:rsidR="00B40D8B" w:rsidRPr="007E23E7">
        <w:t>10</w:t>
      </w:r>
      <w:r w:rsidR="000D6289" w:rsidRPr="007E23E7">
        <w:t>.</w:t>
      </w:r>
      <w:r w:rsidR="00B40D8B" w:rsidRPr="007E23E7">
        <w:t xml:space="preserve"> listopada</w:t>
      </w:r>
      <w:r w:rsidR="000D6289" w:rsidRPr="007E23E7">
        <w:t xml:space="preserve"> 201</w:t>
      </w:r>
      <w:r w:rsidR="00051E05" w:rsidRPr="007E23E7">
        <w:t>8</w:t>
      </w:r>
      <w:r w:rsidR="000D6289" w:rsidRPr="007E23E7">
        <w:t xml:space="preserve">. </w:t>
      </w:r>
      <w:r w:rsidR="00587A06" w:rsidRPr="007E23E7">
        <w:t>koj</w:t>
      </w:r>
      <w:r w:rsidR="000A50CB" w:rsidRPr="007E23E7">
        <w:t xml:space="preserve">i zaključak </w:t>
      </w:r>
      <w:r w:rsidR="00587A06" w:rsidRPr="007E23E7">
        <w:t>je objavljen na e-oglasnoj ploči Trgovačkog suda u Zagrebu dana</w:t>
      </w:r>
      <w:r w:rsidR="00053A14" w:rsidRPr="007E23E7">
        <w:t xml:space="preserve"> </w:t>
      </w:r>
      <w:r w:rsidR="00B40D8B" w:rsidRPr="007E23E7">
        <w:t>1</w:t>
      </w:r>
      <w:r w:rsidR="00051CDE" w:rsidRPr="007E23E7">
        <w:t>1</w:t>
      </w:r>
      <w:r w:rsidR="00053A14" w:rsidRPr="007E23E7">
        <w:t>.</w:t>
      </w:r>
      <w:r w:rsidR="00B40D8B" w:rsidRPr="007E23E7">
        <w:t xml:space="preserve"> listopada 2018.</w:t>
      </w:r>
    </w:p>
    <w:p w:rsidRDefault="00B40D8B" w:rsidP="00731A00" w:rsidR="00731A00" w:rsidRPr="007E23E7">
      <w:pPr>
        <w:ind w:firstLine="708"/>
        <w:jc w:val="both"/>
      </w:pPr>
      <w:r w:rsidRPr="007E23E7">
        <w:t>- da je od</w:t>
      </w:r>
      <w:r w:rsidR="00731A00" w:rsidRPr="007E23E7">
        <w:t xml:space="preserve"> pravomoćnosti rješenja o utvrđenim i osporenim tražbinama proteklo više od 30 dana</w:t>
      </w:r>
      <w:r w:rsidR="000C0B1A" w:rsidRPr="007E23E7">
        <w:t xml:space="preserve"> (Rješenje o utvrđenim i osporenim </w:t>
      </w:r>
      <w:r w:rsidR="00CB374F" w:rsidRPr="007E23E7">
        <w:t>tražbinama pravomoćno s danom 17</w:t>
      </w:r>
      <w:r w:rsidR="000C0B1A" w:rsidRPr="007E23E7">
        <w:t>.</w:t>
      </w:r>
      <w:r w:rsidR="007048F3" w:rsidRPr="007E23E7">
        <w:t>8</w:t>
      </w:r>
      <w:r w:rsidR="000C0B1A" w:rsidRPr="007E23E7">
        <w:t>.2018.)</w:t>
      </w:r>
    </w:p>
    <w:p w:rsidRDefault="000A50CB" w:rsidP="00731A00" w:rsidR="00731A00" w:rsidRPr="007E23E7">
      <w:pPr>
        <w:ind w:firstLine="708"/>
        <w:jc w:val="both"/>
      </w:pPr>
      <w:r w:rsidRPr="007E23E7">
        <w:t>-</w:t>
      </w:r>
      <w:r w:rsidR="00963BC2" w:rsidRPr="007E23E7">
        <w:t xml:space="preserve"> </w:t>
      </w:r>
      <w:r w:rsidRPr="007E23E7">
        <w:t xml:space="preserve">do dana održavanja današnjeg ročišta za glasovanje sudu je pozivom na gornji broj spisa </w:t>
      </w:r>
      <w:r w:rsidR="00FC1769">
        <w:t>dostavljena</w:t>
      </w:r>
      <w:r w:rsidR="00AA0974">
        <w:t xml:space="preserve"> 2 popunj</w:t>
      </w:r>
      <w:r w:rsidR="00296F71">
        <w:t>en</w:t>
      </w:r>
      <w:r w:rsidR="00AA0974">
        <w:t>a obrasca</w:t>
      </w:r>
      <w:r w:rsidR="005019F9" w:rsidRPr="007E23E7">
        <w:t xml:space="preserve"> za glasovanje (obrazac br.11.</w:t>
      </w:r>
      <w:r w:rsidR="0021111D" w:rsidRPr="007E23E7">
        <w:t xml:space="preserve"> </w:t>
      </w:r>
      <w:r w:rsidR="005019F9" w:rsidRPr="007E23E7">
        <w:t>Pravilnik</w:t>
      </w:r>
      <w:r w:rsidR="0021111D" w:rsidRPr="007E23E7">
        <w:t>a</w:t>
      </w:r>
      <w:r w:rsidR="005019F9" w:rsidRPr="007E23E7">
        <w:t xml:space="preserve"> o sadržaju i obliku obrazaca na kojima se podnose podnesci u predstečajnom i stečajnom postupku</w:t>
      </w:r>
      <w:r w:rsidR="0021111D" w:rsidRPr="007E23E7">
        <w:t xml:space="preserve">,  </w:t>
      </w:r>
      <w:r w:rsidR="005019F9" w:rsidRPr="007E23E7">
        <w:t>N.N.br, 197/15)</w:t>
      </w:r>
      <w:r w:rsidR="0026355E" w:rsidRPr="007E23E7">
        <w:t>.</w:t>
      </w:r>
    </w:p>
    <w:p w:rsidRDefault="0021111D" w:rsidP="00731A00" w:rsidR="0021111D" w:rsidRPr="007E23E7">
      <w:pPr>
        <w:ind w:firstLine="708"/>
        <w:jc w:val="both"/>
      </w:pPr>
    </w:p>
    <w:p w:rsidRDefault="0093792C" w:rsidP="00963BC2" w:rsidR="0093792C" w:rsidRPr="007E23E7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7E23E7">
        <w:rPr>
          <w:sz w:val="24"/>
          <w:szCs w:val="24"/>
        </w:rPr>
        <w:t>na</w:t>
      </w:r>
      <w:r w:rsidR="00CB374F" w:rsidRPr="007E23E7">
        <w:rPr>
          <w:sz w:val="24"/>
          <w:szCs w:val="24"/>
        </w:rPr>
        <w:t xml:space="preserve"> e-oglasnoj ploči suda je dana 11</w:t>
      </w:r>
      <w:r w:rsidR="00053A14" w:rsidRPr="007E23E7">
        <w:rPr>
          <w:sz w:val="24"/>
          <w:szCs w:val="24"/>
        </w:rPr>
        <w:t>.</w:t>
      </w:r>
      <w:r w:rsidR="00CB374F" w:rsidRPr="007E23E7">
        <w:rPr>
          <w:sz w:val="24"/>
          <w:szCs w:val="24"/>
        </w:rPr>
        <w:t xml:space="preserve"> listopada</w:t>
      </w:r>
      <w:r w:rsidRPr="007E23E7">
        <w:rPr>
          <w:sz w:val="24"/>
          <w:szCs w:val="24"/>
        </w:rPr>
        <w:t xml:space="preserve"> 201</w:t>
      </w:r>
      <w:r w:rsidR="000C0B1A" w:rsidRPr="007E23E7">
        <w:rPr>
          <w:sz w:val="24"/>
          <w:szCs w:val="24"/>
        </w:rPr>
        <w:t>8</w:t>
      </w:r>
      <w:r w:rsidRPr="007E23E7">
        <w:rPr>
          <w:sz w:val="24"/>
          <w:szCs w:val="24"/>
        </w:rPr>
        <w:t>. objavljen popis vjerovnika i prava glasa koja vjerovnicima pripadaju (članak 57. S</w:t>
      </w:r>
      <w:r w:rsidR="001452E9" w:rsidRPr="007E23E7">
        <w:rPr>
          <w:sz w:val="24"/>
          <w:szCs w:val="24"/>
        </w:rPr>
        <w:t>tečajnog zakona, N.N.</w:t>
      </w:r>
      <w:r w:rsidR="0021111D" w:rsidRPr="007E23E7">
        <w:rPr>
          <w:sz w:val="24"/>
          <w:szCs w:val="24"/>
        </w:rPr>
        <w:t>br</w:t>
      </w:r>
      <w:r w:rsidR="001452E9" w:rsidRPr="007E23E7">
        <w:rPr>
          <w:sz w:val="24"/>
          <w:szCs w:val="24"/>
        </w:rPr>
        <w:t>.71/15</w:t>
      </w:r>
      <w:r w:rsidR="00CB374F" w:rsidRPr="007E23E7">
        <w:rPr>
          <w:sz w:val="24"/>
          <w:szCs w:val="24"/>
        </w:rPr>
        <w:t>, 104/17</w:t>
      </w:r>
      <w:r w:rsidRPr="007E23E7">
        <w:rPr>
          <w:sz w:val="24"/>
          <w:szCs w:val="24"/>
        </w:rPr>
        <w:t>)</w:t>
      </w:r>
      <w:r w:rsidR="001452E9" w:rsidRPr="007E23E7">
        <w:rPr>
          <w:sz w:val="24"/>
          <w:szCs w:val="24"/>
        </w:rPr>
        <w:t>, a  istog dana</w:t>
      </w:r>
      <w:r w:rsidR="0021111D" w:rsidRPr="007E23E7">
        <w:rPr>
          <w:sz w:val="24"/>
          <w:szCs w:val="24"/>
        </w:rPr>
        <w:t xml:space="preserve"> objavljen </w:t>
      </w:r>
      <w:r w:rsidR="001452E9" w:rsidRPr="007E23E7">
        <w:rPr>
          <w:sz w:val="24"/>
          <w:szCs w:val="24"/>
        </w:rPr>
        <w:t xml:space="preserve"> i </w:t>
      </w:r>
      <w:r w:rsidR="00E36386" w:rsidRPr="007E23E7">
        <w:rPr>
          <w:sz w:val="24"/>
          <w:szCs w:val="24"/>
        </w:rPr>
        <w:t>izmijenjeni</w:t>
      </w:r>
      <w:r w:rsidR="001452E9" w:rsidRPr="007E23E7">
        <w:rPr>
          <w:sz w:val="24"/>
          <w:szCs w:val="24"/>
        </w:rPr>
        <w:t xml:space="preserve"> plan restrukturiranja dužnika</w:t>
      </w:r>
    </w:p>
    <w:p w:rsidRDefault="00FA1366" w:rsidP="00731A00" w:rsidR="00FA1366" w:rsidRPr="007E23E7">
      <w:pPr>
        <w:ind w:firstLine="708"/>
        <w:jc w:val="both"/>
      </w:pPr>
      <w:r w:rsidRPr="007E23E7">
        <w:t xml:space="preserve"> </w:t>
      </w:r>
    </w:p>
    <w:p w:rsidRDefault="00284D86" w:rsidP="00FA1366" w:rsidR="00D568BE" w:rsidRPr="007E23E7">
      <w:pPr>
        <w:ind w:firstLine="720"/>
        <w:jc w:val="both"/>
      </w:pPr>
      <w:r w:rsidRPr="007E23E7">
        <w:t>S</w:t>
      </w:r>
      <w:r w:rsidR="00FA1366" w:rsidRPr="007E23E7">
        <w:t xml:space="preserve">udac upoznaje nazočne </w:t>
      </w:r>
      <w:r w:rsidR="00F32DD3" w:rsidRPr="007E23E7">
        <w:t xml:space="preserve">kako prema članku </w:t>
      </w:r>
      <w:r w:rsidR="00FA1366" w:rsidRPr="007E23E7">
        <w:t xml:space="preserve">da </w:t>
      </w:r>
      <w:r w:rsidR="00D568BE" w:rsidRPr="007E23E7">
        <w:t xml:space="preserve">se </w:t>
      </w:r>
      <w:r w:rsidR="00FA1366" w:rsidRPr="007E23E7">
        <w:t>prema č</w:t>
      </w:r>
      <w:r w:rsidRPr="007E23E7">
        <w:t xml:space="preserve">anku 59. stavak 2. SZ-a </w:t>
      </w:r>
      <w:r w:rsidR="00FA1366" w:rsidRPr="007E23E7">
        <w:t>smatra da</w:t>
      </w:r>
      <w:r w:rsidR="00D568BE" w:rsidRPr="007E23E7">
        <w:t xml:space="preserve"> su vjerovnici prihvatili plan restrukturiranja ako je:</w:t>
      </w:r>
    </w:p>
    <w:p w:rsidRDefault="00D568BE" w:rsidP="00FA1366" w:rsidR="00D568BE" w:rsidRPr="007E23E7">
      <w:pPr>
        <w:ind w:firstLine="720"/>
        <w:jc w:val="both"/>
      </w:pPr>
      <w:r w:rsidRPr="007E23E7">
        <w:t>-</w:t>
      </w:r>
      <w:r w:rsidR="00963BC2" w:rsidRPr="007E23E7">
        <w:t xml:space="preserve"> </w:t>
      </w:r>
      <w:r w:rsidRPr="007E23E7">
        <w:t>za prihvaćanje plana glasovala većina svih vjerovnika i ako</w:t>
      </w:r>
    </w:p>
    <w:p w:rsidRDefault="00D568BE" w:rsidP="00FA1366" w:rsidR="00D36CEC" w:rsidRPr="007E23E7">
      <w:pPr>
        <w:ind w:firstLine="720"/>
        <w:jc w:val="both"/>
      </w:pPr>
      <w:r w:rsidRPr="007E23E7">
        <w:t>-</w:t>
      </w:r>
      <w:r w:rsidR="00963BC2" w:rsidRPr="007E23E7">
        <w:t xml:space="preserve"> </w:t>
      </w:r>
      <w:r w:rsidRPr="007E23E7">
        <w:t xml:space="preserve">u svakoj skupini zbroj tražbina vjerovnika koji su glasovali za prihvaćanje plana </w:t>
      </w:r>
      <w:r w:rsidR="00D36CEC" w:rsidRPr="007E23E7">
        <w:t>dvostruko prelazi zbroj tražbina koji su glasovali protiv prihvaćanja plana restrukturiranja</w:t>
      </w:r>
    </w:p>
    <w:p w:rsidRDefault="000802C1" w:rsidP="00FA1366" w:rsidR="000802C1" w:rsidRPr="007E23E7">
      <w:pPr>
        <w:ind w:firstLine="720"/>
        <w:jc w:val="both"/>
      </w:pPr>
    </w:p>
    <w:p w:rsidRDefault="006A7264" w:rsidP="00FA1366" w:rsidR="006A7264" w:rsidRPr="007E23E7">
      <w:pPr>
        <w:ind w:firstLine="720"/>
        <w:jc w:val="both"/>
      </w:pPr>
      <w:r w:rsidRPr="007E23E7">
        <w:t>Sudac upoznaje nazočne vjerovnike ka</w:t>
      </w:r>
      <w:r w:rsidR="00F44265">
        <w:t xml:space="preserve">ko u predmetnom slučaju postoje dvije skupine </w:t>
      </w:r>
      <w:r w:rsidRPr="007E23E7">
        <w:t>vjerovnika, te će plan biti prihvaćen ako je za prihvaćanje plana glasovala većina svih vjerovnika i ako ukupni zbroj tražbina vjerovnika koji su glasali za prihvaćanje plana dvostruko prelazi zbroj tražbina vjerovni</w:t>
      </w:r>
      <w:r w:rsidR="001A43F6">
        <w:t>ka koji su glasali protiv plana u svakoj skupini.</w:t>
      </w:r>
    </w:p>
    <w:p w:rsidRDefault="00FA1366" w:rsidP="00FA1366" w:rsidR="00FA1366" w:rsidRPr="007E23E7">
      <w:pPr>
        <w:jc w:val="both"/>
      </w:pPr>
    </w:p>
    <w:p w:rsidRDefault="00963BC2" w:rsidP="00B27397" w:rsidR="00963BC2" w:rsidRPr="007E23E7">
      <w:pPr>
        <w:jc w:val="both"/>
        <w:rPr>
          <w:b/>
        </w:rPr>
      </w:pPr>
    </w:p>
    <w:p w:rsidRDefault="00963BC2" w:rsidP="00FA1366" w:rsidR="00963BC2" w:rsidRPr="007E23E7">
      <w:pPr>
        <w:ind w:firstLine="720"/>
        <w:jc w:val="both"/>
        <w:rPr>
          <w:b/>
        </w:rPr>
      </w:pPr>
    </w:p>
    <w:p w:rsidRDefault="00FA1366" w:rsidP="00FA1366" w:rsidR="00FA1366" w:rsidRPr="007E23E7">
      <w:pPr>
        <w:ind w:firstLine="720"/>
        <w:jc w:val="both"/>
        <w:rPr>
          <w:b/>
        </w:rPr>
      </w:pPr>
      <w:r w:rsidRPr="007E23E7">
        <w:rPr>
          <w:b/>
        </w:rPr>
        <w:t xml:space="preserve">Prelazi se na raspravljanje o </w:t>
      </w:r>
      <w:r w:rsidR="001452E9" w:rsidRPr="007E23E7">
        <w:rPr>
          <w:b/>
        </w:rPr>
        <w:t>izm</w:t>
      </w:r>
      <w:r w:rsidR="00D76DF2" w:rsidRPr="007E23E7">
        <w:rPr>
          <w:b/>
        </w:rPr>
        <w:t>i</w:t>
      </w:r>
      <w:r w:rsidR="001452E9" w:rsidRPr="007E23E7">
        <w:rPr>
          <w:b/>
        </w:rPr>
        <w:t>jenjenom planu restrukturiranja dužnika</w:t>
      </w:r>
    </w:p>
    <w:p w:rsidRDefault="00FA1366" w:rsidP="00FA1366" w:rsidR="00FA1366" w:rsidRPr="007E23E7">
      <w:pPr>
        <w:ind w:firstLine="720"/>
        <w:jc w:val="both"/>
      </w:pPr>
    </w:p>
    <w:p w:rsidRDefault="0093792C" w:rsidP="00FA1366" w:rsidR="0093792C" w:rsidRPr="007E23E7">
      <w:pPr>
        <w:ind w:firstLine="720"/>
        <w:jc w:val="both"/>
      </w:pPr>
      <w:r w:rsidRPr="007E23E7">
        <w:t>ZZ d</w:t>
      </w:r>
      <w:r w:rsidR="00D36CEC" w:rsidRPr="007E23E7">
        <w:t xml:space="preserve">užnik u bitnome izlaže </w:t>
      </w:r>
      <w:r w:rsidRPr="007E23E7">
        <w:t>Izm</w:t>
      </w:r>
      <w:r w:rsidR="00D76DF2" w:rsidRPr="007E23E7">
        <w:t>i</w:t>
      </w:r>
      <w:r w:rsidRPr="007E23E7">
        <w:t xml:space="preserve">jenjeni  plan </w:t>
      </w:r>
      <w:r w:rsidR="001452E9" w:rsidRPr="007E23E7">
        <w:t xml:space="preserve">restrukturiranja </w:t>
      </w:r>
      <w:r w:rsidRPr="007E23E7">
        <w:t xml:space="preserve"> </w:t>
      </w:r>
      <w:r w:rsidR="000802C1" w:rsidRPr="007E23E7">
        <w:t>dostavljen u spis 10</w:t>
      </w:r>
      <w:r w:rsidR="00465FA3" w:rsidRPr="007E23E7">
        <w:t>.</w:t>
      </w:r>
      <w:r w:rsidR="000802C1" w:rsidRPr="007E23E7">
        <w:t>8</w:t>
      </w:r>
      <w:r w:rsidR="00465FA3" w:rsidRPr="007E23E7">
        <w:t>.201</w:t>
      </w:r>
      <w:r w:rsidR="000802C1" w:rsidRPr="007E23E7">
        <w:t>8</w:t>
      </w:r>
      <w:r w:rsidR="00465FA3" w:rsidRPr="007E23E7">
        <w:t>. godine</w:t>
      </w:r>
    </w:p>
    <w:p w:rsidRDefault="00FA1366" w:rsidP="00FA1366" w:rsidR="00FA1366" w:rsidRPr="007E23E7">
      <w:pPr>
        <w:ind w:firstLine="720"/>
        <w:jc w:val="both"/>
      </w:pPr>
    </w:p>
    <w:p w:rsidRDefault="000802C1" w:rsidP="00FA1366" w:rsidR="000802C1" w:rsidRPr="007E23E7">
      <w:pPr>
        <w:ind w:firstLine="720"/>
        <w:jc w:val="both"/>
      </w:pPr>
      <w:r w:rsidRPr="007E23E7">
        <w:t xml:space="preserve">Utvrđuje se kako je dostavljeni Izmijenjeni  plan restrukturiranja  </w:t>
      </w:r>
      <w:r w:rsidR="00643717" w:rsidRPr="007E23E7">
        <w:t xml:space="preserve">bio objavljen </w:t>
      </w:r>
      <w:r w:rsidR="009F497F" w:rsidRPr="007E23E7">
        <w:t>na e oglasnoj ploči 11.10.2018.</w:t>
      </w:r>
    </w:p>
    <w:p w:rsidRDefault="00B34B5F" w:rsidP="00FA1366" w:rsidR="00B34B5F" w:rsidRPr="007E23E7">
      <w:pPr>
        <w:ind w:firstLine="720"/>
        <w:jc w:val="both"/>
      </w:pPr>
    </w:p>
    <w:p w:rsidRDefault="00FA1366" w:rsidP="00FA1366" w:rsidR="00FA1366" w:rsidRPr="007E23E7">
      <w:pPr>
        <w:ind w:firstLine="720"/>
        <w:jc w:val="both"/>
      </w:pPr>
      <w:r w:rsidRPr="007E23E7">
        <w:t xml:space="preserve">Nitko se ne javlja za riječ. </w:t>
      </w:r>
    </w:p>
    <w:p w:rsidRDefault="006A7264" w:rsidP="00FA1366" w:rsidR="00FA1366" w:rsidRPr="007E23E7">
      <w:pPr>
        <w:ind w:firstLine="720"/>
        <w:jc w:val="both"/>
      </w:pPr>
      <w:r w:rsidRPr="007E23E7">
        <w:t>Pitanja i primjedbi nema.</w:t>
      </w:r>
    </w:p>
    <w:p w:rsidRDefault="006A7264" w:rsidP="00FA1366" w:rsidR="006A7264" w:rsidRPr="007E23E7">
      <w:pPr>
        <w:ind w:firstLine="720"/>
        <w:jc w:val="both"/>
      </w:pPr>
    </w:p>
    <w:p w:rsidRDefault="00C856C1" w:rsidP="00FA1366" w:rsidR="00C856C1" w:rsidRPr="007E23E7">
      <w:pPr>
        <w:ind w:firstLine="720"/>
        <w:jc w:val="both"/>
        <w:rPr>
          <w:b/>
        </w:rPr>
      </w:pPr>
    </w:p>
    <w:p w:rsidRDefault="00FA1366" w:rsidP="00FA1366" w:rsidR="00FA1366" w:rsidRPr="007E23E7">
      <w:pPr>
        <w:ind w:firstLine="720"/>
        <w:jc w:val="both"/>
        <w:rPr>
          <w:b/>
        </w:rPr>
      </w:pPr>
      <w:r w:rsidRPr="007E23E7">
        <w:rPr>
          <w:b/>
        </w:rPr>
        <w:t xml:space="preserve">Prelazi se na glasovanje o </w:t>
      </w:r>
      <w:r w:rsidR="00F32DD3" w:rsidRPr="007E23E7">
        <w:rPr>
          <w:b/>
        </w:rPr>
        <w:t>planu restrukturiranja</w:t>
      </w:r>
    </w:p>
    <w:p w:rsidRDefault="00FA1366" w:rsidP="00FA1366" w:rsidR="00FA1366" w:rsidRPr="007E23E7">
      <w:pPr>
        <w:ind w:firstLine="720"/>
        <w:jc w:val="both"/>
      </w:pPr>
    </w:p>
    <w:p w:rsidRDefault="00FA1366" w:rsidP="00FA1366" w:rsidR="00FA1366" w:rsidRPr="007E23E7">
      <w:pPr>
        <w:ind w:firstLine="720"/>
        <w:jc w:val="both"/>
      </w:pPr>
    </w:p>
    <w:p w:rsidRDefault="00FA1366" w:rsidP="00FA1366" w:rsidR="00303D33" w:rsidRPr="007E23E7">
      <w:pPr>
        <w:ind w:firstLine="720"/>
        <w:jc w:val="both"/>
      </w:pPr>
      <w:r w:rsidRPr="007E23E7">
        <w:t xml:space="preserve">Stečajni sudac objavljuje da su prema stečajnom planu te njegovoj dopuni  </w:t>
      </w:r>
      <w:r w:rsidR="00303D33" w:rsidRPr="007E23E7">
        <w:t xml:space="preserve">vjerovnici razvrstani u </w:t>
      </w:r>
      <w:r w:rsidR="00FB3568" w:rsidRPr="007E23E7">
        <w:t xml:space="preserve">jednu </w:t>
      </w:r>
      <w:r w:rsidR="00303D33" w:rsidRPr="007E23E7">
        <w:t>skupin</w:t>
      </w:r>
      <w:r w:rsidR="00FB3568" w:rsidRPr="007E23E7">
        <w:t>u</w:t>
      </w:r>
    </w:p>
    <w:p w:rsidRDefault="00303D33" w:rsidP="00FA1366" w:rsidR="00303D33" w:rsidRPr="007E23E7">
      <w:pPr>
        <w:ind w:firstLine="720"/>
        <w:jc w:val="both"/>
      </w:pPr>
    </w:p>
    <w:p w:rsidRDefault="00A5680A" w:rsidP="00FA1366" w:rsidR="00A5680A">
      <w:pPr>
        <w:ind w:firstLine="720"/>
        <w:jc w:val="both"/>
        <w:rPr>
          <w:u w:val="single"/>
        </w:rPr>
      </w:pPr>
    </w:p>
    <w:p w:rsidRDefault="00A5680A" w:rsidP="00FA1366" w:rsidR="00A5680A">
      <w:pPr>
        <w:ind w:firstLine="720"/>
        <w:jc w:val="both"/>
        <w:rPr>
          <w:u w:val="single"/>
        </w:rPr>
      </w:pPr>
    </w:p>
    <w:p w:rsidRDefault="00FA1366" w:rsidP="00FA1366" w:rsidR="00FA1366" w:rsidRPr="007E23E7">
      <w:pPr>
        <w:ind w:firstLine="720"/>
        <w:jc w:val="both"/>
        <w:rPr>
          <w:u w:val="single"/>
        </w:rPr>
      </w:pPr>
      <w:r w:rsidRPr="007E23E7">
        <w:rPr>
          <w:u w:val="single"/>
        </w:rPr>
        <w:lastRenderedPageBreak/>
        <w:t xml:space="preserve">Pristupa se glasovanju </w:t>
      </w:r>
    </w:p>
    <w:p w:rsidRDefault="00FA1366" w:rsidP="00FA1366" w:rsidR="00FA1366" w:rsidRPr="007E23E7">
      <w:pPr>
        <w:ind w:firstLine="720"/>
        <w:jc w:val="both"/>
        <w:rPr>
          <w:u w:val="single"/>
        </w:rPr>
      </w:pPr>
    </w:p>
    <w:p w:rsidRDefault="00FA1366" w:rsidP="00FA1366" w:rsidR="00FA1366" w:rsidRPr="007E23E7">
      <w:pPr>
        <w:ind w:firstLine="720"/>
        <w:jc w:val="both"/>
      </w:pPr>
    </w:p>
    <w:p w:rsidRDefault="00C44EE5" w:rsidP="00FA1366" w:rsidR="00FA1366" w:rsidRPr="007E23E7">
      <w:pPr>
        <w:ind w:firstLine="720"/>
        <w:jc w:val="both"/>
      </w:pPr>
      <w:r w:rsidRPr="007E23E7">
        <w:t>S</w:t>
      </w:r>
      <w:r w:rsidR="00FA1366" w:rsidRPr="007E23E7">
        <w:t>udac</w:t>
      </w:r>
      <w:r w:rsidRPr="007E23E7">
        <w:t xml:space="preserve"> utvrđuje da su se vjerovnici pisano na obrascu </w:t>
      </w:r>
      <w:r w:rsidR="000336C2" w:rsidRPr="007E23E7">
        <w:t xml:space="preserve">br. </w:t>
      </w:r>
      <w:r w:rsidRPr="007E23E7">
        <w:t>11.</w:t>
      </w:r>
      <w:r w:rsidR="000336C2" w:rsidRPr="007E23E7">
        <w:t xml:space="preserve"> </w:t>
      </w:r>
      <w:r w:rsidR="00935D8E" w:rsidRPr="007E23E7">
        <w:t xml:space="preserve">izjasnili, odnosno poziva </w:t>
      </w:r>
      <w:r w:rsidR="00FA1366" w:rsidRPr="007E23E7">
        <w:t xml:space="preserve">svakog od nazočnih vjerovnika </w:t>
      </w:r>
      <w:r w:rsidR="00E86D13" w:rsidRPr="007E23E7">
        <w:t xml:space="preserve">u pojedinoj skupini </w:t>
      </w:r>
      <w:r w:rsidR="00FA1366" w:rsidRPr="007E23E7">
        <w:t xml:space="preserve">pojedinačno se izjasniti glasuje li </w:t>
      </w:r>
      <w:r w:rsidR="00FA1366" w:rsidRPr="007E23E7">
        <w:rPr>
          <w:b/>
        </w:rPr>
        <w:t>za</w:t>
      </w:r>
      <w:r w:rsidR="00FA1366" w:rsidRPr="007E23E7">
        <w:t xml:space="preserve"> ili </w:t>
      </w:r>
      <w:r w:rsidR="00FA1366" w:rsidRPr="007E23E7">
        <w:rPr>
          <w:b/>
        </w:rPr>
        <w:t>protiv</w:t>
      </w:r>
      <w:r w:rsidR="00FA1366" w:rsidRPr="007E23E7">
        <w:t xml:space="preserve"> pr</w:t>
      </w:r>
      <w:r w:rsidR="00E86D13" w:rsidRPr="007E23E7">
        <w:t>ihvaćanj</w:t>
      </w:r>
      <w:r w:rsidR="00935D8E" w:rsidRPr="007E23E7">
        <w:t>a</w:t>
      </w:r>
      <w:r w:rsidR="00E86D13" w:rsidRPr="007E23E7">
        <w:t xml:space="preserve"> </w:t>
      </w:r>
      <w:r w:rsidR="00935D8E" w:rsidRPr="007E23E7">
        <w:t xml:space="preserve"> plana restrukturiranja</w:t>
      </w:r>
    </w:p>
    <w:p w:rsidRDefault="00E86D13" w:rsidP="00FA1366" w:rsidR="00E86D13" w:rsidRPr="007E23E7">
      <w:pPr>
        <w:ind w:firstLine="720"/>
        <w:jc w:val="both"/>
      </w:pPr>
    </w:p>
    <w:p w:rsidRDefault="00FB3568" w:rsidP="00935D8E" w:rsidR="00935D8E" w:rsidRPr="007E23E7">
      <w:pPr>
        <w:pStyle w:val="Odlomakpopisa"/>
        <w:ind w:left="1428"/>
        <w:rPr>
          <w:sz w:val="24"/>
          <w:szCs w:val="24"/>
        </w:rPr>
      </w:pPr>
      <w:r w:rsidRPr="007E23E7">
        <w:rPr>
          <w:sz w:val="24"/>
          <w:szCs w:val="24"/>
        </w:rPr>
        <w:t>vjerovnici koji imaju pravo glasa:</w:t>
      </w:r>
    </w:p>
    <w:p w:rsidRDefault="00BF127D" w:rsidP="009F497F" w:rsidR="00BF127D" w:rsidRPr="007E23E7">
      <w:pPr>
        <w:spacing w:lineRule="auto" w:line="259" w:after="160"/>
        <w:rPr>
          <w:rFonts w:eastAsia="Calibri"/>
          <w:lang w:eastAsia="en-US"/>
        </w:rPr>
      </w:pPr>
    </w:p>
    <w:tbl>
      <w:tblPr>
        <w:tblStyle w:val="Reetkatablice2"/>
        <w:tblW w:type="pct" w:w="5411"/>
        <w:tblLayout w:type="fixed"/>
        <w:tblLook w:val="04A0" w:noVBand="1" w:noHBand="0" w:lastColumn="0" w:firstColumn="1" w:lastRow="0" w:firstRow="1"/>
      </w:tblPr>
      <w:tblGrid>
        <w:gridCol w:w="817"/>
        <w:gridCol w:w="2977"/>
        <w:gridCol w:w="1843"/>
        <w:gridCol w:w="1867"/>
        <w:gridCol w:w="1421"/>
        <w:gridCol w:w="1126"/>
      </w:tblGrid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jc w:val="center"/>
              <w:rPr>
                <w:rFonts w:cs="Times New Roman"/>
              </w:rPr>
            </w:pPr>
            <w:r w:rsidRPr="007E23E7">
              <w:rPr>
                <w:rFonts w:cs="Times New Roman"/>
              </w:rPr>
              <w:t>Redni broj</w:t>
            </w:r>
          </w:p>
        </w:tc>
        <w:tc>
          <w:tcPr>
            <w:tcW w:type="pct" w:w="1481"/>
          </w:tcPr>
          <w:p w:rsidRDefault="00BF127D" w:rsidP="00BF127D" w:rsidR="00BF127D" w:rsidRPr="007E23E7">
            <w:pPr>
              <w:jc w:val="center"/>
              <w:rPr>
                <w:rFonts w:cs="Times New Roman"/>
              </w:rPr>
            </w:pPr>
          </w:p>
          <w:p w:rsidRDefault="00BF127D" w:rsidP="00BF127D" w:rsidR="00BF127D" w:rsidRPr="007E23E7">
            <w:pPr>
              <w:jc w:val="center"/>
              <w:rPr>
                <w:rFonts w:cs="Times New Roman"/>
              </w:rPr>
            </w:pPr>
            <w:r w:rsidRPr="007E23E7">
              <w:rPr>
                <w:rFonts w:cs="Times New Roman"/>
              </w:rPr>
              <w:t>Naziv vjerovnika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jc w:val="center"/>
              <w:rPr>
                <w:rFonts w:cs="Times New Roman"/>
              </w:rPr>
            </w:pPr>
          </w:p>
          <w:p w:rsidRDefault="00BF127D" w:rsidP="00BF127D" w:rsidR="00BF127D" w:rsidRPr="007E23E7">
            <w:pPr>
              <w:jc w:val="center"/>
              <w:rPr>
                <w:rFonts w:cs="Times New Roman"/>
              </w:rPr>
            </w:pPr>
            <w:r w:rsidRPr="007E23E7">
              <w:rPr>
                <w:rFonts w:cs="Times New Roman"/>
              </w:rPr>
              <w:t>OIB vjerovnika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jc w:val="both"/>
              <w:rPr>
                <w:rFonts w:cs="Times New Roman"/>
              </w:rPr>
            </w:pPr>
          </w:p>
          <w:p w:rsidRDefault="00BF127D" w:rsidP="007A25FF" w:rsidR="00BF127D" w:rsidRPr="007E23E7">
            <w:pPr>
              <w:jc w:val="center"/>
              <w:rPr>
                <w:rFonts w:cs="Times New Roman"/>
              </w:rPr>
            </w:pPr>
            <w:r w:rsidRPr="007E23E7">
              <w:rPr>
                <w:rFonts w:cs="Times New Roman"/>
              </w:rPr>
              <w:t>Adresa vjerovnika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jc w:val="center"/>
              <w:rPr>
                <w:rFonts w:cs="Times New Roman"/>
              </w:rPr>
            </w:pPr>
          </w:p>
          <w:p w:rsidRDefault="007A25FF" w:rsidP="00BF127D" w:rsidR="00BF127D" w:rsidRPr="007E23E7">
            <w:pPr>
              <w:jc w:val="center"/>
              <w:rPr>
                <w:rFonts w:cs="Times New Roman"/>
              </w:rPr>
            </w:pPr>
            <w:r w:rsidRPr="007E23E7">
              <w:rPr>
                <w:rFonts w:cs="Times New Roman"/>
              </w:rPr>
              <w:t>Iznos utvrđene tražbine</w:t>
            </w:r>
          </w:p>
        </w:tc>
        <w:tc>
          <w:tcPr>
            <w:tcW w:type="pct" w:w="561"/>
          </w:tcPr>
          <w:p w:rsidRDefault="00BF127D" w:rsidP="00BF127D" w:rsidR="00BF127D" w:rsidRPr="007E23E7">
            <w:pPr>
              <w:jc w:val="center"/>
              <w:rPr>
                <w:rFonts w:cs="Times New Roman"/>
              </w:rPr>
            </w:pPr>
          </w:p>
          <w:p w:rsidRDefault="00BF127D" w:rsidP="000F0985" w:rsidR="00BF127D" w:rsidRPr="007E23E7">
            <w:pPr>
              <w:ind w:right="-109"/>
              <w:jc w:val="center"/>
              <w:rPr>
                <w:rFonts w:cs="Times New Roman"/>
              </w:rPr>
            </w:pPr>
            <w:r w:rsidRPr="007E23E7">
              <w:rPr>
                <w:rFonts w:cs="Times New Roman"/>
              </w:rPr>
              <w:t>ZA/PROTIV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"CNC TEH" VL. ŽELJKO KOŠEK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06611412048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POLJANE 2,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3.658,12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"T-S COLOR" TRGOVAČKI OBRT, VL. TOMISLAV JANUS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53336306979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KOSIRNIKOVA 99,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2.433,94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A.M.I. COMMERCE - LOVREKOVIĆ društvo s ograničenom odgovornošću za trgovinu, izvoz-uvoz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55326209639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Maksimirska 100,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2.193,75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ADRIACINK TRANSPORT d.o.o. za usluge prijevoza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03040465340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Stinice 42 a, 21000 Split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15.654,71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ARKA SERVIS društvo s ograničenom odgovornošću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31340310936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Mala Švarča 155,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130.210,46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ARKADA društvo za izgradnju, proizvodnju, financiranje, trgovinu, inženjering i projektiranje s ograničenom odgovornošću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87802939719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Kolodvorska 1A, 47250 Duga Resa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39.625,00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AUTO LAK SERVIS, VL. BRANKO BEDE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81490774199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NOVAKI 22A,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1.236,06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AUTOMATIKA I PROCESI d.o.o.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53772112509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Bubnjaračka 28,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4.030,63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AUTOTRANSPORT KARLOVAC d.d. prijevoz-trgovina i putnička agencija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97662921077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Gažanski trg 8,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1.746,25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BARKA d.o.o. za ugostiteljstvo i trgovinu u stečaju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66339364882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J.J.Strossmayera 230a, 31000 Osijek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2.010,00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BIGA GRUPA društvo s ograničenom odgovornošću za brodski, platformski i industrijski servis, tehnički nadzor, savjetovanje, podvodne radove, specijalna zavarivanja, proizvodnju, usluge, trgovinu i zastupstvo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99697876704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Vinež 620, 52220 Labin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14.493,75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BISNODE društvo s ograničenom odgovornošću za trgovinu, posredovanje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48270876028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Fallerovo šetalište 22,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1.250,00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SANJA BUKVIĆ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35724606355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DONJA JELSA 168,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CINČAONA HELENA d.o.o.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18867325461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Sveta Helena 155, 10380 Sveta Helena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15.986,25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COLIBRI SERVISNO-TRGOVAČKI OBRT, VL. KRISTINA ERDELJAC-BANIČEK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17187619337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STRMAC 39A,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2.299,91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CROMATEC, društvo s ograničenom odgovornošću za proizvodnju i trgovinu dijelova za zavarivanje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17039077406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Hrvatske Bratske Zajednice 2, 10430 Samobor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8.917,49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CVJEĆARSKO-ARANŽERSKO-TRGOVAČKI OBRT "DOROTEJA" VL. VIŠNJA PAVLOVIĆ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34131447247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LOGORIŠTE 36C,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1.050,00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ČAPORICE, d.o.o. za ugostiteljstvo, turizam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09808834049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Bana Jelačića 8, 21240 Trilj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5.370,98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ČISTOĆA d.o.o. za održavanje čistoće i odlaganje komunalnog otpada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70467048139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Gažanski trg 8,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23.840,91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Dalekovod, dioničko </w:t>
            </w:r>
            <w:r w:rsidRPr="007E23E7">
              <w:rPr>
                <w:rFonts w:cs="Times New Roman"/>
              </w:rPr>
              <w:lastRenderedPageBreak/>
              <w:t>društvo za inženjering, proizvodnju i izgradnju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47911242222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Ulica Marijana </w:t>
            </w:r>
            <w:r w:rsidRPr="007E23E7">
              <w:rPr>
                <w:rFonts w:cs="Times New Roman"/>
              </w:rPr>
              <w:lastRenderedPageBreak/>
              <w:t>Čavića 4,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9.000,00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DABAR d.o.o.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47936515840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Gornje Mekušje 187,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13.808,52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DASKA, društvo s ograničenom odgovornošću za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72918951062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Dubravski put 4, 22000 Šibenik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1.812,50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DBD LIMARSKI OBRT, VL. DUBRAVKO DRAGANJAC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61442806981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BREZOVAC 6, 47250 DUGA RESA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500,00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DINAMIKA društvo s ograničenom odgovornošću za vibraciona mjerenja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09519788934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Miroslava Krleže 25,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26.968,75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DIZALICE BANKOVIĆ, VL. MARIN BANKOVIĆ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82490690994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TREŠNJEVKA 100, 10450 JASTREBARSKO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25.060,00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DIZALICE I MONTAŽA društvo s ograničenom odgovornošću za proizvodnju i montažu metalnih konstrukcija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39240293144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Bosanska 4, 22000 Šibenik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8.250,00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DOMES poduzeće za proizvodnju, trgovinu i usluge, d.o.o.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00867073015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Belajske Poljice 2C - Poslovni park Karlovac, 47252 Barilović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1.706,06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EKOTEX, d.o.o. za usluge u zaštiti okoliša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07941830049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Remete 99,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4.605,36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ENA d.o.o. za graditeljstvo, elektrotehničke usluge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24759414355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Jurja Haulika 20A,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5.125,00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ERSTE CARD CLUB društvo s ograničenom odgovornošću za financijsko posredovanje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85941596441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Frana Folnegovića 6,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1.993,63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ETT - Elektrotehničko-trgovačko-transportno društvo s ograničenom </w:t>
            </w:r>
            <w:r w:rsidRPr="007E23E7">
              <w:rPr>
                <w:rFonts w:cs="Times New Roman"/>
              </w:rPr>
              <w:lastRenderedPageBreak/>
              <w:t>odgovornošću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27568077272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Mala Švarča 155,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62,55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EUROAGRAM TIS društvo s ograničenom odgovornošću za tehnički pregled i promet vozila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99681708224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grada Vukovara 282,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5.693,79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FEST društvo s ograničenom odgovornošću za organiziranje kulturno zabavnih priredbi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80391790896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Kolodvorska cesta 50, 47280 Ozalj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360.150,74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Financijska agencija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85821130368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grada Vukovara 70,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704,92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Fond za zaštitu okoliša i energetsku učinkovitost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85828625994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Radnička cesta 80,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29.336,20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FRAK d.o.o. za građevinarstvo, proizvodnju, trgovinu i ugostiteljstvo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12336713108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Jelaši 70,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120.315,39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FRAN d.o.o. za prijevoz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51348009269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Dr. Ante Starčevića 36,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2.500,00</w:t>
            </w:r>
          </w:p>
        </w:tc>
        <w:tc>
          <w:tcPr>
            <w:tcW w:type="pct" w:w="561"/>
          </w:tcPr>
          <w:p w:rsidRDefault="00D16981" w:rsidP="00D16981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 w:rsidRPr="00D16981"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FRANKSTAHL ZAGREB d.o.o. za trgovinu čelikom i zastupanje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74438812930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Cebini 43,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31.214,29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FRIGO-MRZLJAK TRGOVAČKO USLUŽNI OBRT, VL. IGOR MRZLJAK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07617958006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RIJEČKA 14, 47250 DUGA RESA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2.500,00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GAVRANOVIĆ društvo s ograničenom odgovornošću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62423481209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Majstorska 9,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1.912,73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GORAN I ZORAN za usluge i trgovinu društvo s ograničenom odgovornošću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45716968513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Petra Krešimira IV 73, 21210 Solin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8.125,00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GRAD KARLOVAC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25654647153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Banjavčićeva 9,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25.640,33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GRANIT KLESARSKA DJELATNOST VL. DRAGUTIN IVANIĆ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08281743571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OSJEČKA 208, 31221 JOSIPOVAC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2.402,40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GTG plin društvo s ograničenom odgovornošću za proizvodnju, trgovinu, uvoz i izvoz tehničkih plinova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64936811186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Kalinovac 2a,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47.500,35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GUMA PROFIL društvo s ograničenom odgovornošću za proizvodnju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17122961673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Radnička 3, 49243 Oroslavje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2.993,75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82298562620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Pavleka Miškine 64c, 42000 Varaždin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26.955,47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HAD društvo s ograničenom odgovornošću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60473408837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Andrije Hebranga 5, 43000 Bjelovar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4.374,34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HANSA-FLEX Croatia d.o.o. za proizvodnju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60365429880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III. Resnik 9,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1.081,41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HENNLICH industrijska tehnika d.o.o.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44725135398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Stupničkoobreška 17, 10255 Stupnički Obrež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8.822,66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HEP-Operator distribucijskog sustava d.o.o. za distribuciju i opskrbu električne energije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46830600751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grada Vukovara 37,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1.122.307,43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HIDRAULIKA DRVOŠPED d.o.o.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64423111898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Jelaši 37c,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21.044,98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Hrvatska energetska regulatorna agencija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83764654530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grada Vukovara 14,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675,36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Hrvatska radiotelevizija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68419124305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Prisavlje 3,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488,90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Hrvatske vode, pravna osoba za upravljanje vodama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28921383001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Grada Vukovara 220,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5.932,76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Hrvatski Telekom d.d.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81793146560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Roberta Frangeša Mihanovića 9, </w:t>
            </w:r>
            <w:r w:rsidRPr="007E23E7">
              <w:rPr>
                <w:rFonts w:cs="Times New Roman"/>
              </w:rPr>
              <w:lastRenderedPageBreak/>
              <w:t>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221,02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HRVATSKA UDRUGA POSLODAVACA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80978339255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RADNIČKA CESTA 52,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29.139,00</w:t>
            </w:r>
          </w:p>
        </w:tc>
        <w:tc>
          <w:tcPr>
            <w:tcW w:type="pct" w:w="561"/>
          </w:tcPr>
          <w:p w:rsidRDefault="00D16981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HRVATSKE ŠUME društvo s ograničenom odgovornošću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69693144506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Kneza Branimira 1,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11.055,59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 M P K - Industrija metalnih proizvoda i konstrukcija d.o.o. za proizvodnju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79967698402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Industrijska cesta 8 A, 10310 Ivanić-Grad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589,49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IGNESCO d.o.o.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55421389662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Ferenci 24, 47280 Ozalj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3.343,90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IKOI GRUPA društvo s ograničenom odgovornošću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10109229675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Domaslovečka 13, 10430 Domaslovec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1.068,75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INA-INDUSTRIJA NAFTE, d.d.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27759560625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Avenija V. Holjevca 10,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16.119,21        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INFO-KEY d.o.o. za informatičke i računovodstvene usluge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31943305174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Vladimira Bogovića 6,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INGTEST d. o. o. za energetiku, razvoj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09983439581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Pavlenski put 5F,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3.500,00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ITT - RIJEKA društvo s ograničenom odgovornošću za građevinarstvo i inženjering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92100933264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Ivana Dežmana 4, 51000 Rijeka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12.884,34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IVNE GRAĐEVINA usluge i trgovina d.o.o.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98095915259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Lastovska 2A,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3.750,00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JAVNI BILJEŽNIK, NINA BUBAŠ-MAGLIČIĆ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97032622144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GRGE TUŠKANA 7A,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475,00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JAVNI BILJEŽNIK, SNJEŽANA PLAVETIĆ ZRNIĆ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17165639914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MAKSIMILIJANA VRHOVCA 60, 47000 </w:t>
            </w:r>
            <w:r w:rsidRPr="007E23E7">
              <w:rPr>
                <w:rFonts w:cs="Times New Roman"/>
              </w:rPr>
              <w:lastRenderedPageBreak/>
              <w:t>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22.530,45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JUŽNI PROLAZ d.o.o.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23088119851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Majstorska 3,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8.155,73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KBD - TRGOVINA I INŽENJERING, društvo s ograničenom odgovornošću za trgovinu, inženjering, posredovanje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06950042216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Donja Švarča 54,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27.665,50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KEMOKOP društvo s ograničenom odgovornošću za specijalni transport kemikalija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12916703731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Industrijska ulica 10, 10370 Dugo Selo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2.669,19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KOMUNALAC d.o.o. za djelatnosti javne vodoopskrbe i javne odvodnje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86450923940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Bartola Kašića 5a, 53220 Otočac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4.808,38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KONSTRUKCIJE-KOSTELAC društvo s ograničenom odgovornošću za projektiranje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27914034687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Balaška 8, 10436 Rakov Potok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7.500,00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KSU društvo s ograničenom odgovornošću za trgovinu na veliko i malo, izvoz i uvoz usluga i roba, marketing, obrtništvo i osobne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34976993601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Dr. Jurja Dobrile 50, 10410 Velika Gorica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11.868,73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KTS d.o.o.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51803153087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Jurga 13, 47220 Vojnić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39.809,96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KURIJA SUVENIRI d.o.o. za proizvodnju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10384365453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Antuna Mihanovića 4,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125,00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Lana commerce Društvo s ograničenom odgovornošću za proizvodnju i trgovinu, usluge i ugostiteljstvo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11251801593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Trg bana Petra Zrinskog 10,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3.875,00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LIN TRGOVINA d.o.o.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81136376163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Vlatka Mačeka 26,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38.384,65</w:t>
            </w:r>
          </w:p>
        </w:tc>
        <w:tc>
          <w:tcPr>
            <w:tcW w:type="pct" w:w="561"/>
          </w:tcPr>
          <w:p w:rsidRDefault="00D445A3" w:rsidP="00D445A3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LJEVAONICA KRČELIĆ, </w:t>
            </w:r>
            <w:r w:rsidRPr="007E23E7">
              <w:rPr>
                <w:rFonts w:cs="Times New Roman"/>
              </w:rPr>
              <w:lastRenderedPageBreak/>
              <w:t>VL. KRUNO KRČELIĆ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51675880551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MOVRAČ 33, 49294 </w:t>
            </w:r>
            <w:r w:rsidRPr="007E23E7">
              <w:rPr>
                <w:rFonts w:cs="Times New Roman"/>
              </w:rPr>
              <w:lastRenderedPageBreak/>
              <w:t>MOVRAČ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10.546,50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IVAN LORKOVIĆ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52358678024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KUČEVICE 59, 47271 KUČEVICE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 - 90 d.o.o.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94228523865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bana Josipa Jelačića 51, 47250 Duga Resa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4.265,50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MAING, OBRT ZA USLUGE TISKANJA, VL.  JOZE ERCEG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39399910204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PRILAZ SLAVE RAŠKAJ 5,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5.304,65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MAKI-TRANS, VL. DRAGICA HORVAT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87091164969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IVANA MEŠTROVIĆA 5, 40000 ČAKOVEC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3.415,00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MALVA d.o.o.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53593023692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Alojzija Stepinca 43, 32100 Vinkovci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37.170,89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MARAKOVIĆ d.o.o. za izgradnju, proizvodnju, održavanje, promet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88042056127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Dr. Vladka Mačeka 34,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31.025,40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MARCIUS d.o.o.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15555254444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Tomislava Pavleka 5,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9.150,00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MARITIM BAŠIĆ društvo s ograničenom odgovornošću za rudarstvo, trgovinu i građenje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08952432194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Glavina Donja 469, 21260 Glavina Donja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17.921,25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Metal Krmpotić društvo s ograničenom odgovornošću za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09304335375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Samoborska cesta 230,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2.387,50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RENATA MEJAŠIĆ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90149565936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SPLITSKA 5,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METAL PLUS društvo s ograničenom odgovornošću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13534526502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CMP Savica Šanci, Obrtnička 5,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28.469,19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METALAC, PROIZVODNO METALNI </w:t>
            </w:r>
            <w:r w:rsidRPr="007E23E7">
              <w:rPr>
                <w:rFonts w:cs="Times New Roman"/>
              </w:rPr>
              <w:lastRenderedPageBreak/>
              <w:t>OBRT, VL. JOSIP BEŠAN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75069410654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ULICA NIKOLE </w:t>
            </w:r>
            <w:r w:rsidRPr="007E23E7">
              <w:rPr>
                <w:rFonts w:cs="Times New Roman"/>
              </w:rPr>
              <w:lastRenderedPageBreak/>
              <w:t>TESLE 3, 10340 VRBOVEC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24.331,50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METALPROM d.o.o.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76147579166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Svetonedeljska 19, 10430 Samobor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7.004,93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MGA-TRGOVINA društvo s ograničenom odgovornošću za trgovinu, ugostiteljstvo, poljoprivredu i turizam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73069374931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Bosanci 6B, 47251 Bosiljevo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3.894,10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MK Group društvo s ograničenom odgovornošću za građenje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53948666515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Riva 16, 51000 Rijeka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229.321,85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MORLAK, društvo s ograničenom odgovornošću za unutarnju i vanjsku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38510239212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Našička 1,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6.641,16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MOTO-RIS društvo s ograničenom odgovornošću za unutarnju i vanjsku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54744030102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Oreškovićeva 3b,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5.064,68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NAFTA CENTAR d.o.o.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16571455698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Mirka Kleščića 7, 10430 Samobor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28.521,08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NAVITER d.o.o. za proizvodnju, trgovinu i usluge u stečaju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49370738458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Cerska 18,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3.653,10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NITEH d.o.o.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47622093362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Belajske Poljice, Poslovni park Karlovac 5B, 47252 Barilović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1.976,51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NORD POGONI društvo s ograničenom odgovornošću za trgovinu, servis i montažu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01049893289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Obrtnička 9, 48260 Križevci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62.251,31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NOVA-chem društvo s ograničenom odgovornošću za proizvodnju, ugradnju, trgovinu i promet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06416467501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Masarikova 10,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39.053,52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NOVOLINE DARUVAR društvo za zastupanje, trgovinu i proizvodnju s </w:t>
            </w:r>
            <w:r w:rsidRPr="007E23E7">
              <w:rPr>
                <w:rFonts w:cs="Times New Roman"/>
              </w:rPr>
              <w:lastRenderedPageBreak/>
              <w:t>ograničenom odgovornošću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46490936145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Podborska 4A, 43500 Gornji </w:t>
            </w:r>
            <w:r w:rsidRPr="007E23E7">
              <w:rPr>
                <w:rFonts w:cs="Times New Roman"/>
              </w:rPr>
              <w:lastRenderedPageBreak/>
              <w:t>Daruvar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3.137,50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OBRADA METALA ROCE društvo s ograničenom odgovornošću za proizvodnju, strojnu obradu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29698050474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Lukovica 53, 52341 Žminj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108,75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OBRT "JURANIĆ" VL. MILIVOJ JURANIĆ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89035809061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MARIJA TROŠT 7, 51300 MARIJA TROŠT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14.835,00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both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ODETA društvo s ograničenom odgovornošću za proizvodnju, trgovinu i promet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20091631703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Maksimilijana Vrhovca 8,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59.752,02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ODVJETNIK, DARKO TEREK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03620757830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MARJANOVIĆEV PRILAZ 13,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40.076,11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Oprema pod tlakom d.o.o. za pregled i ispitivanje opreme pod tlakom visoke razine opasnosti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07435417708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grada Vukovara 237,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5.837,50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P.E.O., Inženjering za industrijska i energetska postrojenja, d.o.o.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54461742348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Kozarčaninova 3,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73.675,00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PBZ CARD društvo s ograničenom odgovornošću za poslovanje kreditnim karticama, putnička agencija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28495895537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Radnička cesta 44,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10.621,15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PLOVPUT trgovačko društvo s ograničenom odgovornošću za održavanje pomorskih plovnih putova i radijske službe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14480721492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Obala Lazareta 1, 21000 Split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6.391,54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PNEUMATIK društvo s ograničenom odgovornošću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95346421520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Turanj 79,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4.135,00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PNEUMATSKI UREĐAJI d.o.o. za proizvodnju, trgovinu i ostale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48202712455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Josipa Buturca 13, 48260 Križevci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170,00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POLJO - JOSO d.o.o. za trgovinu i građenje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29519763547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Vernička 5a, 10255 Gornji </w:t>
            </w:r>
            <w:r w:rsidRPr="007E23E7">
              <w:rPr>
                <w:rFonts w:cs="Times New Roman"/>
              </w:rPr>
              <w:lastRenderedPageBreak/>
              <w:t>Stupnik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9.355,95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</w:t>
            </w:r>
            <w:r>
              <w:rPr>
                <w:rFonts w:cs="Times New Roman"/>
              </w:rPr>
              <w:lastRenderedPageBreak/>
              <w:t>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PROIZVODNJA OPRUGA VL. ALMA JATIĆ-HASANBEGOVIĆ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51469557335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JAPETIĆKA 18,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3.998,75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PROMID društvo s ograničenom odgovornošću za proizvodnju, promet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47523583992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Nikole Tesle 32, 48260 Križevci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15.375,00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PROMIL-proizvodno, trgovačko i uslužno društvo s ograničenom odgovornošću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91140420070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Vodostaj 51,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3.250,00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PROMIL-PROJEKT  društvo s ograničenom odgovornošću za strojarsko projektiranje i nadzor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53672058059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Banija 56,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20.625,00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RADIO MREŽNICA d.o.o.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79859591768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Jozefinska cesta 8, 47250 Duga Resa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1.687,50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RH - MINISTARSTVO FINANCIJA - POREZNA UPRAVA, PU Karlovac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18683136487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Pavla Vitezovića 1 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303.130,61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RE - US d.o.o. za remont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10292170592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Miroslava Krleže 1b,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156.675,00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REMEX društvo za unutarnju i vanjsku trgovinu i usluge, društvo s ograničenom odgovornošću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75823619300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Remetinec 115B, 42220 Remetinec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421,75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RETA d.o.o.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01201898816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Zagrebačka 37,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8.666,21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  <w:p w:rsidRDefault="00BF127D" w:rsidP="00BF127D" w:rsidR="00BF127D" w:rsidRPr="007E23E7">
            <w:pPr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REVENA PLUS d.o.o. za inženjering, projektni menadžment i usluge iz područja tehničkih djelatnosti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56871876634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Donje Mrzlo Polje Mrežničko 14, 47250 Duga Resa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1.025,00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RIJEKATANK ekologija i zaštita okoliša, društvo s ograničenom odgovornošću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94465937851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Bartola Kašića 52, 51000 Rijeka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9.981,29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  <w:p w:rsidRDefault="00BF127D" w:rsidP="00BF127D" w:rsidR="00BF127D" w:rsidRPr="007E23E7">
            <w:pPr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RKR d.o.o. za reviziju, kontrolu i porezno savjetovanje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75350347806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Trg Kralja Petra Svačića 1,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30.000,00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ROLETARSTVO ŽELEZNJAK, VL. IVAN ŽELJEZNJAK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94224516233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GORNJE MRZLO POLJE MREŽNIČKO 141, 47250 GORNJE MRZLO POLJE MREŽN.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6.805,20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RUPES, društvo s ograničenom odgovornošću za proizvodnju,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23857333630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Tržna 5,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DRAGO RUŠA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96664022141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MALA ŠVARČA 141A,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3.835,00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SA BIŠĆAN d.o.o. za građevinarstvo, trgovinu i poslovanje nekretninama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14814013239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Podvožić 16, 47250 Duga Resa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59.952,79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SERVIS BOSCH PUMPI VL. MATIJA TRŽOK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88379322623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UDBINJA 23,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8.568,89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SERVIS RAČUNALNE OPREME STR-EL, VL. KRUNOSLAV STUPIĆ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11399808760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KURILOVAC 12, 47280 OZALJ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21.024,55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SINRAD GRAĐEVINSKI OBRT VL. STJEPAN FRANJČEVIĆ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39394002102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DONJI ČRNČEVEC 9, 48267 ČRNČEVEC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77.500,00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SPECIJALISTIČKA ORDINACIJA MEDICINE RADA, NADA STRIKIĆ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37220077581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KRALJA TOMISLAVA 10A,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10.285,00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SREDIŠNJE KLIRINŠKO DEPOZITARNO DRUŠTVO, dioničko društvo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64406809162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Heinzelova 62a,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13.743,49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STAKLARSKI OBRT, VL. TOMISLAV TURKALJ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65268347830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CVITOVIĆ 96A, 47240 CVITOVIĆ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2.194,00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STROJARSKO ELEKTROTEHNIČKI SERVIS d.o.o. za usluge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58648964235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Čanjevo 22A, 42224 Čanjevo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1.535,50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STROJOPROMET-ZAGREB servis, trgovina i dorada robe, d.o.o.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97994010225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Zagrebačka 6, 10292 Šenkovec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576.017,34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SVEUČILIŠTE U ZAGREBU, FAKULTET STROJARSTVA I BRODOGRADNJE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22910368449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Ivana Lučića 5,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1.825,00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DRAGA ŠARAC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01969762336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VLADIMIRA NAZORA 20,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MATE ŠOLA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21127410673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SKOPSKA 14,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145.346,09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 K K d.o.o. za građevinarstvo,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50043842595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Riječka 13d,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11.791,70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TAG PROMET VL. TOMISLAV GALOVIĆ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82265065266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PUT SV. DOROTEJE 1,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97.998,49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TEHNIVO društvo za inženjering i projektiranje d.o.o. u stečaju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80754100223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Silvija Strahimira Kranjčevića 16,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3.125,00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TEHNOCOMMERCE d.o.o. za trgovinu, popravak i održavanje elektrotehničkih aparata i uređaja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85833578212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Antuna Gustava Matoša 23,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89,50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TERMOPULS, OBRT ZA USLUGE, VL. ROBERT JAKOPOVIĆ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46182601094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MIJE KREŠIĆA 9,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9.375,00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TISKARA PEČARIĆ-RADOČAJ d.o.o. za tiskarsko-izdavačke djelatnosti i trgovinu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94181620965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Tuškanova 10,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1.375,00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TITAN d.o.o. za trgovinu, proizvodnju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03973691999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Bogoslava Šuleka 19,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425,00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TRANSPORTI DOMJANČIĆ, OBRT ZA PRIJEVOZ, VL. DUBRAVKO DOMJANČIĆ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45228905747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LAZINA 76, 47201 DRAGANIĆ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11.512,00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TRGOAGENCIJA d.o.o.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08137468759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Celestina Medovića 18,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379,12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TRGOING d.o.o. za građevinarstvo,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68697583992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Matka Laginje 35,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2.216,33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TRGOMETAL d.o.o. za trgovinu i proizvodnju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26004523816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Kovinska 4,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10.924,36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STJEPAN VRANJEŠ, VL. TRGOVINA AUTODIJELOVA I AUTOSERVIS "PEGAS", VL. STJEPAN VRANJEŠ, SESVETE, Sesvetska cesta 20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29216171319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Grad Zagreb - Sesvete, Sesvetska cesta 20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18.827,38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TRGOVINA NA MALO I VELIKO "POLJOMEHANIZACIJA" VL. LOVRO BRAJKOVIĆ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96057281523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BREZARI 5, 10450 BREZARI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2.335,00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U.T.O. "IVAN I" vl. IVAN GUTIĆ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06921727043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KOD DOMA 6, 22310 CIVLJANE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5.360,00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ULJANIK Proizvodnja opreme, d. d.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66833856731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Željeznička 23, 52100 Vodnjan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31.674,84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UniCredit Leasing Croatia društvo s ograničenom odgovornošću za leasing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18736141210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Heinzelova 33,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8.472,28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USLUGA društvo s ograničenom odgovornošću za vodoopskrbu i odvodnju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90077579259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Bužimska 10, 53000 Gospić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22.497,50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VAGOTEHNA, d.o.o. za proizvodnju, trgovinu i </w:t>
            </w:r>
            <w:r w:rsidRPr="007E23E7">
              <w:rPr>
                <w:rFonts w:cs="Times New Roman"/>
              </w:rPr>
              <w:lastRenderedPageBreak/>
              <w:t>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27383680909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 xml:space="preserve">Mirka Seljana 46, 47000 </w:t>
            </w:r>
            <w:r w:rsidRPr="007E23E7">
              <w:rPr>
                <w:rFonts w:cs="Times New Roman"/>
              </w:rPr>
              <w:lastRenderedPageBreak/>
              <w:t>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lastRenderedPageBreak/>
              <w:t>6.284,42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</w:t>
            </w:r>
            <w:r>
              <w:rPr>
                <w:rFonts w:cs="Times New Roman"/>
              </w:rPr>
              <w:lastRenderedPageBreak/>
              <w:t>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EDUARD VARGA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97330096995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TADIJE SMIČIKLASA 6,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27,00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VARKOM dioničko društvo za opskrbu vodom i odvodnju otpadnih voda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39048902955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Trg Bana Jelačića 15, 42000 Varaždin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6.780,63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VERTIKO d.o.o. za građevinarstvo,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82801177366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Gospodarska 10 A, 10255 Donji Stupnik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10.605,99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VIPnet, društvo s ograničenom odgovornošću za usluge javnih telekomunikacija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29524210204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Vrtni put 1,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7.401,26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VIZOR ekologija-zaštita-konzalting d.o.o.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28579840610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Koprivnička 1, 42000 Varaždin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1.875,00</w:t>
            </w:r>
          </w:p>
        </w:tc>
        <w:tc>
          <w:tcPr>
            <w:tcW w:type="pct" w:w="561"/>
          </w:tcPr>
          <w:p w:rsidRDefault="00D445A3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VODOVOD I KANALIZACIJA društvo s ograničenom odgovornošnoću za javnu vodoopskrbu i odvodnju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65617396824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Gažanski trg 8,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24.976,22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VRHUNAC društvo s ograničenom odgovornošću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86160413148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Vlaška 89,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700,00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WESTINVEST d.o.o. za trgovinu, usluge i proizvodnju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89883428210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D. Poljana 1, 10310 Ivanić-Grad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100.999,38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ZAGREBŠPED, društvo s ograničenom odgovornošću, međunarodna špedicija, unutrašnja i vanjska trgovina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02573674713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Vodovodna 20a, 10000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637,50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ZAJEDNIČKI ODVJETNIČKI URED VLADIMIR BRKIĆ I JASMINA BRKIĆ KRISTAMIĆ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19772691125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MARINA DRŽIĆA 1D,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33.958,51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ZAŠTITA-INSPEKT d. o. o. za trgovinu i usluge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45467134040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Bjelolasička 18, 31000 Osijek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7.400,00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DARINKA ŽAGAR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14850720253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RIJEČKA 48,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25,00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DARKO ŽELJKOVIĆ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08489552903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NIKOLE TESLE 3A, 47000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25,00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IVAN ŽGANJER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96791215645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JAŠKOVO 51, 47281 JAŠKOVO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1.136,00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EUROHERC OSIGURANJE           d.d., Zagreb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22694857747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Ulica grada Vukovara 282, Zagreb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62.414,53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ERING d.o.o., Karlovac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55037594336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Mala Švarča 155 , Karlovac</w:t>
            </w:r>
          </w:p>
        </w:tc>
        <w:tc>
          <w:tcPr>
            <w:tcW w:type="pct" w:w="70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4.609.656,98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spacing w:lineRule="auto" w:line="252"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ZA - OBRAZAC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RAIFFEISENBANK AUSTRIA d.d., Zagreb</w:t>
            </w:r>
          </w:p>
        </w:tc>
        <w:tc>
          <w:tcPr>
            <w:tcW w:type="pct" w:w="917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53056966535</w:t>
            </w:r>
          </w:p>
        </w:tc>
        <w:tc>
          <w:tcPr>
            <w:tcW w:type="pct" w:w="929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Magazinska cesta 69</w:t>
            </w:r>
          </w:p>
        </w:tc>
        <w:tc>
          <w:tcPr>
            <w:tcW w:type="pct" w:w="707"/>
            <w:vAlign w:val="bottom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143.609,66</w:t>
            </w:r>
          </w:p>
        </w:tc>
        <w:tc>
          <w:tcPr>
            <w:tcW w:type="pct" w:w="561"/>
          </w:tcPr>
          <w:p w:rsidRDefault="005C243C" w:rsidP="00963BC2" w:rsidR="00BF127D" w:rsidRPr="007E23E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  <w:tr w:rsidTr="0074229E" w:rsidR="000F0985" w:rsidRPr="007E23E7">
        <w:tc>
          <w:tcPr>
            <w:tcW w:type="pct" w:w="406"/>
          </w:tcPr>
          <w:p w:rsidRDefault="00BF127D" w:rsidP="00BF127D" w:rsidR="00BF127D" w:rsidRPr="007E23E7">
            <w:pPr>
              <w:numPr>
                <w:ilvl w:val="0"/>
                <w:numId w:val="32"/>
              </w:numPr>
              <w:jc w:val="center"/>
              <w:rPr>
                <w:rFonts w:cs="Times New Roman"/>
              </w:rPr>
            </w:pPr>
          </w:p>
        </w:tc>
        <w:tc>
          <w:tcPr>
            <w:tcW w:type="pct" w:w="1481"/>
          </w:tcPr>
          <w:p w:rsidRDefault="00BF127D" w:rsidP="00BF127D" w:rsidR="00BF127D" w:rsidRPr="007E23E7">
            <w:pPr>
              <w:spacing w:lineRule="auto" w:line="252" w:after="160"/>
              <w:rPr>
                <w:rFonts w:cs="Times New Roman"/>
              </w:rPr>
            </w:pPr>
            <w:r w:rsidRPr="007E23E7">
              <w:rPr>
                <w:rFonts w:cs="Times New Roman"/>
              </w:rPr>
              <w:t>PIM CENTAR d.o.o.</w:t>
            </w:r>
          </w:p>
        </w:tc>
        <w:tc>
          <w:tcPr>
            <w:tcW w:type="pct" w:w="917"/>
            <w:vAlign w:val="bottom"/>
          </w:tcPr>
          <w:p w:rsidRDefault="00BF127D" w:rsidP="00BF127D" w:rsidR="00BF127D" w:rsidRPr="007E23E7">
            <w:pPr>
              <w:jc w:val="center"/>
              <w:rPr>
                <w:rFonts w:cs="Times New Roman"/>
              </w:rPr>
            </w:pPr>
          </w:p>
        </w:tc>
        <w:tc>
          <w:tcPr>
            <w:tcW w:type="pct" w:w="929"/>
            <w:vAlign w:val="bottom"/>
          </w:tcPr>
          <w:p w:rsidRDefault="00BF127D" w:rsidP="00BF127D" w:rsidR="00BF127D" w:rsidRPr="007E23E7">
            <w:pPr>
              <w:jc w:val="both"/>
              <w:rPr>
                <w:rFonts w:cs="Times New Roman"/>
              </w:rPr>
            </w:pPr>
          </w:p>
        </w:tc>
        <w:tc>
          <w:tcPr>
            <w:tcW w:type="pct" w:w="707"/>
            <w:vAlign w:val="bottom"/>
          </w:tcPr>
          <w:p w:rsidRDefault="00BF127D" w:rsidP="00BF127D" w:rsidR="00BF127D" w:rsidRPr="007E23E7">
            <w:pPr>
              <w:rPr>
                <w:rFonts w:cs="Times New Roman"/>
              </w:rPr>
            </w:pPr>
            <w:r w:rsidRPr="007E23E7">
              <w:rPr>
                <w:rFonts w:cs="Times New Roman"/>
              </w:rPr>
              <w:t>6.392,61</w:t>
            </w:r>
          </w:p>
        </w:tc>
        <w:tc>
          <w:tcPr>
            <w:tcW w:type="pct" w:w="561"/>
          </w:tcPr>
          <w:p w:rsidRDefault="005C243C" w:rsidP="00BF127D" w:rsidR="00BF127D" w:rsidRPr="007E23E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PROTIV</w:t>
            </w:r>
          </w:p>
        </w:tc>
      </w:tr>
    </w:tbl>
    <w:p w:rsidRDefault="009F497F" w:rsidP="009F497F" w:rsidR="009F497F" w:rsidRPr="007E23E7">
      <w:pPr>
        <w:spacing w:lineRule="auto" w:line="259" w:after="160"/>
      </w:pPr>
      <w:r w:rsidRPr="007E23E7">
        <w:rPr>
          <w:rFonts w:eastAsia="Calibri"/>
          <w:lang w:eastAsia="en-US"/>
        </w:rPr>
        <w:t xml:space="preserve"> </w:t>
      </w:r>
    </w:p>
    <w:p w:rsidRDefault="009F497F" w:rsidP="00FA1366" w:rsidR="009F497F" w:rsidRPr="007E23E7">
      <w:pPr>
        <w:ind w:firstLine="720"/>
        <w:jc w:val="both"/>
      </w:pPr>
    </w:p>
    <w:p w:rsidRDefault="006A00F0" w:rsidP="00963BC2" w:rsidR="006A00F0" w:rsidRPr="007E23E7">
      <w:pPr>
        <w:jc w:val="both"/>
      </w:pPr>
    </w:p>
    <w:p w:rsidRDefault="003C0E69" w:rsidP="00FA1366" w:rsidR="003C0E69" w:rsidRPr="007E23E7">
      <w:pPr>
        <w:ind w:firstLine="720"/>
        <w:jc w:val="both"/>
        <w:rPr>
          <w:color w:themeColor="text1" w:val="000000"/>
        </w:rPr>
      </w:pPr>
      <w:r w:rsidRPr="007E23E7">
        <w:rPr>
          <w:color w:themeColor="text1" w:val="000000"/>
        </w:rPr>
        <w:t>G</w:t>
      </w:r>
      <w:r w:rsidR="009609BB" w:rsidRPr="007E23E7">
        <w:rPr>
          <w:color w:themeColor="text1" w:val="000000"/>
        </w:rPr>
        <w:t>lasovanje</w:t>
      </w:r>
      <w:r w:rsidRPr="007E23E7">
        <w:rPr>
          <w:color w:themeColor="text1" w:val="000000"/>
        </w:rPr>
        <w:t xml:space="preserve"> dovršeno u </w:t>
      </w:r>
      <w:r w:rsidR="00180D6D">
        <w:rPr>
          <w:color w:themeColor="text1" w:val="000000"/>
        </w:rPr>
        <w:t>10</w:t>
      </w:r>
      <w:r w:rsidR="00346D91" w:rsidRPr="007E23E7">
        <w:rPr>
          <w:color w:themeColor="text1" w:val="000000"/>
        </w:rPr>
        <w:t>,</w:t>
      </w:r>
      <w:r w:rsidR="008F5512" w:rsidRPr="007E23E7">
        <w:rPr>
          <w:color w:themeColor="text1" w:val="000000"/>
        </w:rPr>
        <w:t>40</w:t>
      </w:r>
      <w:r w:rsidR="00346D91" w:rsidRPr="007E23E7">
        <w:rPr>
          <w:color w:themeColor="text1" w:val="000000"/>
        </w:rPr>
        <w:t xml:space="preserve"> </w:t>
      </w:r>
      <w:r w:rsidRPr="007E23E7">
        <w:rPr>
          <w:color w:themeColor="text1" w:val="000000"/>
        </w:rPr>
        <w:t>sati.</w:t>
      </w:r>
    </w:p>
    <w:p w:rsidRDefault="009609BB" w:rsidP="00FA1366" w:rsidR="009609BB" w:rsidRPr="007E23E7">
      <w:pPr>
        <w:ind w:firstLine="720"/>
        <w:jc w:val="both"/>
        <w:rPr>
          <w:color w:val="FF0000"/>
        </w:rPr>
      </w:pPr>
    </w:p>
    <w:p w:rsidRDefault="003C0E69" w:rsidP="00FA1366" w:rsidR="003C0E69" w:rsidRPr="007E23E7">
      <w:pPr>
        <w:ind w:firstLine="720"/>
        <w:jc w:val="both"/>
        <w:rPr>
          <w:color w:themeColor="text1" w:val="000000"/>
        </w:rPr>
      </w:pPr>
      <w:r w:rsidRPr="007E23E7">
        <w:rPr>
          <w:color w:themeColor="text1" w:val="000000"/>
        </w:rPr>
        <w:t xml:space="preserve">radi utvrđivanja rezultata glasovanju sud donosi </w:t>
      </w:r>
    </w:p>
    <w:p w:rsidRDefault="009609BB" w:rsidP="00FA1366" w:rsidR="009609BB" w:rsidRPr="007E23E7">
      <w:pPr>
        <w:ind w:firstLine="720"/>
        <w:jc w:val="both"/>
        <w:rPr>
          <w:color w:val="FF0000"/>
        </w:rPr>
      </w:pPr>
    </w:p>
    <w:p w:rsidRDefault="003C0E69" w:rsidP="003C0E69" w:rsidR="003C0E69" w:rsidRPr="007E23E7">
      <w:pPr>
        <w:ind w:firstLine="720"/>
        <w:jc w:val="center"/>
        <w:rPr>
          <w:color w:themeColor="text1" w:val="000000"/>
        </w:rPr>
      </w:pPr>
      <w:r w:rsidRPr="007E23E7">
        <w:rPr>
          <w:color w:themeColor="text1" w:val="000000"/>
        </w:rPr>
        <w:t>zaključak</w:t>
      </w:r>
    </w:p>
    <w:p w:rsidRDefault="009609BB" w:rsidP="003C0E69" w:rsidR="009609BB" w:rsidRPr="007E23E7">
      <w:pPr>
        <w:ind w:firstLine="720"/>
        <w:jc w:val="both"/>
        <w:rPr>
          <w:color w:themeColor="text1" w:val="000000"/>
        </w:rPr>
      </w:pPr>
    </w:p>
    <w:p w:rsidRDefault="00353F8E" w:rsidP="003C0E69" w:rsidR="00353F8E" w:rsidRPr="007E23E7">
      <w:pPr>
        <w:ind w:firstLine="720"/>
        <w:jc w:val="both"/>
        <w:rPr>
          <w:color w:themeColor="text1" w:val="000000"/>
        </w:rPr>
      </w:pPr>
    </w:p>
    <w:p w:rsidRDefault="003C0E69" w:rsidP="003C0E69" w:rsidR="003C0E69" w:rsidRPr="007E23E7">
      <w:pPr>
        <w:ind w:firstLine="720"/>
        <w:jc w:val="both"/>
        <w:rPr>
          <w:color w:themeColor="text1" w:val="000000"/>
        </w:rPr>
      </w:pPr>
      <w:r w:rsidRPr="007E23E7">
        <w:rPr>
          <w:color w:themeColor="text1" w:val="000000"/>
        </w:rPr>
        <w:t xml:space="preserve">Određuje se stanka u trajanju od </w:t>
      </w:r>
      <w:r w:rsidR="00527519" w:rsidRPr="007E23E7">
        <w:rPr>
          <w:color w:themeColor="text1" w:val="000000"/>
        </w:rPr>
        <w:t>5</w:t>
      </w:r>
      <w:r w:rsidRPr="007E23E7">
        <w:rPr>
          <w:color w:themeColor="text1" w:val="000000"/>
        </w:rPr>
        <w:t xml:space="preserve"> min.</w:t>
      </w:r>
    </w:p>
    <w:p w:rsidRDefault="003C0E69" w:rsidP="003C0E69" w:rsidR="003C0E69" w:rsidRPr="007E23E7">
      <w:pPr>
        <w:ind w:firstLine="720"/>
        <w:jc w:val="both"/>
        <w:rPr>
          <w:color w:themeColor="text1" w:val="000000"/>
        </w:rPr>
      </w:pPr>
    </w:p>
    <w:p w:rsidRDefault="003C0E69" w:rsidP="003C0E69" w:rsidR="00D22E80" w:rsidRPr="007E23E7">
      <w:pPr>
        <w:ind w:firstLine="720"/>
        <w:jc w:val="both"/>
        <w:rPr>
          <w:color w:themeColor="text1" w:val="000000"/>
        </w:rPr>
      </w:pPr>
      <w:r w:rsidRPr="007E23E7">
        <w:rPr>
          <w:color w:themeColor="text1" w:val="000000"/>
        </w:rPr>
        <w:t xml:space="preserve">Nastavljeno u </w:t>
      </w:r>
      <w:r w:rsidR="00346D91" w:rsidRPr="007E23E7">
        <w:rPr>
          <w:color w:themeColor="text1" w:val="000000"/>
        </w:rPr>
        <w:t>11,</w:t>
      </w:r>
      <w:r w:rsidR="00180D6D">
        <w:rPr>
          <w:color w:themeColor="text1" w:val="000000"/>
        </w:rPr>
        <w:t>05</w:t>
      </w:r>
      <w:r w:rsidR="00346D91" w:rsidRPr="007E23E7">
        <w:rPr>
          <w:color w:themeColor="text1" w:val="000000"/>
        </w:rPr>
        <w:t xml:space="preserve"> sati.</w:t>
      </w:r>
    </w:p>
    <w:p w:rsidRDefault="00346D91" w:rsidP="003C0E69" w:rsidR="00346D91" w:rsidRPr="007E23E7">
      <w:pPr>
        <w:ind w:firstLine="720"/>
        <w:jc w:val="both"/>
        <w:rPr>
          <w:color w:themeColor="text1" w:val="000000"/>
        </w:rPr>
      </w:pPr>
    </w:p>
    <w:p w:rsidRDefault="00D22E80" w:rsidP="003C0E69" w:rsidR="00D22E80">
      <w:pPr>
        <w:ind w:firstLine="720"/>
        <w:jc w:val="both"/>
        <w:rPr>
          <w:color w:themeColor="text1" w:val="000000"/>
        </w:rPr>
      </w:pPr>
      <w:r w:rsidRPr="007E23E7">
        <w:rPr>
          <w:color w:themeColor="text1" w:val="000000"/>
        </w:rPr>
        <w:t>Utvrđuje se da nastavku ročišta nazoče vjerovnici koji su nazočili ročištu za raspravljanje glasovanja o stečajnom planu.</w:t>
      </w:r>
    </w:p>
    <w:p w:rsidRDefault="00917452" w:rsidP="00917452" w:rsidR="00917452" w:rsidRPr="007E23E7">
      <w:pPr>
        <w:jc w:val="both"/>
        <w:rPr>
          <w:color w:themeColor="text1" w:val="000000"/>
        </w:rPr>
      </w:pPr>
    </w:p>
    <w:p w:rsidRDefault="00FA1366" w:rsidP="00FA1366" w:rsidR="00FA1366" w:rsidRPr="007E23E7">
      <w:pPr>
        <w:ind w:firstLine="720"/>
        <w:jc w:val="both"/>
        <w:rPr>
          <w:color w:themeColor="text1" w:val="000000"/>
        </w:rPr>
      </w:pPr>
    </w:p>
    <w:p w:rsidRDefault="00527519" w:rsidP="00FA1366" w:rsidR="00FA1366" w:rsidRPr="007E23E7">
      <w:pPr>
        <w:ind w:firstLine="720"/>
        <w:jc w:val="both"/>
        <w:rPr>
          <w:color w:themeColor="text1" w:val="000000"/>
        </w:rPr>
      </w:pPr>
      <w:r w:rsidRPr="007E23E7">
        <w:rPr>
          <w:color w:themeColor="text1" w:val="000000"/>
        </w:rPr>
        <w:t xml:space="preserve">Nakon privedenog glasovanja </w:t>
      </w:r>
      <w:r w:rsidR="00FA1366" w:rsidRPr="007E23E7">
        <w:rPr>
          <w:color w:themeColor="text1" w:val="000000"/>
        </w:rPr>
        <w:t>sudac utvrđuje rezultate glasovanja i to kako slijedi:</w:t>
      </w:r>
    </w:p>
    <w:p w:rsidRDefault="00723082" w:rsidP="00FA1366" w:rsidR="00CD3CAE">
      <w:pPr>
        <w:ind w:firstLine="720"/>
        <w:jc w:val="both"/>
        <w:rPr>
          <w:color w:themeColor="text1" w:val="000000"/>
        </w:rPr>
      </w:pPr>
      <w:r w:rsidRPr="007E23E7">
        <w:rPr>
          <w:color w:themeColor="text1" w:val="000000"/>
        </w:rPr>
        <w:t xml:space="preserve">Sudac utvrđuje kako vjerovnici koji imaju pravo glasa </w:t>
      </w:r>
      <w:r w:rsidR="00917452">
        <w:rPr>
          <w:color w:themeColor="text1" w:val="000000"/>
        </w:rPr>
        <w:t xml:space="preserve">u prvoj skupini vjerovnika </w:t>
      </w:r>
      <w:r w:rsidRPr="007E23E7">
        <w:rPr>
          <w:color w:themeColor="text1" w:val="000000"/>
        </w:rPr>
        <w:t>od dužnika potražuju ukupno</w:t>
      </w:r>
      <w:r w:rsidR="00917452">
        <w:rPr>
          <w:color w:themeColor="text1" w:val="000000"/>
        </w:rPr>
        <w:t xml:space="preserve"> </w:t>
      </w:r>
      <w:r w:rsidR="00917452">
        <w:rPr>
          <w:b/>
          <w:color w:themeColor="text1" w:val="000000"/>
        </w:rPr>
        <w:t>8.855.269,32 kn</w:t>
      </w:r>
      <w:r w:rsidRPr="007E23E7">
        <w:rPr>
          <w:b/>
          <w:color w:themeColor="text1" w:val="000000"/>
        </w:rPr>
        <w:t>.</w:t>
      </w:r>
      <w:r w:rsidRPr="007E23E7">
        <w:rPr>
          <w:color w:themeColor="text1" w:val="000000"/>
        </w:rPr>
        <w:t xml:space="preserve"> Od navedenog iznosa za podržavanje nagodbe glasalo je</w:t>
      </w:r>
      <w:r w:rsidR="00CF55EB">
        <w:rPr>
          <w:color w:themeColor="text1" w:val="000000"/>
        </w:rPr>
        <w:t xml:space="preserve"> 102</w:t>
      </w:r>
      <w:r w:rsidRPr="007E23E7">
        <w:rPr>
          <w:color w:themeColor="text1" w:val="000000"/>
        </w:rPr>
        <w:t xml:space="preserve"> </w:t>
      </w:r>
      <w:r w:rsidR="00917452">
        <w:rPr>
          <w:color w:themeColor="text1" w:val="000000"/>
        </w:rPr>
        <w:t xml:space="preserve">vjerovnika sa ukupnim iznosom tražbina 7.284.614,70 </w:t>
      </w:r>
      <w:r w:rsidR="003A7404" w:rsidRPr="007E23E7">
        <w:rPr>
          <w:color w:themeColor="text1" w:val="000000"/>
        </w:rPr>
        <w:t>kn</w:t>
      </w:r>
      <w:r w:rsidRPr="007E23E7">
        <w:rPr>
          <w:color w:themeColor="text1" w:val="000000"/>
        </w:rPr>
        <w:t>.</w:t>
      </w:r>
      <w:r w:rsidR="00D72D1F">
        <w:rPr>
          <w:color w:themeColor="text1" w:val="000000"/>
        </w:rPr>
        <w:t xml:space="preserve"> U prvoj skupini navedeno je 174 vjerovnika. Protiv nagodbe glasao je 72 vjerovnika s ukupnim iznosom tražbine od 1.570.654,62 kn. </w:t>
      </w:r>
    </w:p>
    <w:p w:rsidRDefault="00D72D1F" w:rsidP="00FA1366" w:rsidR="00D72D1F">
      <w:pPr>
        <w:ind w:firstLine="720"/>
        <w:jc w:val="both"/>
        <w:rPr>
          <w:color w:themeColor="text1" w:val="000000"/>
        </w:rPr>
      </w:pPr>
    </w:p>
    <w:p w:rsidRDefault="00D72D1F" w:rsidP="00FA1366" w:rsidR="00D72D1F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lastRenderedPageBreak/>
        <w:t>U drugoj skupini nalazi se jedan vjerovnik s pravom glasa u iznosu od 1.122.307,43 kn te je isti u cijelosti glasao za sklapanje nagodbe.</w:t>
      </w:r>
    </w:p>
    <w:p w:rsidRDefault="00D72D1F" w:rsidP="00FA1366" w:rsidR="00D72D1F">
      <w:pPr>
        <w:ind w:firstLine="720"/>
        <w:jc w:val="both"/>
        <w:rPr>
          <w:color w:themeColor="text1" w:val="000000"/>
        </w:rPr>
      </w:pPr>
    </w:p>
    <w:p w:rsidRDefault="00D72D1F" w:rsidP="00FA1366" w:rsidR="00D72D1F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>Predsteč. Dužnik ukupno vjerovnicima u postupku duguje 9.977.576,75 kn.</w:t>
      </w:r>
    </w:p>
    <w:p w:rsidRDefault="00D72D1F" w:rsidP="00D72D1F" w:rsidR="00D72D1F">
      <w:pPr>
        <w:jc w:val="both"/>
        <w:rPr>
          <w:color w:themeColor="text1" w:val="000000"/>
        </w:rPr>
      </w:pPr>
      <w:r>
        <w:rPr>
          <w:color w:themeColor="text1" w:val="000000"/>
        </w:rPr>
        <w:t>Na razini obje skupine nagodbu su podržala 103 vjerovnika s ukupnim iznosom tražbina 8.406.922,13 kn dok je na razini obje skupine protiv sklapanja nagodbe bilo 72 vjerovnika s ukupnim iznosom tražbina 1.570.654,62 kn.</w:t>
      </w:r>
    </w:p>
    <w:p w:rsidRDefault="00D83C09" w:rsidP="00D72D1F" w:rsidR="00D83C09">
      <w:pPr>
        <w:jc w:val="both"/>
        <w:rPr>
          <w:color w:themeColor="text1" w:val="000000"/>
        </w:rPr>
      </w:pPr>
    </w:p>
    <w:p w:rsidRDefault="00D83C09" w:rsidP="00D72D1F" w:rsidR="00D83C09" w:rsidRPr="007E23E7">
      <w:pPr>
        <w:jc w:val="both"/>
        <w:rPr>
          <w:color w:themeColor="text1" w:val="000000"/>
        </w:rPr>
      </w:pPr>
    </w:p>
    <w:p w:rsidRDefault="00FA1366" w:rsidP="00D83C09" w:rsidR="00FA1366" w:rsidRPr="007E23E7">
      <w:pPr>
        <w:ind w:firstLine="708"/>
        <w:jc w:val="both"/>
        <w:rPr>
          <w:color w:themeColor="text1" w:val="000000"/>
        </w:rPr>
      </w:pPr>
      <w:r w:rsidRPr="007E23E7">
        <w:rPr>
          <w:color w:themeColor="text1" w:val="000000"/>
        </w:rPr>
        <w:t>Sud  utvrđuje da</w:t>
      </w:r>
      <w:r w:rsidR="00D83C09">
        <w:rPr>
          <w:color w:themeColor="text1" w:val="000000"/>
        </w:rPr>
        <w:t xml:space="preserve"> su</w:t>
      </w:r>
      <w:r w:rsidRPr="007E23E7">
        <w:rPr>
          <w:color w:themeColor="text1" w:val="000000"/>
        </w:rPr>
        <w:t xml:space="preserve"> vjerovnici</w:t>
      </w:r>
      <w:r w:rsidR="00960B27" w:rsidRPr="007E23E7">
        <w:rPr>
          <w:color w:themeColor="text1" w:val="000000"/>
        </w:rPr>
        <w:t xml:space="preserve"> </w:t>
      </w:r>
      <w:r w:rsidRPr="007E23E7">
        <w:rPr>
          <w:color w:themeColor="text1" w:val="000000"/>
        </w:rPr>
        <w:t xml:space="preserve">većinom propisanom odredbom članka </w:t>
      </w:r>
      <w:r w:rsidR="008A6D6F" w:rsidRPr="007E23E7">
        <w:rPr>
          <w:color w:themeColor="text1" w:val="000000"/>
        </w:rPr>
        <w:t>59.</w:t>
      </w:r>
      <w:r w:rsidR="00C86F73" w:rsidRPr="007E23E7">
        <w:rPr>
          <w:color w:themeColor="text1" w:val="000000"/>
        </w:rPr>
        <w:t xml:space="preserve">stavak 2 SZ-a </w:t>
      </w:r>
      <w:r w:rsidRPr="007E23E7">
        <w:rPr>
          <w:color w:themeColor="text1" w:val="000000"/>
        </w:rPr>
        <w:t>prihvatili plan</w:t>
      </w:r>
      <w:r w:rsidR="00C86F73" w:rsidRPr="007E23E7">
        <w:rPr>
          <w:color w:themeColor="text1" w:val="000000"/>
        </w:rPr>
        <w:t xml:space="preserve"> restrukturiranja</w:t>
      </w:r>
      <w:r w:rsidRPr="007E23E7">
        <w:rPr>
          <w:color w:themeColor="text1" w:val="000000"/>
        </w:rPr>
        <w:t>.</w:t>
      </w:r>
    </w:p>
    <w:p w:rsidRDefault="00596E18" w:rsidP="00FA1366" w:rsidR="00596E18" w:rsidRPr="007E23E7">
      <w:pPr>
        <w:pStyle w:val="Tijeloteksta"/>
        <w:tabs>
          <w:tab w:pos="426" w:val="left"/>
        </w:tabs>
        <w:rPr>
          <w:color w:themeColor="text1" w:val="000000"/>
        </w:rPr>
      </w:pPr>
    </w:p>
    <w:p w:rsidRDefault="00FA1366" w:rsidP="00FA1366" w:rsidR="00FA1366" w:rsidRPr="007E23E7">
      <w:pPr>
        <w:pStyle w:val="Tijeloteksta"/>
        <w:tabs>
          <w:tab w:pos="426" w:val="left"/>
        </w:tabs>
        <w:rPr>
          <w:color w:themeColor="text1" w:val="000000"/>
        </w:rPr>
      </w:pPr>
      <w:r w:rsidRPr="007E23E7">
        <w:rPr>
          <w:color w:themeColor="text1" w:val="000000"/>
        </w:rPr>
        <w:tab/>
        <w:t>Stečajni sudac donosi  slijedeći</w:t>
      </w:r>
    </w:p>
    <w:p w:rsidRDefault="00FA1366" w:rsidP="00FA1366" w:rsidR="00FA1366" w:rsidRPr="007E23E7">
      <w:pPr>
        <w:pStyle w:val="Tijeloteksta"/>
        <w:tabs>
          <w:tab w:pos="426" w:val="left"/>
        </w:tabs>
        <w:jc w:val="center"/>
        <w:rPr>
          <w:color w:themeColor="text1" w:val="000000"/>
        </w:rPr>
      </w:pPr>
      <w:r w:rsidRPr="007E23E7">
        <w:rPr>
          <w:color w:themeColor="text1" w:val="000000"/>
        </w:rPr>
        <w:t>ZAKLJUČAK</w:t>
      </w:r>
    </w:p>
    <w:p w:rsidRDefault="00FA1366" w:rsidP="00FA1366" w:rsidR="00FA1366" w:rsidRPr="007E23E7">
      <w:pPr>
        <w:pStyle w:val="Tijeloteksta"/>
        <w:tabs>
          <w:tab w:pos="426" w:val="left"/>
        </w:tabs>
        <w:jc w:val="center"/>
        <w:rPr>
          <w:color w:themeColor="text1" w:val="000000"/>
        </w:rPr>
      </w:pPr>
    </w:p>
    <w:p w:rsidRDefault="00C86F73" w:rsidP="00FA1366" w:rsidR="00C86F73" w:rsidRPr="007E23E7">
      <w:pPr>
        <w:pStyle w:val="Tijeloteksta"/>
        <w:tabs>
          <w:tab w:pos="426" w:val="left"/>
        </w:tabs>
        <w:rPr>
          <w:color w:themeColor="text1" w:val="000000"/>
        </w:rPr>
      </w:pPr>
      <w:r w:rsidRPr="007E23E7">
        <w:rPr>
          <w:color w:themeColor="text1" w:val="000000"/>
        </w:rPr>
        <w:t>otpravak rješenja iz članka 61. stavak 1. SZ-a pisanim putem.</w:t>
      </w:r>
    </w:p>
    <w:p w:rsidRDefault="00FA1366" w:rsidP="00FA1366" w:rsidR="00FA1366" w:rsidRPr="007E23E7">
      <w:pPr>
        <w:jc w:val="both"/>
        <w:rPr>
          <w:color w:themeColor="text1" w:val="000000"/>
        </w:rPr>
      </w:pPr>
    </w:p>
    <w:p w:rsidRDefault="00FA1366" w:rsidP="00FA1366" w:rsidR="00FA1366" w:rsidRPr="007E23E7">
      <w:pPr>
        <w:jc w:val="both"/>
        <w:rPr>
          <w:color w:themeColor="text1" w:val="000000"/>
        </w:rPr>
      </w:pPr>
      <w:r w:rsidRPr="007E23E7">
        <w:rPr>
          <w:color w:themeColor="text1" w:val="000000"/>
        </w:rPr>
        <w:t xml:space="preserve">Dovršeno u </w:t>
      </w:r>
      <w:r w:rsidR="009B4994" w:rsidRPr="007E23E7">
        <w:rPr>
          <w:color w:themeColor="text1" w:val="000000"/>
        </w:rPr>
        <w:t>1</w:t>
      </w:r>
      <w:r w:rsidR="00960B27" w:rsidRPr="007E23E7">
        <w:rPr>
          <w:color w:themeColor="text1" w:val="000000"/>
        </w:rPr>
        <w:t>1</w:t>
      </w:r>
      <w:r w:rsidR="009B4994" w:rsidRPr="007E23E7">
        <w:rPr>
          <w:color w:themeColor="text1" w:val="000000"/>
        </w:rPr>
        <w:t>,</w:t>
      </w:r>
      <w:r w:rsidR="0090410D">
        <w:rPr>
          <w:color w:themeColor="text1" w:val="000000"/>
        </w:rPr>
        <w:t>10</w:t>
      </w:r>
      <w:r w:rsidR="007576EC" w:rsidRPr="007E23E7">
        <w:rPr>
          <w:color w:themeColor="text1" w:val="000000"/>
        </w:rPr>
        <w:t xml:space="preserve"> </w:t>
      </w:r>
      <w:r w:rsidRPr="007E23E7">
        <w:rPr>
          <w:color w:themeColor="text1" w:val="000000"/>
        </w:rPr>
        <w:t>sati.</w:t>
      </w:r>
    </w:p>
    <w:p w:rsidRDefault="00FA1366" w:rsidP="00FA1366" w:rsidR="00FA1366" w:rsidRPr="007E23E7">
      <w:pPr>
        <w:ind w:firstLine="720"/>
        <w:jc w:val="both"/>
        <w:rPr>
          <w:color w:themeColor="text1" w:val="000000"/>
        </w:rPr>
      </w:pPr>
    </w:p>
    <w:p w:rsidRDefault="00353F8E" w:rsidP="00FA1366" w:rsidR="00353F8E" w:rsidRPr="007E23E7">
      <w:pPr>
        <w:ind w:firstLine="720"/>
        <w:jc w:val="both"/>
        <w:rPr>
          <w:color w:themeColor="text1" w:val="000000"/>
        </w:rPr>
      </w:pPr>
    </w:p>
    <w:p w:rsidRDefault="00FA1366" w:rsidP="00FA1366" w:rsidR="00C86F73" w:rsidRPr="007E23E7">
      <w:pPr>
        <w:jc w:val="both"/>
        <w:rPr>
          <w:color w:themeColor="text1" w:val="000000"/>
        </w:rPr>
      </w:pPr>
      <w:r w:rsidRPr="007E23E7">
        <w:rPr>
          <w:color w:themeColor="text1" w:val="000000"/>
        </w:rPr>
        <w:t>SUDAC:</w:t>
      </w:r>
      <w:r w:rsidRPr="007E23E7">
        <w:rPr>
          <w:color w:themeColor="text1" w:val="000000"/>
        </w:rPr>
        <w:tab/>
      </w:r>
      <w:r w:rsidRPr="007E23E7">
        <w:rPr>
          <w:color w:themeColor="text1" w:val="000000"/>
        </w:rPr>
        <w:tab/>
      </w:r>
      <w:r w:rsidRPr="007E23E7">
        <w:rPr>
          <w:color w:themeColor="text1" w:val="000000"/>
        </w:rPr>
        <w:tab/>
      </w:r>
      <w:r w:rsidRPr="007E23E7">
        <w:rPr>
          <w:color w:themeColor="text1" w:val="000000"/>
        </w:rPr>
        <w:tab/>
        <w:t xml:space="preserve">                     </w:t>
      </w:r>
      <w:r w:rsidRPr="007E23E7">
        <w:rPr>
          <w:color w:themeColor="text1" w:val="000000"/>
        </w:rPr>
        <w:tab/>
      </w:r>
      <w:r w:rsidRPr="007E23E7">
        <w:rPr>
          <w:color w:themeColor="text1" w:val="000000"/>
        </w:rPr>
        <w:tab/>
      </w:r>
      <w:r w:rsidRPr="007E23E7">
        <w:rPr>
          <w:color w:themeColor="text1" w:val="000000"/>
        </w:rPr>
        <w:tab/>
      </w:r>
      <w:r w:rsidR="00C86F73" w:rsidRPr="007E23E7">
        <w:rPr>
          <w:color w:themeColor="text1" w:val="000000"/>
        </w:rPr>
        <w:t xml:space="preserve">ZZ dužnika </w:t>
      </w:r>
    </w:p>
    <w:p w:rsidRDefault="00A21BB7" w:rsidP="00C86F73" w:rsidR="00C86F73" w:rsidRPr="007E23E7">
      <w:pPr>
        <w:jc w:val="both"/>
        <w:rPr>
          <w:color w:themeColor="text1" w:val="000000"/>
        </w:rPr>
      </w:pPr>
      <w:r w:rsidRPr="007E23E7">
        <w:rPr>
          <w:color w:themeColor="text1" w:val="000000"/>
        </w:rPr>
        <w:t>Nikola Ribarić</w:t>
      </w:r>
    </w:p>
    <w:p w:rsidRDefault="00C86F73" w:rsidP="00FA1366" w:rsidR="00C86F73" w:rsidRPr="007E23E7">
      <w:pPr>
        <w:jc w:val="both"/>
        <w:rPr>
          <w:color w:themeColor="text1" w:val="000000"/>
        </w:rPr>
      </w:pPr>
    </w:p>
    <w:p w:rsidRDefault="00353F8E" w:rsidP="00C86F73" w:rsidR="00353F8E" w:rsidRPr="007E23E7">
      <w:pPr>
        <w:ind w:firstLine="708" w:left="5664"/>
        <w:jc w:val="both"/>
        <w:rPr>
          <w:color w:themeColor="text1" w:val="000000"/>
        </w:rPr>
      </w:pPr>
    </w:p>
    <w:p w:rsidRDefault="00353F8E" w:rsidP="00C86F73" w:rsidR="00353F8E" w:rsidRPr="007E23E7">
      <w:pPr>
        <w:ind w:firstLine="708" w:left="5664"/>
        <w:jc w:val="both"/>
        <w:rPr>
          <w:color w:themeColor="text1" w:val="000000"/>
        </w:rPr>
      </w:pPr>
    </w:p>
    <w:p w:rsidRDefault="00FA1366" w:rsidP="00C86F73" w:rsidR="00FA1366" w:rsidRPr="007E23E7">
      <w:pPr>
        <w:ind w:firstLine="708" w:left="5664"/>
        <w:jc w:val="both"/>
        <w:rPr>
          <w:color w:themeColor="text1" w:val="000000"/>
        </w:rPr>
      </w:pPr>
      <w:r w:rsidRPr="007E23E7">
        <w:rPr>
          <w:color w:themeColor="text1" w:val="000000"/>
        </w:rPr>
        <w:t>VJEROVNICI:</w:t>
      </w:r>
    </w:p>
    <w:p w:rsidRDefault="00FA1366" w:rsidP="00353F8E" w:rsidR="00FA1366" w:rsidRPr="007E23E7">
      <w:pPr>
        <w:jc w:val="both"/>
        <w:rPr>
          <w:color w:themeColor="text1" w:val="000000"/>
        </w:rPr>
      </w:pPr>
    </w:p>
    <w:p w:rsidRDefault="00C86F73" w:rsidP="00FA1366" w:rsidR="00FA1366" w:rsidRPr="007E23E7">
      <w:pPr>
        <w:jc w:val="both"/>
        <w:rPr>
          <w:color w:themeColor="text1" w:val="000000"/>
        </w:rPr>
      </w:pPr>
      <w:r w:rsidRPr="007E23E7">
        <w:rPr>
          <w:color w:themeColor="text1" w:val="000000"/>
        </w:rPr>
        <w:t xml:space="preserve">Povjerenik </w:t>
      </w:r>
      <w:r w:rsidR="00FA1366" w:rsidRPr="007E23E7">
        <w:rPr>
          <w:color w:themeColor="text1" w:val="000000"/>
        </w:rPr>
        <w:t>:</w:t>
      </w:r>
    </w:p>
    <w:p w:rsidRDefault="00FA1366" w:rsidP="00FA1366" w:rsidR="00FA1366" w:rsidRPr="007E23E7">
      <w:pPr>
        <w:jc w:val="both"/>
        <w:rPr>
          <w:color w:themeColor="text1" w:val="000000"/>
        </w:rPr>
      </w:pPr>
    </w:p>
    <w:p w:rsidRDefault="00FA1366" w:rsidP="00FA1366" w:rsidR="00FA1366" w:rsidRPr="007E23E7">
      <w:pPr>
        <w:ind w:firstLine="720"/>
        <w:jc w:val="both"/>
        <w:rPr>
          <w:color w:themeColor="text1" w:val="000000"/>
        </w:rPr>
      </w:pPr>
    </w:p>
    <w:p w:rsidRDefault="00353F8E" w:rsidP="00FA1366" w:rsidR="00353F8E" w:rsidRPr="007E23E7">
      <w:pPr>
        <w:jc w:val="both"/>
        <w:rPr>
          <w:color w:themeColor="text1" w:val="000000"/>
        </w:rPr>
      </w:pPr>
    </w:p>
    <w:p w:rsidRDefault="00353F8E" w:rsidP="00FA1366" w:rsidR="00353F8E" w:rsidRPr="007E23E7">
      <w:pPr>
        <w:jc w:val="both"/>
        <w:rPr>
          <w:color w:themeColor="text1" w:val="000000"/>
        </w:rPr>
      </w:pPr>
    </w:p>
    <w:p w:rsidRDefault="00FA1366" w:rsidP="00FA1366" w:rsidR="00FA1366" w:rsidRPr="007E23E7">
      <w:pPr>
        <w:jc w:val="both"/>
        <w:rPr>
          <w:color w:themeColor="text1" w:val="000000"/>
        </w:rPr>
      </w:pPr>
      <w:r w:rsidRPr="007E23E7">
        <w:rPr>
          <w:color w:themeColor="text1" w:val="000000"/>
        </w:rPr>
        <w:t>Zapisničar:</w:t>
      </w:r>
    </w:p>
    <w:p w:rsidRDefault="00FA1366" w:rsidP="00FA1366" w:rsidR="00FA1366" w:rsidRPr="007E23E7">
      <w:pPr>
        <w:jc w:val="both"/>
        <w:rPr>
          <w:color w:themeColor="text1" w:val="000000"/>
        </w:rPr>
      </w:pPr>
      <w:r w:rsidRPr="007E23E7">
        <w:rPr>
          <w:color w:themeColor="text1" w:val="000000"/>
        </w:rPr>
        <w:tab/>
      </w:r>
    </w:p>
    <w:p w:rsidRDefault="00FA1366" w:rsidP="00FA1366" w:rsidR="00FA1366" w:rsidRPr="007E23E7">
      <w:pPr>
        <w:rPr>
          <w:color w:val="FF0000"/>
        </w:rPr>
      </w:pPr>
    </w:p>
    <w:sectPr w:rsidSect="00120502" w:rsidR="00FA1366" w:rsidRPr="007E23E7">
      <w:headerReference w:type="even" r:id="rId10"/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E7E" w:rsidR="002F1E7E">
      <w:r>
        <w:separator/>
      </w:r>
    </w:p>
  </w:endnote>
  <w:endnote w:id="0" w:type="continuationSeparator">
    <w:p w:rsidRDefault="002F1E7E" w:rsidR="002F1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E7E" w:rsidR="002F1E7E">
      <w:r>
        <w:separator/>
      </w:r>
    </w:p>
  </w:footnote>
  <w:footnote w:id="0" w:type="continuationSeparator">
    <w:p w:rsidRDefault="002F1E7E" w:rsidR="002F1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E7E" w:rsidP="008F5C28" w:rsidR="002F1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1E7E" w:rsidR="002F1E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E7E" w:rsidP="008F5C28" w:rsidR="002F1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9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1E7E" w:rsidP="00607BC3" w:rsidR="002F1E7E">
    <w:pPr>
      <w:jc w:val="right"/>
    </w:pPr>
    <w:r>
      <w:t xml:space="preserve">                                                                                               </w:t>
    </w:r>
    <w:r>
      <w:tab/>
      <w:t>72</w:t>
    </w:r>
    <w:r w:rsidRPr="008A2CA9">
      <w:t>. St-</w:t>
    </w:r>
    <w:r>
      <w:t>767/2018</w:t>
    </w:r>
  </w:p>
  <w:p w:rsidRDefault="002F1E7E" w:rsidR="002F1E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7B3463"/>
    <w:multiLevelType w:val="hybridMultilevel"/>
    <w:tmpl w:val="04325C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7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04E7B5B"/>
    <w:multiLevelType w:val="hybridMultilevel"/>
    <w:tmpl w:val="AB209436"/>
    <w:lvl w:tplc="476087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10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4FA4C7B"/>
    <w:multiLevelType w:val="hybridMultilevel"/>
    <w:tmpl w:val="A60CAD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6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0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5AE975BD"/>
    <w:multiLevelType w:val="hybridMultilevel"/>
    <w:tmpl w:val="5302EB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5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B12CAA"/>
    <w:multiLevelType w:val="hybridMultilevel"/>
    <w:tmpl w:val="A000A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31">
    <w:nsid w:val="7C7855C2"/>
    <w:multiLevelType w:val="hybridMultilevel"/>
    <w:tmpl w:val="80C8F93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6"/>
  </w:num>
  <w:num w:numId="2">
    <w:abstractNumId w:val="6"/>
  </w:num>
  <w:num w:numId="3">
    <w:abstractNumId w:val="0"/>
  </w:num>
  <w:num w:numId="4">
    <w:abstractNumId w:val="34"/>
  </w:num>
  <w:num w:numId="5">
    <w:abstractNumId w:val="11"/>
  </w:num>
  <w:num w:numId="6">
    <w:abstractNumId w:val="29"/>
  </w:num>
  <w:num w:numId="7">
    <w:abstractNumId w:val="10"/>
  </w:num>
  <w:num w:numId="8">
    <w:abstractNumId w:val="25"/>
  </w:num>
  <w:num w:numId="9">
    <w:abstractNumId w:val="19"/>
  </w:num>
  <w:num w:numId="10">
    <w:abstractNumId w:val="16"/>
  </w:num>
  <w:num w:numId="11">
    <w:abstractNumId w:val="5"/>
  </w:num>
  <w:num w:numId="12">
    <w:abstractNumId w:val="22"/>
  </w:num>
  <w:num w:numId="13">
    <w:abstractNumId w:val="32"/>
  </w:num>
  <w:num w:numId="14">
    <w:abstractNumId w:val="30"/>
  </w:num>
  <w:num w:numId="15">
    <w:abstractNumId w:val="15"/>
  </w:num>
  <w:num w:numId="16">
    <w:abstractNumId w:val="24"/>
  </w:num>
  <w:num w:numId="17">
    <w:abstractNumId w:val="9"/>
  </w:num>
  <w:num w:numId="18">
    <w:abstractNumId w:val="20"/>
  </w:num>
  <w:num w:numId="19">
    <w:abstractNumId w:val="7"/>
  </w:num>
  <w:num w:numId="20">
    <w:abstractNumId w:val="14"/>
  </w:num>
  <w:num w:numId="21">
    <w:abstractNumId w:val="18"/>
  </w:num>
  <w:num w:numId="22">
    <w:abstractNumId w:val="13"/>
  </w:num>
  <w:num w:numId="23">
    <w:abstractNumId w:val="17"/>
  </w:num>
  <w:num w:numId="24">
    <w:abstractNumId w:val="21"/>
  </w:num>
  <w:num w:numId="25">
    <w:abstractNumId w:val="4"/>
  </w:num>
  <w:num w:numId="26">
    <w:abstractNumId w:val="2"/>
  </w:num>
  <w:num w:numId="2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8"/>
  </w:num>
  <w:num w:numId="30">
    <w:abstractNumId w:val="27"/>
  </w:num>
  <w:num w:numId="31">
    <w:abstractNumId w:val="23"/>
  </w:num>
  <w:num w:numId="32">
    <w:abstractNumId w:val="3"/>
  </w:num>
  <w:num w:numId="33">
    <w:abstractNumId w:val="31"/>
  </w:num>
  <w:num w:numId="34">
    <w:abstractNumId w:val="12"/>
  </w:num>
  <w:num w:numId="3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5C6F"/>
    <w:rsid w:val="00027026"/>
    <w:rsid w:val="0003321E"/>
    <w:rsid w:val="000336C2"/>
    <w:rsid w:val="000337DB"/>
    <w:rsid w:val="00033A14"/>
    <w:rsid w:val="00034259"/>
    <w:rsid w:val="00041E1C"/>
    <w:rsid w:val="0004783D"/>
    <w:rsid w:val="00051CDE"/>
    <w:rsid w:val="00051E05"/>
    <w:rsid w:val="00053A14"/>
    <w:rsid w:val="00054C30"/>
    <w:rsid w:val="00054EAB"/>
    <w:rsid w:val="00055106"/>
    <w:rsid w:val="00063D11"/>
    <w:rsid w:val="00073C34"/>
    <w:rsid w:val="00074A9E"/>
    <w:rsid w:val="00074B4F"/>
    <w:rsid w:val="00077387"/>
    <w:rsid w:val="00077743"/>
    <w:rsid w:val="000802C1"/>
    <w:rsid w:val="00082518"/>
    <w:rsid w:val="0009063A"/>
    <w:rsid w:val="00090F02"/>
    <w:rsid w:val="00092451"/>
    <w:rsid w:val="00093434"/>
    <w:rsid w:val="000960D8"/>
    <w:rsid w:val="000A4A3D"/>
    <w:rsid w:val="000A50CB"/>
    <w:rsid w:val="000A697D"/>
    <w:rsid w:val="000B0152"/>
    <w:rsid w:val="000B5305"/>
    <w:rsid w:val="000C0B1A"/>
    <w:rsid w:val="000C5B59"/>
    <w:rsid w:val="000C61BC"/>
    <w:rsid w:val="000D6289"/>
    <w:rsid w:val="000D7001"/>
    <w:rsid w:val="000E4416"/>
    <w:rsid w:val="000E4881"/>
    <w:rsid w:val="000F0053"/>
    <w:rsid w:val="000F0985"/>
    <w:rsid w:val="000F27B2"/>
    <w:rsid w:val="000F44F4"/>
    <w:rsid w:val="000F7316"/>
    <w:rsid w:val="00101B04"/>
    <w:rsid w:val="00110625"/>
    <w:rsid w:val="0011453B"/>
    <w:rsid w:val="001200E0"/>
    <w:rsid w:val="00120502"/>
    <w:rsid w:val="00120872"/>
    <w:rsid w:val="00121683"/>
    <w:rsid w:val="00121B8D"/>
    <w:rsid w:val="001252F0"/>
    <w:rsid w:val="0012553B"/>
    <w:rsid w:val="00130289"/>
    <w:rsid w:val="0013101A"/>
    <w:rsid w:val="00133399"/>
    <w:rsid w:val="00135F30"/>
    <w:rsid w:val="00136E98"/>
    <w:rsid w:val="001426D2"/>
    <w:rsid w:val="0014463B"/>
    <w:rsid w:val="001452E9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75040"/>
    <w:rsid w:val="00175C33"/>
    <w:rsid w:val="00180D6D"/>
    <w:rsid w:val="00181C9E"/>
    <w:rsid w:val="001846D5"/>
    <w:rsid w:val="00190BF1"/>
    <w:rsid w:val="0019316E"/>
    <w:rsid w:val="00197721"/>
    <w:rsid w:val="001A0C1F"/>
    <w:rsid w:val="001A15B2"/>
    <w:rsid w:val="001A43F6"/>
    <w:rsid w:val="001B1CFA"/>
    <w:rsid w:val="001B6226"/>
    <w:rsid w:val="001B6671"/>
    <w:rsid w:val="001B6E10"/>
    <w:rsid w:val="001B766D"/>
    <w:rsid w:val="001C18ED"/>
    <w:rsid w:val="001C2C00"/>
    <w:rsid w:val="001D0480"/>
    <w:rsid w:val="001D170E"/>
    <w:rsid w:val="001D5B36"/>
    <w:rsid w:val="001D73D8"/>
    <w:rsid w:val="001E6ADA"/>
    <w:rsid w:val="001F1669"/>
    <w:rsid w:val="001F1881"/>
    <w:rsid w:val="001F3A27"/>
    <w:rsid w:val="002004DD"/>
    <w:rsid w:val="002079C2"/>
    <w:rsid w:val="00211058"/>
    <w:rsid w:val="0021111D"/>
    <w:rsid w:val="00213C2C"/>
    <w:rsid w:val="00216F6F"/>
    <w:rsid w:val="00223CB7"/>
    <w:rsid w:val="002246F4"/>
    <w:rsid w:val="0022601E"/>
    <w:rsid w:val="00232C4E"/>
    <w:rsid w:val="00235E31"/>
    <w:rsid w:val="00240BC4"/>
    <w:rsid w:val="002415F5"/>
    <w:rsid w:val="00247D93"/>
    <w:rsid w:val="00250A5B"/>
    <w:rsid w:val="002534B2"/>
    <w:rsid w:val="002552EE"/>
    <w:rsid w:val="0025548C"/>
    <w:rsid w:val="0026355E"/>
    <w:rsid w:val="002642C6"/>
    <w:rsid w:val="00264F1E"/>
    <w:rsid w:val="00265752"/>
    <w:rsid w:val="002664A0"/>
    <w:rsid w:val="00276A06"/>
    <w:rsid w:val="00280042"/>
    <w:rsid w:val="00280281"/>
    <w:rsid w:val="00284D86"/>
    <w:rsid w:val="00290712"/>
    <w:rsid w:val="00292E38"/>
    <w:rsid w:val="00294012"/>
    <w:rsid w:val="00294C74"/>
    <w:rsid w:val="00296F71"/>
    <w:rsid w:val="00297B8E"/>
    <w:rsid w:val="002A068E"/>
    <w:rsid w:val="002A293B"/>
    <w:rsid w:val="002A29E9"/>
    <w:rsid w:val="002A2A94"/>
    <w:rsid w:val="002A2FFA"/>
    <w:rsid w:val="002A690A"/>
    <w:rsid w:val="002B5264"/>
    <w:rsid w:val="002C002E"/>
    <w:rsid w:val="002C3083"/>
    <w:rsid w:val="002C517B"/>
    <w:rsid w:val="002C6BE2"/>
    <w:rsid w:val="002C6DE6"/>
    <w:rsid w:val="002D0230"/>
    <w:rsid w:val="002D03F0"/>
    <w:rsid w:val="002D5187"/>
    <w:rsid w:val="002E0538"/>
    <w:rsid w:val="002E4E7B"/>
    <w:rsid w:val="002E4FAB"/>
    <w:rsid w:val="002E5153"/>
    <w:rsid w:val="002F1E7E"/>
    <w:rsid w:val="002F20F7"/>
    <w:rsid w:val="002F3B00"/>
    <w:rsid w:val="002F427E"/>
    <w:rsid w:val="002F515D"/>
    <w:rsid w:val="002F602D"/>
    <w:rsid w:val="002F7E3A"/>
    <w:rsid w:val="0030028B"/>
    <w:rsid w:val="003006B1"/>
    <w:rsid w:val="00302849"/>
    <w:rsid w:val="003036A4"/>
    <w:rsid w:val="00303D33"/>
    <w:rsid w:val="00306624"/>
    <w:rsid w:val="00306ECB"/>
    <w:rsid w:val="003079F0"/>
    <w:rsid w:val="003102F4"/>
    <w:rsid w:val="0031751B"/>
    <w:rsid w:val="00317CC2"/>
    <w:rsid w:val="0032629E"/>
    <w:rsid w:val="003269CF"/>
    <w:rsid w:val="00326DE8"/>
    <w:rsid w:val="00331622"/>
    <w:rsid w:val="003328D3"/>
    <w:rsid w:val="00334986"/>
    <w:rsid w:val="00334F9A"/>
    <w:rsid w:val="00342A54"/>
    <w:rsid w:val="003433A1"/>
    <w:rsid w:val="00346D91"/>
    <w:rsid w:val="00353E97"/>
    <w:rsid w:val="00353F8E"/>
    <w:rsid w:val="00360434"/>
    <w:rsid w:val="0036207F"/>
    <w:rsid w:val="00370085"/>
    <w:rsid w:val="00372D86"/>
    <w:rsid w:val="003739ED"/>
    <w:rsid w:val="00373A20"/>
    <w:rsid w:val="00374645"/>
    <w:rsid w:val="003809F6"/>
    <w:rsid w:val="00382139"/>
    <w:rsid w:val="00390D90"/>
    <w:rsid w:val="003922B9"/>
    <w:rsid w:val="00396AA5"/>
    <w:rsid w:val="00397C2A"/>
    <w:rsid w:val="003A45BB"/>
    <w:rsid w:val="003A7404"/>
    <w:rsid w:val="003B1D0D"/>
    <w:rsid w:val="003B23AD"/>
    <w:rsid w:val="003B3637"/>
    <w:rsid w:val="003B497E"/>
    <w:rsid w:val="003B7106"/>
    <w:rsid w:val="003C0E69"/>
    <w:rsid w:val="003C3940"/>
    <w:rsid w:val="003C4428"/>
    <w:rsid w:val="003D56E2"/>
    <w:rsid w:val="003D6382"/>
    <w:rsid w:val="003E425C"/>
    <w:rsid w:val="003E6EF6"/>
    <w:rsid w:val="003E7652"/>
    <w:rsid w:val="003F5A1E"/>
    <w:rsid w:val="003F647D"/>
    <w:rsid w:val="003F6F7F"/>
    <w:rsid w:val="00403B47"/>
    <w:rsid w:val="00404F36"/>
    <w:rsid w:val="004122C3"/>
    <w:rsid w:val="0041301B"/>
    <w:rsid w:val="00414152"/>
    <w:rsid w:val="00415ACF"/>
    <w:rsid w:val="004208A7"/>
    <w:rsid w:val="004253D8"/>
    <w:rsid w:val="0042748C"/>
    <w:rsid w:val="004340C0"/>
    <w:rsid w:val="00444508"/>
    <w:rsid w:val="0044610D"/>
    <w:rsid w:val="00446146"/>
    <w:rsid w:val="004514BE"/>
    <w:rsid w:val="00454016"/>
    <w:rsid w:val="004545FA"/>
    <w:rsid w:val="00456ACD"/>
    <w:rsid w:val="004607E4"/>
    <w:rsid w:val="00462730"/>
    <w:rsid w:val="00465FA3"/>
    <w:rsid w:val="00467AFD"/>
    <w:rsid w:val="00473527"/>
    <w:rsid w:val="00475CF9"/>
    <w:rsid w:val="00476F48"/>
    <w:rsid w:val="00477BFC"/>
    <w:rsid w:val="00480C0A"/>
    <w:rsid w:val="00481246"/>
    <w:rsid w:val="0048565E"/>
    <w:rsid w:val="0048585B"/>
    <w:rsid w:val="004917D1"/>
    <w:rsid w:val="0049379D"/>
    <w:rsid w:val="004A0652"/>
    <w:rsid w:val="004A2BE9"/>
    <w:rsid w:val="004A4864"/>
    <w:rsid w:val="004A635E"/>
    <w:rsid w:val="004B3C16"/>
    <w:rsid w:val="004C2F36"/>
    <w:rsid w:val="004C5BF1"/>
    <w:rsid w:val="004C7380"/>
    <w:rsid w:val="004D03B5"/>
    <w:rsid w:val="004D5228"/>
    <w:rsid w:val="004D72FB"/>
    <w:rsid w:val="004E1FD0"/>
    <w:rsid w:val="004E382F"/>
    <w:rsid w:val="004E58C5"/>
    <w:rsid w:val="004F3A3D"/>
    <w:rsid w:val="005007B9"/>
    <w:rsid w:val="005019F9"/>
    <w:rsid w:val="005047D3"/>
    <w:rsid w:val="005102C7"/>
    <w:rsid w:val="00510B45"/>
    <w:rsid w:val="005130DF"/>
    <w:rsid w:val="00521B02"/>
    <w:rsid w:val="00524577"/>
    <w:rsid w:val="00527519"/>
    <w:rsid w:val="00535472"/>
    <w:rsid w:val="00540DAB"/>
    <w:rsid w:val="0054204B"/>
    <w:rsid w:val="005509AA"/>
    <w:rsid w:val="00556F85"/>
    <w:rsid w:val="0055724D"/>
    <w:rsid w:val="005608D4"/>
    <w:rsid w:val="00570BB8"/>
    <w:rsid w:val="00575490"/>
    <w:rsid w:val="00583296"/>
    <w:rsid w:val="0058329F"/>
    <w:rsid w:val="00587A06"/>
    <w:rsid w:val="00590732"/>
    <w:rsid w:val="00593278"/>
    <w:rsid w:val="00596E18"/>
    <w:rsid w:val="005A6CFD"/>
    <w:rsid w:val="005B2DFD"/>
    <w:rsid w:val="005B2F62"/>
    <w:rsid w:val="005B4F5F"/>
    <w:rsid w:val="005B52E4"/>
    <w:rsid w:val="005B60A3"/>
    <w:rsid w:val="005C0814"/>
    <w:rsid w:val="005C243C"/>
    <w:rsid w:val="005C2DE2"/>
    <w:rsid w:val="005C6015"/>
    <w:rsid w:val="005C7F93"/>
    <w:rsid w:val="005D1F5C"/>
    <w:rsid w:val="005D76D9"/>
    <w:rsid w:val="005F04FF"/>
    <w:rsid w:val="005F4233"/>
    <w:rsid w:val="005F7517"/>
    <w:rsid w:val="005F79AC"/>
    <w:rsid w:val="006016D7"/>
    <w:rsid w:val="00601F2A"/>
    <w:rsid w:val="006050B5"/>
    <w:rsid w:val="00607BC3"/>
    <w:rsid w:val="0061077E"/>
    <w:rsid w:val="0062083B"/>
    <w:rsid w:val="00621778"/>
    <w:rsid w:val="0062718A"/>
    <w:rsid w:val="00627B35"/>
    <w:rsid w:val="0063391C"/>
    <w:rsid w:val="00633B2F"/>
    <w:rsid w:val="00635ECD"/>
    <w:rsid w:val="006365AC"/>
    <w:rsid w:val="00643717"/>
    <w:rsid w:val="006438B8"/>
    <w:rsid w:val="0065014A"/>
    <w:rsid w:val="00650BEE"/>
    <w:rsid w:val="006517DA"/>
    <w:rsid w:val="006529A8"/>
    <w:rsid w:val="00652EBB"/>
    <w:rsid w:val="006551E4"/>
    <w:rsid w:val="00660E43"/>
    <w:rsid w:val="00660F27"/>
    <w:rsid w:val="0066109D"/>
    <w:rsid w:val="00664297"/>
    <w:rsid w:val="0066741E"/>
    <w:rsid w:val="006718C5"/>
    <w:rsid w:val="00674F94"/>
    <w:rsid w:val="00676085"/>
    <w:rsid w:val="006776F8"/>
    <w:rsid w:val="00683C2C"/>
    <w:rsid w:val="00684FC3"/>
    <w:rsid w:val="00693266"/>
    <w:rsid w:val="00693A57"/>
    <w:rsid w:val="00693C6C"/>
    <w:rsid w:val="0069472B"/>
    <w:rsid w:val="00694FCF"/>
    <w:rsid w:val="006A00F0"/>
    <w:rsid w:val="006A7264"/>
    <w:rsid w:val="006B023D"/>
    <w:rsid w:val="006B3708"/>
    <w:rsid w:val="006B3B79"/>
    <w:rsid w:val="006C0093"/>
    <w:rsid w:val="006C04C5"/>
    <w:rsid w:val="006C0929"/>
    <w:rsid w:val="006C2ACA"/>
    <w:rsid w:val="006C5152"/>
    <w:rsid w:val="006D0346"/>
    <w:rsid w:val="006D0372"/>
    <w:rsid w:val="006D313D"/>
    <w:rsid w:val="006D7A82"/>
    <w:rsid w:val="006E529B"/>
    <w:rsid w:val="006F0CA1"/>
    <w:rsid w:val="006F57C2"/>
    <w:rsid w:val="00700B31"/>
    <w:rsid w:val="007027CE"/>
    <w:rsid w:val="007048F3"/>
    <w:rsid w:val="00706621"/>
    <w:rsid w:val="00716E1D"/>
    <w:rsid w:val="00723082"/>
    <w:rsid w:val="00723CE8"/>
    <w:rsid w:val="007241E4"/>
    <w:rsid w:val="00731205"/>
    <w:rsid w:val="00731A00"/>
    <w:rsid w:val="00733CC7"/>
    <w:rsid w:val="00734517"/>
    <w:rsid w:val="00736536"/>
    <w:rsid w:val="00736BC4"/>
    <w:rsid w:val="007374C7"/>
    <w:rsid w:val="0074229E"/>
    <w:rsid w:val="00744D53"/>
    <w:rsid w:val="00745295"/>
    <w:rsid w:val="00751116"/>
    <w:rsid w:val="007517DD"/>
    <w:rsid w:val="00751E51"/>
    <w:rsid w:val="00752347"/>
    <w:rsid w:val="0075639B"/>
    <w:rsid w:val="00756471"/>
    <w:rsid w:val="00756DBB"/>
    <w:rsid w:val="007576EC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25FF"/>
    <w:rsid w:val="007A5501"/>
    <w:rsid w:val="007A76E4"/>
    <w:rsid w:val="007B03C5"/>
    <w:rsid w:val="007B3109"/>
    <w:rsid w:val="007B42E3"/>
    <w:rsid w:val="007B6030"/>
    <w:rsid w:val="007C20A1"/>
    <w:rsid w:val="007C2C2A"/>
    <w:rsid w:val="007C3982"/>
    <w:rsid w:val="007C7C7A"/>
    <w:rsid w:val="007D33B9"/>
    <w:rsid w:val="007D4F0C"/>
    <w:rsid w:val="007D4F5C"/>
    <w:rsid w:val="007D643C"/>
    <w:rsid w:val="007E1DE3"/>
    <w:rsid w:val="007E23E7"/>
    <w:rsid w:val="007E499A"/>
    <w:rsid w:val="007E4E31"/>
    <w:rsid w:val="007E56D7"/>
    <w:rsid w:val="007E5981"/>
    <w:rsid w:val="007F1B0A"/>
    <w:rsid w:val="007F5200"/>
    <w:rsid w:val="007F532B"/>
    <w:rsid w:val="007F555A"/>
    <w:rsid w:val="008019C2"/>
    <w:rsid w:val="00802926"/>
    <w:rsid w:val="00811747"/>
    <w:rsid w:val="00820548"/>
    <w:rsid w:val="008240C4"/>
    <w:rsid w:val="00826EAD"/>
    <w:rsid w:val="0083220B"/>
    <w:rsid w:val="00833AE5"/>
    <w:rsid w:val="00837C50"/>
    <w:rsid w:val="00841342"/>
    <w:rsid w:val="00841AE6"/>
    <w:rsid w:val="0084772B"/>
    <w:rsid w:val="00847BAD"/>
    <w:rsid w:val="008515A9"/>
    <w:rsid w:val="008538E0"/>
    <w:rsid w:val="00854016"/>
    <w:rsid w:val="00855281"/>
    <w:rsid w:val="008559C6"/>
    <w:rsid w:val="0085741D"/>
    <w:rsid w:val="00857DFC"/>
    <w:rsid w:val="00870F91"/>
    <w:rsid w:val="0087219B"/>
    <w:rsid w:val="0087227E"/>
    <w:rsid w:val="0088072B"/>
    <w:rsid w:val="00881FDA"/>
    <w:rsid w:val="008826BF"/>
    <w:rsid w:val="0088632D"/>
    <w:rsid w:val="0089379C"/>
    <w:rsid w:val="0089793E"/>
    <w:rsid w:val="008A1C6A"/>
    <w:rsid w:val="008A46D3"/>
    <w:rsid w:val="008A5B30"/>
    <w:rsid w:val="008A6D6F"/>
    <w:rsid w:val="008B0A1B"/>
    <w:rsid w:val="008B362D"/>
    <w:rsid w:val="008B6FDF"/>
    <w:rsid w:val="008C3242"/>
    <w:rsid w:val="008C73A5"/>
    <w:rsid w:val="008D0D5F"/>
    <w:rsid w:val="008D6674"/>
    <w:rsid w:val="008E046A"/>
    <w:rsid w:val="008E0CF9"/>
    <w:rsid w:val="008E330C"/>
    <w:rsid w:val="008E53DA"/>
    <w:rsid w:val="008E5645"/>
    <w:rsid w:val="008E5ACC"/>
    <w:rsid w:val="008F0AE8"/>
    <w:rsid w:val="008F3D81"/>
    <w:rsid w:val="008F480B"/>
    <w:rsid w:val="008F5512"/>
    <w:rsid w:val="008F5C28"/>
    <w:rsid w:val="008F715C"/>
    <w:rsid w:val="00902F76"/>
    <w:rsid w:val="00903A12"/>
    <w:rsid w:val="0090410D"/>
    <w:rsid w:val="009060A9"/>
    <w:rsid w:val="00911262"/>
    <w:rsid w:val="009159A6"/>
    <w:rsid w:val="00916895"/>
    <w:rsid w:val="00917452"/>
    <w:rsid w:val="0092240F"/>
    <w:rsid w:val="00922A24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3FDA"/>
    <w:rsid w:val="0095525B"/>
    <w:rsid w:val="009609BB"/>
    <w:rsid w:val="00960B27"/>
    <w:rsid w:val="00960DA8"/>
    <w:rsid w:val="00963BC2"/>
    <w:rsid w:val="00971E13"/>
    <w:rsid w:val="00973331"/>
    <w:rsid w:val="00975C8D"/>
    <w:rsid w:val="00975C99"/>
    <w:rsid w:val="00976D98"/>
    <w:rsid w:val="0098753D"/>
    <w:rsid w:val="00996401"/>
    <w:rsid w:val="00996549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2A00"/>
    <w:rsid w:val="009D485A"/>
    <w:rsid w:val="009D49B7"/>
    <w:rsid w:val="009D6000"/>
    <w:rsid w:val="009D7E02"/>
    <w:rsid w:val="009E34BF"/>
    <w:rsid w:val="009E531B"/>
    <w:rsid w:val="009F497F"/>
    <w:rsid w:val="00A03709"/>
    <w:rsid w:val="00A03FCB"/>
    <w:rsid w:val="00A116FF"/>
    <w:rsid w:val="00A11B07"/>
    <w:rsid w:val="00A14F87"/>
    <w:rsid w:val="00A1689E"/>
    <w:rsid w:val="00A21BB7"/>
    <w:rsid w:val="00A33E20"/>
    <w:rsid w:val="00A35FB9"/>
    <w:rsid w:val="00A45CC4"/>
    <w:rsid w:val="00A50674"/>
    <w:rsid w:val="00A52BA1"/>
    <w:rsid w:val="00A5307F"/>
    <w:rsid w:val="00A5680A"/>
    <w:rsid w:val="00A56B46"/>
    <w:rsid w:val="00A608EB"/>
    <w:rsid w:val="00A6139D"/>
    <w:rsid w:val="00A64B67"/>
    <w:rsid w:val="00A66236"/>
    <w:rsid w:val="00A67D00"/>
    <w:rsid w:val="00A7082E"/>
    <w:rsid w:val="00A80084"/>
    <w:rsid w:val="00A811EC"/>
    <w:rsid w:val="00A82115"/>
    <w:rsid w:val="00A8452E"/>
    <w:rsid w:val="00A84FB3"/>
    <w:rsid w:val="00A86EF8"/>
    <w:rsid w:val="00A96A1E"/>
    <w:rsid w:val="00AA0974"/>
    <w:rsid w:val="00AA76E2"/>
    <w:rsid w:val="00AA78C3"/>
    <w:rsid w:val="00AB3607"/>
    <w:rsid w:val="00AB64CE"/>
    <w:rsid w:val="00AC63C2"/>
    <w:rsid w:val="00AD1961"/>
    <w:rsid w:val="00AD1ABA"/>
    <w:rsid w:val="00AD74C6"/>
    <w:rsid w:val="00AE509F"/>
    <w:rsid w:val="00AF2DD2"/>
    <w:rsid w:val="00AF4D65"/>
    <w:rsid w:val="00AF68F4"/>
    <w:rsid w:val="00AF7D96"/>
    <w:rsid w:val="00B009F8"/>
    <w:rsid w:val="00B018A9"/>
    <w:rsid w:val="00B058BB"/>
    <w:rsid w:val="00B061AF"/>
    <w:rsid w:val="00B105CC"/>
    <w:rsid w:val="00B10DC6"/>
    <w:rsid w:val="00B1221D"/>
    <w:rsid w:val="00B133F0"/>
    <w:rsid w:val="00B14E9C"/>
    <w:rsid w:val="00B2203F"/>
    <w:rsid w:val="00B2459E"/>
    <w:rsid w:val="00B27397"/>
    <w:rsid w:val="00B3114F"/>
    <w:rsid w:val="00B32A2E"/>
    <w:rsid w:val="00B32BCC"/>
    <w:rsid w:val="00B34B5F"/>
    <w:rsid w:val="00B40D8B"/>
    <w:rsid w:val="00B42611"/>
    <w:rsid w:val="00B4472E"/>
    <w:rsid w:val="00B57CC0"/>
    <w:rsid w:val="00B57FBD"/>
    <w:rsid w:val="00B636B2"/>
    <w:rsid w:val="00B6458C"/>
    <w:rsid w:val="00B656BD"/>
    <w:rsid w:val="00B7159F"/>
    <w:rsid w:val="00B73A3A"/>
    <w:rsid w:val="00B8025E"/>
    <w:rsid w:val="00B83677"/>
    <w:rsid w:val="00B84C1A"/>
    <w:rsid w:val="00B90F07"/>
    <w:rsid w:val="00B90F18"/>
    <w:rsid w:val="00B953CC"/>
    <w:rsid w:val="00B96851"/>
    <w:rsid w:val="00B96B0E"/>
    <w:rsid w:val="00B979C3"/>
    <w:rsid w:val="00BA75E6"/>
    <w:rsid w:val="00BB04EA"/>
    <w:rsid w:val="00BB0519"/>
    <w:rsid w:val="00BB0D87"/>
    <w:rsid w:val="00BB5E77"/>
    <w:rsid w:val="00BB77A9"/>
    <w:rsid w:val="00BC1B78"/>
    <w:rsid w:val="00BC7616"/>
    <w:rsid w:val="00BD280F"/>
    <w:rsid w:val="00BD3515"/>
    <w:rsid w:val="00BD35E5"/>
    <w:rsid w:val="00BD67BE"/>
    <w:rsid w:val="00BD71B2"/>
    <w:rsid w:val="00BD7922"/>
    <w:rsid w:val="00BE2595"/>
    <w:rsid w:val="00BE336F"/>
    <w:rsid w:val="00BE3866"/>
    <w:rsid w:val="00BE3B51"/>
    <w:rsid w:val="00BF127D"/>
    <w:rsid w:val="00BF229B"/>
    <w:rsid w:val="00BF2F24"/>
    <w:rsid w:val="00BF3707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358B"/>
    <w:rsid w:val="00C25CA3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31EF"/>
    <w:rsid w:val="00C64774"/>
    <w:rsid w:val="00C649CB"/>
    <w:rsid w:val="00C70195"/>
    <w:rsid w:val="00C725FD"/>
    <w:rsid w:val="00C750E0"/>
    <w:rsid w:val="00C822E8"/>
    <w:rsid w:val="00C823AF"/>
    <w:rsid w:val="00C856C1"/>
    <w:rsid w:val="00C85B25"/>
    <w:rsid w:val="00C86F73"/>
    <w:rsid w:val="00C909C1"/>
    <w:rsid w:val="00C92DA3"/>
    <w:rsid w:val="00C94A85"/>
    <w:rsid w:val="00CA214D"/>
    <w:rsid w:val="00CA29DB"/>
    <w:rsid w:val="00CA507D"/>
    <w:rsid w:val="00CA66E6"/>
    <w:rsid w:val="00CB0004"/>
    <w:rsid w:val="00CB1505"/>
    <w:rsid w:val="00CB20C4"/>
    <w:rsid w:val="00CB2677"/>
    <w:rsid w:val="00CB374F"/>
    <w:rsid w:val="00CB46C1"/>
    <w:rsid w:val="00CC0C62"/>
    <w:rsid w:val="00CC4C6A"/>
    <w:rsid w:val="00CD3CAE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CF55EB"/>
    <w:rsid w:val="00D002B8"/>
    <w:rsid w:val="00D07320"/>
    <w:rsid w:val="00D10A1F"/>
    <w:rsid w:val="00D10D9F"/>
    <w:rsid w:val="00D11DDD"/>
    <w:rsid w:val="00D13767"/>
    <w:rsid w:val="00D149CD"/>
    <w:rsid w:val="00D1616E"/>
    <w:rsid w:val="00D16981"/>
    <w:rsid w:val="00D17AEB"/>
    <w:rsid w:val="00D22497"/>
    <w:rsid w:val="00D22E80"/>
    <w:rsid w:val="00D23FE5"/>
    <w:rsid w:val="00D255E9"/>
    <w:rsid w:val="00D30BF3"/>
    <w:rsid w:val="00D31DC5"/>
    <w:rsid w:val="00D324E1"/>
    <w:rsid w:val="00D333E4"/>
    <w:rsid w:val="00D36262"/>
    <w:rsid w:val="00D364BC"/>
    <w:rsid w:val="00D36CEC"/>
    <w:rsid w:val="00D41971"/>
    <w:rsid w:val="00D42C25"/>
    <w:rsid w:val="00D445A3"/>
    <w:rsid w:val="00D44621"/>
    <w:rsid w:val="00D4794A"/>
    <w:rsid w:val="00D52921"/>
    <w:rsid w:val="00D5538C"/>
    <w:rsid w:val="00D568BE"/>
    <w:rsid w:val="00D60799"/>
    <w:rsid w:val="00D62BC9"/>
    <w:rsid w:val="00D64026"/>
    <w:rsid w:val="00D64321"/>
    <w:rsid w:val="00D66580"/>
    <w:rsid w:val="00D72D1F"/>
    <w:rsid w:val="00D765FF"/>
    <w:rsid w:val="00D76DF2"/>
    <w:rsid w:val="00D83C09"/>
    <w:rsid w:val="00D87167"/>
    <w:rsid w:val="00D91872"/>
    <w:rsid w:val="00D97FC4"/>
    <w:rsid w:val="00DA00CF"/>
    <w:rsid w:val="00DA3920"/>
    <w:rsid w:val="00DA5773"/>
    <w:rsid w:val="00DA6BA7"/>
    <w:rsid w:val="00DB2501"/>
    <w:rsid w:val="00DB5BC8"/>
    <w:rsid w:val="00DC1154"/>
    <w:rsid w:val="00DC3C4A"/>
    <w:rsid w:val="00DD04A3"/>
    <w:rsid w:val="00DD2880"/>
    <w:rsid w:val="00DD5D5D"/>
    <w:rsid w:val="00DD7532"/>
    <w:rsid w:val="00DD7DD4"/>
    <w:rsid w:val="00DE0E63"/>
    <w:rsid w:val="00DE121C"/>
    <w:rsid w:val="00DE3648"/>
    <w:rsid w:val="00DE5838"/>
    <w:rsid w:val="00DE5B60"/>
    <w:rsid w:val="00DE7107"/>
    <w:rsid w:val="00DF1C97"/>
    <w:rsid w:val="00DF26CD"/>
    <w:rsid w:val="00DF39E9"/>
    <w:rsid w:val="00DF5B32"/>
    <w:rsid w:val="00E07F2A"/>
    <w:rsid w:val="00E11CE0"/>
    <w:rsid w:val="00E11FD3"/>
    <w:rsid w:val="00E21643"/>
    <w:rsid w:val="00E22D7D"/>
    <w:rsid w:val="00E3310E"/>
    <w:rsid w:val="00E336E6"/>
    <w:rsid w:val="00E337AE"/>
    <w:rsid w:val="00E36386"/>
    <w:rsid w:val="00E367C5"/>
    <w:rsid w:val="00E435F1"/>
    <w:rsid w:val="00E43FD9"/>
    <w:rsid w:val="00E51140"/>
    <w:rsid w:val="00E5142C"/>
    <w:rsid w:val="00E53E5B"/>
    <w:rsid w:val="00E56474"/>
    <w:rsid w:val="00E603AA"/>
    <w:rsid w:val="00E63DD5"/>
    <w:rsid w:val="00E6604B"/>
    <w:rsid w:val="00E716CA"/>
    <w:rsid w:val="00E76602"/>
    <w:rsid w:val="00E7682F"/>
    <w:rsid w:val="00E77E60"/>
    <w:rsid w:val="00E85CB5"/>
    <w:rsid w:val="00E864D1"/>
    <w:rsid w:val="00E86A79"/>
    <w:rsid w:val="00E86D13"/>
    <w:rsid w:val="00E91B82"/>
    <w:rsid w:val="00E9519F"/>
    <w:rsid w:val="00E965D6"/>
    <w:rsid w:val="00EA1A2B"/>
    <w:rsid w:val="00EA57DB"/>
    <w:rsid w:val="00EA65BA"/>
    <w:rsid w:val="00EB3D36"/>
    <w:rsid w:val="00EB6AFC"/>
    <w:rsid w:val="00EB7F48"/>
    <w:rsid w:val="00EC34B1"/>
    <w:rsid w:val="00EC36F9"/>
    <w:rsid w:val="00EC793C"/>
    <w:rsid w:val="00ED528C"/>
    <w:rsid w:val="00ED7547"/>
    <w:rsid w:val="00ED7738"/>
    <w:rsid w:val="00EE5B40"/>
    <w:rsid w:val="00EE63BB"/>
    <w:rsid w:val="00EE66DF"/>
    <w:rsid w:val="00EF1623"/>
    <w:rsid w:val="00EF16E2"/>
    <w:rsid w:val="00EF50B1"/>
    <w:rsid w:val="00F05E8E"/>
    <w:rsid w:val="00F06168"/>
    <w:rsid w:val="00F11433"/>
    <w:rsid w:val="00F213EF"/>
    <w:rsid w:val="00F21ED0"/>
    <w:rsid w:val="00F22CF5"/>
    <w:rsid w:val="00F25114"/>
    <w:rsid w:val="00F260B2"/>
    <w:rsid w:val="00F26DC8"/>
    <w:rsid w:val="00F32DD3"/>
    <w:rsid w:val="00F3751E"/>
    <w:rsid w:val="00F44265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25F"/>
    <w:rsid w:val="00F853FB"/>
    <w:rsid w:val="00F86C34"/>
    <w:rsid w:val="00F90313"/>
    <w:rsid w:val="00F9111A"/>
    <w:rsid w:val="00FA0527"/>
    <w:rsid w:val="00FA1366"/>
    <w:rsid w:val="00FA23B7"/>
    <w:rsid w:val="00FA7697"/>
    <w:rsid w:val="00FB23D8"/>
    <w:rsid w:val="00FB3568"/>
    <w:rsid w:val="00FB3900"/>
    <w:rsid w:val="00FC0BAA"/>
    <w:rsid w:val="00FC1769"/>
    <w:rsid w:val="00FC302C"/>
    <w:rsid w:val="00FC35FE"/>
    <w:rsid w:val="00FC75CB"/>
    <w:rsid w:val="00FD2DF7"/>
    <w:rsid w:val="00FD42BF"/>
    <w:rsid w:val="00FE54C2"/>
    <w:rsid w:val="00FE6C14"/>
    <w:rsid w:val="00FF1DA7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6529A8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AD196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9F497F"/>
  </w:style>
  <w:style w:customStyle="true" w:styleId="Bezpopisa2" w:type="numbering">
    <w:name w:val="Bez popisa2"/>
    <w:next w:val="Bezpopisa"/>
    <w:uiPriority w:val="99"/>
    <w:semiHidden/>
    <w:unhideWhenUsed/>
    <w:rsid w:val="00BF127D"/>
  </w:style>
  <w:style w:customStyle="true" w:styleId="Reetkatablice2" w:type="table">
    <w:name w:val="Rešetka tablice2"/>
    <w:basedOn w:val="Obinatablica"/>
    <w:next w:val="Reetkatablice"/>
    <w:uiPriority w:val="59"/>
    <w:rsid w:val="00BF127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4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Reetkatablice1" w:type="table">
    <w:name w:val="Rešetka tablice1"/>
    <w:basedOn w:val="Obinatablica"/>
    <w:next w:val="Reetkatablice"/>
    <w:uiPriority w:val="59"/>
    <w:rsid w:val="006529A8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AD196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9F497F"/>
  </w:style>
  <w:style w:customStyle="1" w:styleId="Bezpopisa2" w:type="numbering">
    <w:name w:val="Bez popisa2"/>
    <w:next w:val="Bezpopisa"/>
    <w:uiPriority w:val="99"/>
    <w:semiHidden/>
    <w:unhideWhenUsed/>
    <w:rsid w:val="00BF127D"/>
  </w:style>
  <w:style w:customStyle="1" w:styleId="Reetkatablice2" w:type="table">
    <w:name w:val="Rešetka tablice2"/>
    <w:basedOn w:val="Obinatablica"/>
    <w:next w:val="Reetkatablice"/>
    <w:uiPriority w:val="59"/>
    <w:rsid w:val="00BF127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64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041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82</izvorni_sadrzaj>
    <derivirana_varijabla naziv="DomainObject.Prostorija.Naziv_1">Soba UZ II 82</derivirana_varijabla>
  </DomainObject.Prostorija.Naziv>
  <DomainObject.Prostorija.Oznaka>
    <izvorni_sadrzaj>UZ II 82</izvorni_sadrzaj>
    <derivirana_varijabla naziv="DomainObject.Prostorija.Oznaka_1">UZ II 82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studenog 2018.</izvorni_sadrzaj>
    <derivirana_varijabla naziv="DomainObject.PlaniraniZavrsetakDatum_1">13. studenog 2018.</derivirana_varijabla>
  </DomainObject.PlaniraniZavrsetakDatum>
  <DomainObject.PlaniraniPocetakDatum>
    <izvorni_sadrzaj>13. studenog 2018.</izvorni_sadrzaj>
    <derivirana_varijabla naziv="DomainObject.PlaniraniPocetakDatum_1">13.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2018.</izvorni_sadrzaj>
    <derivirana_varijabla naziv="DomainObject.Zapisnik.DatumKreiranja_1">13.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St-767/2018-30</izvorni_sadrzaj>
    <derivirana_varijabla naziv="DomainObject.Zapisnik.Oznaka_1">St-767/2018-30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OstaliListFormated_1">
      <item>Sudski registar</item>
      <item>Općinski sud u Karlovcu - ZK odjel</item>
      <item>Financijska agencija</item>
      <item>Goran Jujnović Lučić</item>
      <item>ŽDO Karlovac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</izvorni_sadrzaj>
    <derivirana_varijabla naziv="DomainObject.Predmet.OstaliListFormatedOIB_1">
      <item>Sudski registar</item>
      <item>Općinski sud u Karlovcu - ZK odjel, OIB 05541256968</item>
      <item>Financijska agencija, OIB 85821130368</item>
      <item>Goran Jujnović Lučić</item>
      <item>ŽDO Karlovac, OIB 96351974803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OstaliListNazivFormated_1">
      <item>Sudski registar</item>
      <item>Općinski sud u Karlovcu - ZK odjel</item>
      <item>Financijska agencija</item>
      <item>Goran Jujnović Lučić</item>
      <item>ŽDO Karlovac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  <item>Goran Jujnović Lučić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St-767/2018-30</izvorni_sadrzaj>
    <derivirana_varijabla naziv="DomainObject.PoslovniBrojDokumenta_1">St-767/2018-30</derivirana_varijabla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  <item>, OIB 96351974803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343C7-D01E-439E-AAF2-DA2F09915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3958</properties:Words>
  <properties:Characters>23986</properties:Characters>
  <properties:Lines>2121</properties:Lines>
  <properties:Paragraphs>1117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2018-10-11T07:49:00Z</dcterms:created>
  <dc:creator>Korisnik</dc:creator>
  <cp:lastModifiedBy>Maja Hajtek</cp:lastModifiedBy>
  <cp:lastPrinted>2018-11-13T09:45:00Z</cp:lastPrinted>
  <dcterms:modified xmlns:xsi="http://www.w3.org/2001/XMLSchema-instance" xsi:type="dcterms:W3CDTF">2018-11-13T10:36:00Z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St-767/2018-30 / Zapisnik - Ročište za glasovanje o planu restrukturiranja (ZAPISNIK -  ročište za glasovanje o planu rest 13.11.2018. energoremont.docx)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