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5230" w14:paraId="a565230" w:rsidRDefault="00AB4602" w:rsidP="005A4963" w:rsidR="005A4963" w:rsidRPr="005A4963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4963">
        <w:rPr>
          <w:rFonts w:cs="Times New Roman"/>
        </w:rPr>
        <w:t xml:space="preserve">        RE</w:t>
      </w:r>
      <w:r w:rsidR="005A4963" w:rsidRPr="005A4963">
        <w:rPr>
          <w:rFonts w:cs="Times New Roman"/>
        </w:rPr>
        <w:t xml:space="preserve">PUBLIKA HRVATSKA </w:t>
      </w:r>
    </w:p>
    <w:p w:rsidRDefault="005A4963" w:rsidP="005A4963" w:rsidR="005A4963" w:rsidRPr="005A4963">
      <w:pPr>
        <w:spacing w:after="0"/>
        <w:rPr>
          <w:rFonts w:cs="Times New Roman" w:eastAsia="Times New Roman"/>
          <w:lang w:eastAsia="hr-HR"/>
        </w:rPr>
      </w:pPr>
      <w:r w:rsidRPr="005A4963">
        <w:rPr>
          <w:rFonts w:cs="Times New Roman" w:eastAsia="Times New Roman"/>
          <w:lang w:eastAsia="hr-HR"/>
        </w:rPr>
        <w:t xml:space="preserve"> TRGOVAČKI SUD U ZAGREBU</w:t>
      </w:r>
    </w:p>
    <w:p w:rsidRDefault="005A4963" w:rsidP="005A4963" w:rsidR="005A4963" w:rsidRPr="005A4963">
      <w:pPr>
        <w:spacing w:after="0"/>
        <w:rPr>
          <w:rFonts w:cs="Times New Roman" w:eastAsia="Times New Roman"/>
          <w:lang w:eastAsia="hr-HR"/>
        </w:rPr>
      </w:pPr>
      <w:r w:rsidRPr="005A4963">
        <w:rPr>
          <w:rFonts w:cs="Times New Roman" w:eastAsia="Times New Roman"/>
          <w:lang w:eastAsia="hr-HR"/>
        </w:rPr>
        <w:t xml:space="preserve">         Stalna služba u Karlovcu </w:t>
      </w:r>
    </w:p>
    <w:p w:rsidRDefault="005A4963" w:rsidP="005A4963" w:rsidR="005A4963">
      <w:pPr>
        <w:spacing w:after="0"/>
        <w:rPr>
          <w:rFonts w:cs="Times New Roman" w:eastAsia="Times New Roman"/>
          <w:lang w:eastAsia="hr-HR"/>
        </w:rPr>
      </w:pPr>
      <w:r w:rsidRPr="005A4963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5A4963" w:rsidP="005A4963" w:rsidR="005A4963" w:rsidRPr="005A4963">
      <w:pPr>
        <w:spacing w:after="0"/>
        <w:rPr>
          <w:rFonts w:cs="Times New Roman" w:eastAsia="Times New Roman"/>
          <w:lang w:eastAsia="hr-HR"/>
        </w:rPr>
      </w:pPr>
    </w:p>
    <w:p w:rsidRDefault="005A4963" w:rsidP="005A4963" w:rsidR="005A4963" w:rsidRPr="005A4963">
      <w:pPr>
        <w:spacing w:after="0"/>
        <w:rPr>
          <w:rFonts w:cs="Times New Roman" w:eastAsia="Times New Roman"/>
          <w:lang w:eastAsia="hr-HR"/>
        </w:rPr>
      </w:pPr>
    </w:p>
    <w:p w:rsidRDefault="005A4963" w:rsidP="005A4963" w:rsidR="005A4963" w:rsidRPr="005A4963">
      <w:pPr>
        <w:spacing w:after="0"/>
        <w:jc w:val="center"/>
        <w:rPr>
          <w:rFonts w:cs="Times New Roman" w:eastAsia="Times New Roman"/>
          <w:lang w:eastAsia="hr-HR"/>
        </w:rPr>
      </w:pPr>
      <w:r w:rsidRPr="005A4963">
        <w:rPr>
          <w:rFonts w:cs="Times New Roman" w:eastAsia="Times New Roman"/>
          <w:lang w:eastAsia="hr-HR"/>
        </w:rPr>
        <w:t>R E P U B L I K A   H R V A T S K A</w:t>
      </w:r>
    </w:p>
    <w:p w:rsidRDefault="005A4963" w:rsidP="005A4963" w:rsidR="005A4963" w:rsidRPr="005A4963">
      <w:pPr>
        <w:spacing w:after="0"/>
        <w:rPr>
          <w:rFonts w:cs="Times New Roman" w:eastAsia="Times New Roman"/>
          <w:lang w:eastAsia="hr-HR"/>
        </w:rPr>
      </w:pPr>
    </w:p>
    <w:p w:rsidRDefault="005A4963" w:rsidP="005A4963" w:rsidR="005A4963" w:rsidRPr="005A4963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5A4963">
        <w:rPr>
          <w:rFonts w:cs="Times New Roman" w:eastAsia="Times New Roman"/>
          <w:lang w:eastAsia="hr-HR"/>
        </w:rPr>
        <w:tab/>
        <w:t>R J E Š E N J E</w:t>
      </w:r>
    </w:p>
    <w:p w:rsidRDefault="005A4963" w:rsidP="005A4963" w:rsidR="005A4963" w:rsidRPr="005A4963">
      <w:pPr>
        <w:spacing w:after="0"/>
        <w:rPr>
          <w:rFonts w:cs="Times New Roman" w:eastAsia="Times New Roman"/>
          <w:lang w:eastAsia="hr-HR"/>
        </w:rPr>
      </w:pPr>
    </w:p>
    <w:p w:rsidRDefault="005A4963" w:rsidP="005A4963" w:rsidR="005A4963" w:rsidRPr="005A4963">
      <w:pPr>
        <w:spacing w:after="0"/>
        <w:jc w:val="both"/>
        <w:rPr>
          <w:rFonts w:cs="Times New Roman" w:eastAsia="Times New Roman"/>
          <w:lang w:eastAsia="hr-HR"/>
        </w:rPr>
      </w:pPr>
      <w:r w:rsidRPr="005A4963">
        <w:rPr>
          <w:rFonts w:cs="Times New Roman" w:eastAsia="Times New Roman"/>
          <w:lang w:eastAsia="hr-HR"/>
        </w:rPr>
        <w:tab/>
        <w:t>TRGOVAČKI SUD U ZAGREBU, Stalna služba u Karlovcu</w:t>
      </w:r>
      <w:r w:rsidRPr="005A4963">
        <w:rPr>
          <w:rFonts w:cs="Times New Roman" w:eastAsia="Times New Roman"/>
          <w:b/>
          <w:lang w:eastAsia="hr-HR"/>
        </w:rPr>
        <w:t>,</w:t>
      </w:r>
      <w:r w:rsidRPr="005A4963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GOLF &amp; COUNTRY CLUB ZAGREB d.o.o. u stečaju, Zagreb, Jadranska avenija 6, OIB: 54566277575, 3. travnja 2019.</w:t>
      </w:r>
    </w:p>
    <w:p w:rsidRDefault="005A4963" w:rsidP="005A4963" w:rsidR="005A4963" w:rsidRPr="005A4963">
      <w:pPr>
        <w:spacing w:after="0"/>
        <w:rPr>
          <w:rFonts w:cs="Times New Roman" w:eastAsia="Times New Roman"/>
          <w:lang w:eastAsia="hr-HR"/>
        </w:rPr>
      </w:pPr>
    </w:p>
    <w:p w:rsidRDefault="005A4963" w:rsidP="005A4963" w:rsidR="005A4963" w:rsidRPr="005A4963">
      <w:pPr>
        <w:spacing w:after="0"/>
        <w:rPr>
          <w:rFonts w:cs="Times New Roman" w:eastAsia="Times New Roman"/>
          <w:lang w:eastAsia="hr-HR"/>
        </w:rPr>
      </w:pPr>
    </w:p>
    <w:p w:rsidRDefault="005A4963" w:rsidP="005A4963" w:rsidR="005A4963" w:rsidRPr="005A4963">
      <w:pPr>
        <w:spacing w:after="0"/>
        <w:jc w:val="center"/>
        <w:rPr>
          <w:rFonts w:cs="Times New Roman" w:eastAsia="Times New Roman"/>
          <w:lang w:eastAsia="hr-HR"/>
        </w:rPr>
      </w:pPr>
      <w:r w:rsidRPr="005A4963">
        <w:rPr>
          <w:rFonts w:cs="Times New Roman" w:eastAsia="Times New Roman"/>
          <w:lang w:eastAsia="hr-HR"/>
        </w:rPr>
        <w:t>r i j e š i o   j e</w:t>
      </w:r>
    </w:p>
    <w:p w:rsidRDefault="005A4963" w:rsidP="005A4963" w:rsidR="005A4963" w:rsidRPr="005A4963">
      <w:pPr>
        <w:spacing w:after="0"/>
        <w:rPr>
          <w:rFonts w:cs="Times New Roman" w:eastAsia="Times New Roman"/>
          <w:lang w:eastAsia="hr-HR"/>
        </w:rPr>
      </w:pPr>
    </w:p>
    <w:p w:rsidRDefault="005A4963" w:rsidP="005A4963" w:rsidR="005A4963" w:rsidRPr="005A4963">
      <w:pPr>
        <w:spacing w:after="0"/>
        <w:rPr>
          <w:rFonts w:cs="Times New Roman" w:eastAsia="Times New Roman"/>
          <w:lang w:eastAsia="hr-HR"/>
        </w:rPr>
      </w:pPr>
    </w:p>
    <w:p w:rsidRDefault="005A4963" w:rsidP="005A4963" w:rsidR="005A4963" w:rsidRPr="005A4963">
      <w:pPr>
        <w:spacing w:after="0"/>
        <w:jc w:val="both"/>
        <w:rPr>
          <w:rFonts w:cs="Times New Roman" w:eastAsia="Times New Roman"/>
          <w:lang w:eastAsia="hr-HR"/>
        </w:rPr>
      </w:pPr>
      <w:r w:rsidRPr="005A4963">
        <w:rPr>
          <w:rFonts w:cs="Times New Roman" w:eastAsia="Times New Roman"/>
          <w:lang w:eastAsia="hr-HR"/>
        </w:rPr>
        <w:tab/>
        <w:t xml:space="preserve">Saziva se Skupština vjerovnika za </w:t>
      </w:r>
      <w:r w:rsidRPr="005A4963">
        <w:rPr>
          <w:rFonts w:cs="Times New Roman" w:eastAsia="Times New Roman"/>
          <w:b/>
          <w:lang w:eastAsia="hr-HR"/>
        </w:rPr>
        <w:t>18. travnja 2019. u 9,30 sati u zgradi ovog suda u Karlovcu, Trg hrvatskih branitelja 1/II, soba broj 226</w:t>
      </w:r>
      <w:r w:rsidRPr="005A4963">
        <w:rPr>
          <w:rFonts w:cs="Times New Roman" w:eastAsia="Times New Roman"/>
          <w:lang w:eastAsia="hr-HR"/>
        </w:rPr>
        <w:t>, sa slijedećim dnevnim redom:</w:t>
      </w:r>
    </w:p>
    <w:p w:rsidRDefault="005A4963" w:rsidP="005A4963" w:rsidR="005A4963" w:rsidRPr="005A4963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5A4963" w:rsidP="005A4963" w:rsidR="005A4963" w:rsidRPr="005A496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A4963">
        <w:rPr>
          <w:rFonts w:cs="Times New Roman" w:eastAsia="Times New Roman"/>
          <w:lang w:eastAsia="hr-HR"/>
        </w:rPr>
        <w:t>Izvješće stečajne upraviteljice o tijeku stečajnog postupka.</w:t>
      </w:r>
    </w:p>
    <w:p w:rsidRDefault="005A4963" w:rsidP="005A4963" w:rsidR="005A4963" w:rsidRPr="005A496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A4963">
        <w:rPr>
          <w:rFonts w:cs="Times New Roman" w:eastAsia="Times New Roman"/>
          <w:lang w:eastAsia="hr-HR"/>
        </w:rPr>
        <w:t>Odobrenje nagodbe sa LAPIS-TEXTUM d.o.o. i Nikolom Kovačevićem.</w:t>
      </w:r>
    </w:p>
    <w:p w:rsidRDefault="005A4963" w:rsidP="005A4963" w:rsidR="005A4963" w:rsidRPr="005A496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A4963">
        <w:rPr>
          <w:rFonts w:cs="Times New Roman" w:eastAsia="Times New Roman"/>
          <w:lang w:eastAsia="hr-HR"/>
        </w:rPr>
        <w:t>Izvješće o pregovorima u predmetu Žubrinić, povrat ulaganja zakupniku, odnosno sklapanje nagodbe.</w:t>
      </w:r>
    </w:p>
    <w:p w:rsidRDefault="005A4963" w:rsidP="005A4963" w:rsidR="005A4963" w:rsidRPr="005A496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A4963">
        <w:rPr>
          <w:rFonts w:cs="Times New Roman" w:eastAsia="Times New Roman"/>
          <w:lang w:eastAsia="hr-HR"/>
        </w:rPr>
        <w:t>Ponuda Nikmark d.o.o. za prijenosom koncesije – Hrvatske vode.</w:t>
      </w:r>
    </w:p>
    <w:p w:rsidRDefault="005A4963" w:rsidP="005A4963" w:rsidR="005A4963" w:rsidRPr="005A496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A4963">
        <w:rPr>
          <w:rFonts w:cs="Times New Roman" w:eastAsia="Times New Roman"/>
          <w:lang w:eastAsia="hr-HR"/>
        </w:rPr>
        <w:t>Razno.</w:t>
      </w:r>
    </w:p>
    <w:p w:rsidRDefault="005A4963" w:rsidP="005A4963" w:rsidR="005A4963" w:rsidRPr="005A496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A4963" w:rsidP="005A4963" w:rsidR="005A4963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5A4963">
        <w:rPr>
          <w:rFonts w:cs="Times New Roman" w:eastAsia="Times New Roman"/>
          <w:lang w:eastAsia="hr-HR"/>
        </w:rPr>
        <w:t>Obrazloženje</w:t>
      </w:r>
    </w:p>
    <w:p w:rsidRDefault="005A4963" w:rsidP="005A4963" w:rsidR="005A4963" w:rsidRPr="005A4963">
      <w:pPr>
        <w:spacing w:after="0"/>
        <w:ind w:left="360"/>
        <w:jc w:val="center"/>
        <w:rPr>
          <w:rFonts w:cs="Times New Roman" w:eastAsia="Times New Roman"/>
          <w:lang w:eastAsia="hr-HR"/>
        </w:rPr>
      </w:pPr>
    </w:p>
    <w:p w:rsidRDefault="005A4963" w:rsidP="005A4963" w:rsidR="005A4963" w:rsidRPr="005A4963">
      <w:pPr>
        <w:spacing w:after="0"/>
        <w:rPr>
          <w:rFonts w:cs="Times New Roman" w:eastAsia="Times New Roman"/>
          <w:lang w:eastAsia="hr-HR"/>
        </w:rPr>
      </w:pPr>
    </w:p>
    <w:p w:rsidRDefault="005A4963" w:rsidP="005A4963" w:rsidR="005A4963" w:rsidRPr="005A4963">
      <w:pPr>
        <w:spacing w:after="0"/>
        <w:jc w:val="both"/>
        <w:rPr>
          <w:rFonts w:cs="Times New Roman" w:eastAsia="Times New Roman"/>
          <w:lang w:eastAsia="hr-HR"/>
        </w:rPr>
      </w:pPr>
      <w:r w:rsidRPr="005A4963">
        <w:rPr>
          <w:rFonts w:cs="Times New Roman" w:eastAsia="Times New Roman"/>
          <w:lang w:eastAsia="hr-HR"/>
        </w:rPr>
        <w:tab/>
        <w:t>Stečajni vjerovnik Nikmark d.o.o., Zagreb, podnio je prijedlog za sazivanje Skupštine vjerovnika s dnevnim redom kako je navedeno u izreci rješenja.</w:t>
      </w:r>
    </w:p>
    <w:p w:rsidRDefault="005A4963" w:rsidP="005A4963" w:rsidR="005A4963" w:rsidRPr="005A4963">
      <w:pPr>
        <w:spacing w:after="0"/>
        <w:jc w:val="both"/>
        <w:rPr>
          <w:rFonts w:cs="Times New Roman" w:eastAsia="Times New Roman"/>
          <w:lang w:eastAsia="hr-HR"/>
        </w:rPr>
      </w:pPr>
      <w:r w:rsidRPr="005A4963">
        <w:rPr>
          <w:rFonts w:cs="Times New Roman" w:eastAsia="Times New Roman"/>
          <w:lang w:eastAsia="hr-HR"/>
        </w:rPr>
        <w:t xml:space="preserve"> </w:t>
      </w:r>
    </w:p>
    <w:p w:rsidRDefault="005A4963" w:rsidP="005A4963" w:rsidR="005A4963" w:rsidRPr="005A4963">
      <w:pPr>
        <w:spacing w:after="0"/>
        <w:jc w:val="both"/>
        <w:rPr>
          <w:rFonts w:cs="Times New Roman" w:eastAsia="Times New Roman"/>
          <w:lang w:eastAsia="hr-HR"/>
        </w:rPr>
      </w:pPr>
      <w:r w:rsidRPr="005A4963">
        <w:rPr>
          <w:rFonts w:cs="Times New Roman" w:eastAsia="Times New Roman"/>
          <w:lang w:eastAsia="hr-HR"/>
        </w:rPr>
        <w:tab/>
        <w:t>Temeljem čl. 38.b. st.1. toč.4. Stečajnog zakona (NN 44/96, 161/98, 29/99, 129/00, 123/03, 197/03, 187/04, 82/06, 116/10, 125/12, 133/12) riješeno je kao u izreci ovog rješenja.</w:t>
      </w:r>
    </w:p>
    <w:p w:rsidRDefault="005A4963" w:rsidP="005A4963" w:rsidR="005A4963" w:rsidRPr="005A4963">
      <w:pPr>
        <w:spacing w:after="0"/>
        <w:jc w:val="both"/>
        <w:rPr>
          <w:rFonts w:cs="Times New Roman" w:eastAsia="Times New Roman"/>
          <w:lang w:eastAsia="hr-HR"/>
        </w:rPr>
      </w:pPr>
      <w:r w:rsidRPr="005A4963">
        <w:rPr>
          <w:rFonts w:cs="Times New Roman" w:eastAsia="Times New Roman"/>
          <w:lang w:eastAsia="hr-HR"/>
        </w:rPr>
        <w:t xml:space="preserve">          </w:t>
      </w:r>
      <w:r w:rsidRPr="005A4963">
        <w:rPr>
          <w:rFonts w:cs="Times New Roman" w:eastAsia="Times New Roman"/>
          <w:lang w:eastAsia="hr-HR"/>
        </w:rPr>
        <w:tab/>
      </w:r>
      <w:r w:rsidRPr="005A4963">
        <w:rPr>
          <w:rFonts w:cs="Times New Roman" w:eastAsia="Times New Roman"/>
          <w:lang w:eastAsia="hr-HR"/>
        </w:rPr>
        <w:tab/>
      </w:r>
    </w:p>
    <w:p w:rsidRDefault="005A4963" w:rsidP="005A4963" w:rsidR="005A4963" w:rsidRPr="005A49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4963" w:rsidP="005A4963" w:rsidR="005A4963">
      <w:pPr>
        <w:spacing w:after="0"/>
        <w:jc w:val="center"/>
        <w:rPr>
          <w:rFonts w:cs="Times New Roman" w:eastAsia="Times New Roman"/>
          <w:lang w:eastAsia="hr-HR"/>
        </w:rPr>
      </w:pPr>
      <w:r w:rsidRPr="005A4963">
        <w:rPr>
          <w:rFonts w:cs="Times New Roman" w:eastAsia="Times New Roman"/>
          <w:lang w:eastAsia="hr-HR"/>
        </w:rPr>
        <w:t>U Karlovcu, 3. travnja 2019.</w:t>
      </w:r>
    </w:p>
    <w:p w:rsidRDefault="005A4963" w:rsidP="005A4963" w:rsidR="005A4963" w:rsidRPr="005A496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A4963" w:rsidP="005A4963" w:rsidR="005A4963" w:rsidRPr="005A49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4963" w:rsidP="005A4963" w:rsidR="005A4963" w:rsidRPr="005A4963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5A4963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5A4963" w:rsidP="005A4963" w:rsidR="005A4963">
      <w:pPr>
        <w:spacing w:after="0"/>
        <w:jc w:val="center"/>
        <w:rPr>
          <w:rFonts w:cs="Times New Roman" w:eastAsia="Times New Roman"/>
          <w:lang w:eastAsia="hr-HR"/>
        </w:rPr>
      </w:pPr>
      <w:r w:rsidRPr="005A4963">
        <w:rPr>
          <w:rFonts w:cs="Times New Roman" w:eastAsia="Times New Roman"/>
          <w:lang w:eastAsia="hr-HR"/>
        </w:rPr>
        <w:t xml:space="preserve">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5A4963" w:rsidP="005A4963" w:rsidR="005A496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A4963" w:rsidP="005A4963" w:rsidR="005A496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Draženka Prpić</w:t>
      </w:r>
    </w:p>
    <w:p w:rsidRDefault="005A4963" w:rsidP="005A4963" w:rsidR="005A4963" w:rsidRPr="005A496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A4963" w:rsidP="005A4963" w:rsidR="005A4963" w:rsidRPr="005A4963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5A4963" w:rsidP="005A4963" w:rsidR="005A4963" w:rsidRPr="005A4963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A4963">
        <w:rPr>
          <w:rFonts w:cs="Times New Roman" w:eastAsia="Times New Roman"/>
          <w:lang w:eastAsia="hr-HR"/>
        </w:rPr>
        <w:t>PRAVNA POUKA:</w:t>
      </w:r>
    </w:p>
    <w:p w:rsidRDefault="005A4963" w:rsidP="005A4963" w:rsidR="005A4963" w:rsidRPr="005A4963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A4963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5A4963" w:rsidP="005A4963" w:rsidR="005A4963" w:rsidRPr="005A4963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5A4963" w:rsidP="005A4963" w:rsidR="005A4963" w:rsidRPr="005A4963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5A4963" w:rsidP="005A4963" w:rsidR="005A4963" w:rsidRPr="005A4963">
      <w:pPr>
        <w:spacing w:after="0"/>
        <w:jc w:val="both"/>
        <w:rPr>
          <w:rFonts w:cs="Times New Roman" w:eastAsia="Times New Roman"/>
          <w:lang w:eastAsia="hr-HR"/>
        </w:rPr>
      </w:pPr>
      <w:r w:rsidRPr="005A4963">
        <w:rPr>
          <w:rFonts w:cs="Times New Roman" w:eastAsia="Times New Roman"/>
          <w:lang w:eastAsia="hr-HR"/>
        </w:rPr>
        <w:t xml:space="preserve">Dna                                                                                                                                         </w:t>
      </w:r>
    </w:p>
    <w:p w:rsidRDefault="005A4963" w:rsidP="005A4963" w:rsidR="005A4963" w:rsidRPr="005A4963">
      <w:pPr>
        <w:numPr>
          <w:ilvl w:val="0"/>
          <w:numId w:val="48"/>
        </w:numPr>
        <w:tabs>
          <w:tab w:pos="6795" w:val="left"/>
        </w:tabs>
        <w:spacing w:after="0"/>
        <w:contextualSpacing/>
        <w:rPr>
          <w:rFonts w:cs="Times New Roman" w:eastAsia="Times New Roman"/>
          <w:lang w:eastAsia="hr-HR"/>
        </w:rPr>
      </w:pPr>
      <w:r w:rsidRPr="005A4963">
        <w:rPr>
          <w:rFonts w:cs="Times New Roman" w:eastAsia="Times New Roman"/>
          <w:lang w:eastAsia="hr-HR"/>
        </w:rPr>
        <w:t>Stečajni upravitelj</w:t>
      </w:r>
    </w:p>
    <w:p w:rsidRDefault="005A4963" w:rsidP="005A4963" w:rsidR="005A4963" w:rsidRPr="005A4963">
      <w:pPr>
        <w:numPr>
          <w:ilvl w:val="0"/>
          <w:numId w:val="48"/>
        </w:numPr>
        <w:tabs>
          <w:tab w:pos="6795" w:val="left"/>
        </w:tabs>
        <w:spacing w:after="0"/>
        <w:contextualSpacing/>
        <w:rPr>
          <w:rFonts w:cs="Times New Roman" w:eastAsia="Times New Roman"/>
          <w:lang w:eastAsia="hr-HR"/>
        </w:rPr>
      </w:pPr>
      <w:r w:rsidRPr="005A4963">
        <w:rPr>
          <w:rFonts w:cs="Times New Roman" w:eastAsia="Times New Roman"/>
          <w:lang w:eastAsia="hr-HR"/>
        </w:rPr>
        <w:t>Nikmark d.o.o. po punomoćniku</w:t>
      </w:r>
    </w:p>
    <w:p w:rsidRDefault="005A4963" w:rsidP="005A4963" w:rsidR="005A4963" w:rsidRPr="005A4963">
      <w:pPr>
        <w:numPr>
          <w:ilvl w:val="0"/>
          <w:numId w:val="48"/>
        </w:numPr>
        <w:tabs>
          <w:tab w:pos="6795" w:val="left"/>
        </w:tabs>
        <w:spacing w:after="0"/>
        <w:contextualSpacing/>
        <w:rPr>
          <w:rFonts w:cs="Times New Roman" w:eastAsia="Times New Roman"/>
          <w:lang w:eastAsia="hr-HR"/>
        </w:rPr>
      </w:pPr>
      <w:r w:rsidRPr="005A4963">
        <w:rPr>
          <w:rFonts w:cs="Times New Roman" w:eastAsia="Times New Roman"/>
          <w:lang w:eastAsia="hr-HR"/>
        </w:rPr>
        <w:t>e-Oglasna ploča suda</w:t>
      </w:r>
    </w:p>
    <w:p w:rsidRDefault="005A4963" w:rsidP="005A4963" w:rsidR="005A4963" w:rsidRPr="005A4963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5A4963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5386125"/>
      <w:docPartObj>
        <w:docPartGallery w:val="Page Numbers (Top of Page)"/>
        <w:docPartUnique/>
      </w:docPartObj>
    </w:sdtPr>
    <w:sdtContent>
      <w:p w:rsidRDefault="005A4963" w:rsidR="005A49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5A4963" w:rsidR="008333A9">
    <w:pPr>
      <w:pStyle w:val="Zaglavlje"/>
    </w:pPr>
    <w:r>
      <w:t>1 St-245/2015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E2F5EA5"/>
    <w:multiLevelType w:val="hybridMultilevel"/>
    <w:tmpl w:val="ED489C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4963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96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St-245/2015-509</izvorni_sadrzaj>
    <derivirana_varijabla naziv="DomainObject.Oznaka_1">St-245/2015-509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Vrhovni sud ide preslik dijela spisa prema naredbi suca od
10.09.2018., original ostaje u SSKA</izvorni_sadrzaj>
    <derivirana_varijabla naziv="DomainObject.Predmet.PrimjedbaSuca_1">na Vrhovni sud ide preslik dijela spisa prema naredbi suca od
10.09.2018., original ostaje u SSKA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društvo s ograničenom odgovornošću za trgovinu, zastupanje, ugostiteljstvo i turizam u stečaju</izvorni_sadrzaj>
    <derivirana_varijabla naziv="DomainObject.Predmet.ProtustrankaFormated_1">  GOLF &amp; COUNTRY CLUB ZAGREB društvo s ograničenom odgovornošću za trgovinu, zastupanje, ugostiteljstvo i turizam u stečaju</derivirana_varijabla>
  </DomainObject.Predmet.ProtustrankaFormated>
  <DomainObject.Predmet.ProtustrankaFormatedOIB>
    <izvorni_sadrzaj>  GOLF &amp; COUNTRY CLUB ZAGREB društvo s ograničenom odgovornošću za trgovinu, zastupanje, ugostiteljstvo i turizam u stečaju, OIB 54566277575</izvorni_sadrzaj>
    <derivirana_varijabla naziv="DomainObject.Predmet.ProtustrankaFormatedOIB_1">  GOLF &amp; COUNTRY CLUB ZAGREB društvo s ograničenom odgovornošću za trgovinu, zastupanje, ugostiteljstvo i turizam u stečaju, OIB 54566277575</derivirana_varijabla>
  </DomainObject.Predmet.ProtustrankaFormatedOIB>
  <DomainObject.Predmet.ProtustrankaFormatedWithAdress>
    <izvorni_sadrzaj> GOLF &amp; COUNTRY CLUB ZAGREB društvo s ograničenom odgovornošću za trgovinu, zastupanje, ugostiteljstvo i turizam u stečaju, Jadranska avenija 6, 10000 Zagreb</izvorni_sadrzaj>
    <derivirana_varijabla naziv="DomainObject.Predmet.ProtustrankaFormatedWithAdress_1"> GOLF &amp; COUNTRY CLUB ZAGREB društvo s ograničenom odgovornošću za trgovinu, zastupanje, ugostiteljstvo i turizam u stečaju, Jadranska avenija 6, 10000 Zagreb</derivirana_varijabla>
  </DomainObject.Predmet.ProtustrankaFormatedWithAdress>
  <DomainObject.Predmet.ProtustrankaFormatedWithAdressOIB>
    <izvorni_sadrzaj> GOLF &amp; COUNTRY CLUB ZAGREB društvo s ograničenom odgovornošću za trgovinu, zastupanje, ugostiteljstvo i turizam u stečaju, OIB 54566277575, Jadranska avenija 6, 10000 Zagreb</izvorni_sadrzaj>
    <derivirana_varijabla naziv="DomainObject.Predmet.ProtustrankaFormatedWithAdressOIB_1"> GOLF &amp; COUNTRY CLUB ZAGREB društvo s ograničenom odgovornošću za trgovinu, zastupanje, ugostiteljstvo i turizam u stečaju, OIB 54566277575, Jadranska avenija 6, 10000 Zagreb</derivirana_varijabla>
  </DomainObject.Predmet.ProtustrankaFormatedWithAdressOIB>
  <DomainObject.Predmet.ProtustrankaWithAdress>
    <izvorni_sadrzaj>GOLF &amp; COUNTRY CLUB ZAGREB društvo s ograničenom odgovornošću za trgovinu, zastupanje, ugostiteljstvo i turizam u stečaju Jadranska avenija 6, 10000 Zagreb</izvorni_sadrzaj>
    <derivirana_varijabla naziv="DomainObject.Predmet.ProtustrankaWithAdress_1">GOLF &amp; COUNTRY CLUB ZAGREB društvo s ograničenom odgovornošću za trgovinu, zastupanje, ugostiteljstvo i turizam u stečaju Jadranska avenija 6, 10000 Zagreb</derivirana_varijabla>
  </DomainObject.Predmet.ProtustrankaWithAdress>
  <DomainObject.Predmet.ProtustrankaWithAdressOIB>
    <izvorni_sadrzaj>GOLF &amp; COUNTRY CLUB ZAGREB društvo s ograničenom odgovornošću za trgovinu, zastupanje, ugostiteljstvo i turizam u stečaju, OIB 54566277575, Jadranska avenija 6, 10000 Zagreb</izvorni_sadrzaj>
    <derivirana_varijabla naziv="DomainObject.Predmet.ProtustrankaWithAdressOIB_1">GOLF &amp; COUNTRY CLUB ZAGREB društvo s ograničenom odgovornošću za trgovinu, zastupanje, ugostiteljstvo i turizam u stečaju, OIB 54566277575, Jadranska avenija 6, 10000 Zagreb</derivirana_varijabla>
  </DomainObject.Predmet.ProtustrankaWithAdressOIB>
  <DomainObject.Predmet.ProtustrankaNazivFormated>
    <izvorni_sadrzaj>GOLF &amp; COUNTRY CLUB ZAGREB društvo s ograničenom odgovornošću za trgovinu, zastupanje, ugostiteljstvo i turizam u stečaju</izvorni_sadrzaj>
    <derivirana_varijabla naziv="DomainObject.Predmet.ProtustrankaNazivFormated_1">GOLF &amp; COUNTRY CLUB ZAGREB društvo s ograničenom odgovornošću za trgovinu, zastupanje, ugostiteljstvo i turizam u stečaju</derivirana_varijabla>
  </DomainObject.Predmet.ProtustrankaNazivFormated>
  <DomainObject.Predmet.ProtustrankaNazivFormatedOIB>
    <izvorni_sadrzaj>GOLF &amp; COUNTRY CLUB ZAGREB društvo s ograničenom odgovornošću za trgovinu, zastupanje, ugostiteljstvo i turizam u stečaju, OIB 54566277575</izvorni_sadrzaj>
    <derivirana_varijabla naziv="DomainObject.Predmet.ProtustrankaNazivFormatedOIB_1">GOLF &amp; COUNTRY CLUB ZAGREB društvo s ograničenom odgovornošću za trgovinu, zastupanje, ugostiteljstvo i turizam u stečaju,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Gornjostupnička 2 A, 10255 Gornji Stupnik;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Gornjostupnička 2 A, 10255 Gornji Stupnik;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Gornjostupnička 2 A, 10255 Gornji Stupnik;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Gornjostupnička 2 A, 10255 Gornji Stupnik;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Gornjostupnička 2 A,10255 Gornji Stupnik,DETONO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Gornjostupnička 2 A,10255 Gornji Stupnik,DETONO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Gornjostupnička 2 A,10255 Gornji Stupnik,DETONO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Gornjostupnička 2 A,10255 Gornji Stupnik,DETONO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Gornjostupnička 2 A, 10255 Gornji Stupnik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Gornjostupnička 2 A, 10255 Gornji Stupnik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Gornjostupnička 2 A, 10255 Gornji Stupnik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Gornjostupnička 2 A, 10255 Gornji Stupnik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NazivFormatedOIB>
  <DomainObject.Predmet.ProtuStrankaListFormated>
    <izvorni_sadrzaj>
      <item>GOLF &amp; COUNTRY CLUB ZAGREB društvo s ograničenom odgovornošću za trgovinu, zastupanje, ugostiteljstvo i turizam u stečaju</item>
    </izvorni_sadrzaj>
    <derivirana_varijabla naziv="DomainObject.Predmet.ProtuStrankaListFormated_1">
      <item>GOLF &amp; COUNTRY CLUB ZAGREB društvo s ograničenom odgovornošću za trgovinu, zastupanje, ugostiteljstvo i turizam u stečaju</item>
    </derivirana_varijabla>
  </DomainObject.Predmet.ProtuStrankaListFormated>
  <DomainObject.Predmet.ProtuStrankaListFormatedOIB>
    <izvorni_sadrzaj>
      <item>GOLF &amp; COUNTRY CLUB ZAGREB društvo s ograničenom odgovornošću za trgovinu, zastupanje, ugostiteljstvo i turizam u stečaju, OIB 54566277575</item>
    </izvorni_sadrzaj>
    <derivirana_varijabla naziv="DomainObject.Predmet.ProtuStrankaListFormatedOIB_1">
      <item>GOLF &amp; COUNTRY CLUB ZAGREB društvo s ograničenom odgovornošću za trgovinu, zastupanje, ugostiteljstvo i turizam u stečaju, OIB 54566277575</item>
    </derivirana_varijabla>
  </DomainObject.Predmet.ProtuStrankaListFormatedOIB>
  <DomainObject.Predmet.ProtuStrankaListFormatedWithAdress>
    <izvorni_sadrzaj>
      <item>GOLF &amp; COUNTRY CLUB ZAGREB društvo s ograničenom odgovornošću za trgovinu, zastupanje, ugostiteljstvo i turizam u stečaju, Jadranska avenija 6, 10000 Zagreb</item>
    </izvorni_sadrzaj>
    <derivirana_varijabla naziv="DomainObject.Predmet.ProtuStrankaListFormatedWithAdress_1">
      <item>GOLF &amp; COUNTRY CLUB ZAGREB društvo s ograničenom odgovornošću za trgovinu, zastupanje, ugostiteljstvo i turizam u stečaju, Jadranska avenija 6, 10000 Zagreb</item>
    </derivirana_varijabla>
  </DomainObject.Predmet.ProtuStrankaListFormatedWithAdress>
  <DomainObject.Predmet.ProtuStrankaListFormatedWithAdressOIB>
    <izvorni_sadrzaj>
      <item>GOLF &amp; COUNTRY CLUB ZAGREB društvo s ograničenom odgovornošću za trgovinu, zastupanje, ugostiteljstvo i turizam u stečaju, OIB 54566277575, Jadranska avenija 6, 10000 Zagreb</item>
    </izvorni_sadrzaj>
    <derivirana_varijabla naziv="DomainObject.Predmet.ProtuStrankaListFormatedWithAdressOIB_1">
      <item>GOLF &amp; COUNTRY CLUB ZAGREB društvo s ograničenom odgovornošću za trgovinu, zastupanje, ugostiteljstvo i turizam u stečaju, OIB 54566277575, Jadranska avenija 6, 10000 Zagreb</item>
    </derivirana_varijabla>
  </DomainObject.Predmet.ProtuStrankaListFormatedWithAdressOIB>
  <DomainObject.Predmet.ProtuStrankaListNazivFormated>
    <izvorni_sadrzaj>
      <item>GOLF &amp; COUNTRY CLUB ZAGREB društvo s ograničenom odgovornošću za trgovinu, zastupanje, ugostiteljstvo i turizam u stečaju</item>
    </izvorni_sadrzaj>
    <derivirana_varijabla naziv="DomainObject.Predmet.ProtuStrankaListNazivFormated_1">
      <item>GOLF &amp; COUNTRY CLUB ZAGREB društvo s ograničenom odgovornošću za trgovinu, zastupanje, ugostiteljstvo i turizam u stečaju</item>
    </derivirana_varijabla>
  </DomainObject.Predmet.ProtuStrankaListNazivFormated>
  <DomainObject.Predmet.ProtuStrankaListNazivFormatedOIB>
    <izvorni_sadrzaj>
      <item>GOLF &amp; COUNTRY CLUB ZAGREB društvo s ograničenom odgovornošću za trgovinu, zastupanje, ugostiteljstvo i turizam u stečaju, OIB 54566277575</item>
    </izvorni_sadrzaj>
    <derivirana_varijabla naziv="DomainObject.Predmet.ProtuStrankaListNazivFormatedOIB_1">
      <item>GOLF &amp; COUNTRY CLUB ZAGREB društvo s ograničenom odgovornošću za trgovinu, zastupanje, ugostiteljstvo i turizam u stečaju,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derivirana_varijabla>
  </DomainObject.Predmet.OstaliListFormated>
  <DomainObject.Predmet.OstaliListFormatedOIB>
    <izvorni_sadrzaj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izvorni_sadrzaj>
    <derivirana_varijabla naziv="DomainObject.Predmet.OstaliListFormatedOIB_1"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derivirana_varijabla>
  </DomainObject.Predmet.OstaliListFormatedOIB>
  <DomainObject.Predmet.OstaliListFormatedWithAdress>
    <izvorni_sadrzaj>
      <item>Marija Vujčić Turkulin, Vrtlarska 3, 10000 Zagreb</item>
      <item>Vinko Arelić, Šenoina Ulica 20,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ODVJ. DRUŠTVO MARIĆ, DRUGOVIĆ &amp; SEKOVANIĆ d.o.o.,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Alan Hranilović, Trg I.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Vrbik Iii.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Ksaver 101,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Sandra Zorc, Agatićeva 6, 51000 Rijeka</item>
      <item>Ivan Maloča, Šoštarićeva 4/I, 10000 Zagreb</item>
      <item>Odvj. društvo VIDOVIĆ &amp; PARTNERI j.t.d., Kralja Zvonimira 2, 10000 Zagreb</item>
      <item>NIKMARK društvo s ograničenom odgovornošću za građenje, trgovinu i usluge, Strojarska cesta 20, 10000 Zagreb</item>
      <item>Odvjetničko društvo Župić &amp; partneri d.o.o, Radnička cesta 37/B, 10000 Zagreb</item>
    </izvorni_sadrzaj>
    <derivirana_varijabla naziv="DomainObject.Predmet.OstaliListFormatedWithAdress_1">
      <item>Marija Vujčić Turkulin, Vrtlarska 3, 10000 Zagreb</item>
      <item>Vinko Arelić, Šenoina Ulica 20,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ODVJ. DRUŠTVO MARIĆ, DRUGOVIĆ &amp; SEKOVANIĆ d.o.o.,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Alan Hranilović, Trg I.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Vrbik Iii.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Ksaver 101,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Sandra Zorc, Agatićeva 6, 51000 Rijeka</item>
      <item>Ivan Maloča, Šoštarićeva 4/I, 10000 Zagreb</item>
      <item>Odvj. društvo VIDOVIĆ &amp; PARTNERI j.t.d., Kralja Zvonimira 2, 10000 Zagreb</item>
      <item>NIKMARK društvo s ograničenom odgovornošću za građenje, trgovinu i usluge, Strojarska cesta 20, 10000 Zagreb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OIB 42207785748, Šenoina Ulica 20,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ODVJ. DRUŠTVO MARIĆ, DRUGOVIĆ &amp; SEKOVANIĆ d.o.o., OIB 18788231809,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Alan Hranilović, OIB 89860517791, Trg I.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OIB 30928519568, Vrbik Iii.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OIB 22616709109, Ksaver 101,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Sandra Zorc, OIB 43965117697, Agatićeva 6, 51000 Rijeka</item>
      <item>Ivan Maloča, Šoštarićeva 4/I, 10000 Zagreb</item>
      <item>Odvj. društvo VIDOVIĆ &amp; PARTNERI j.t.d., OIB 12515069057, Kralja Zvonimira 2, 10000 Zagreb</item>
      <item>NIKMARK društvo s ograničenom odgovornošću za građenje, trgovinu i usluge, OIB 68755851941, Strojarska cesta 20, 10000 Zagreb</item>
      <item>Odvjetničko društvo Župić &amp; partneri d.o.o, OIB 42524586447, Radnička cesta 37/B, 10000 Zagreb</item>
    </izvorni_sadrzaj>
    <derivirana_varijabla naziv="DomainObject.Predmet.OstaliListFormatedWithAdressOIB_1">
      <item>Marija Vujčić Turkulin, OIB 22593287559, Vrtlarska 3, 10000 Zagreb</item>
      <item>Vinko Arelić, OIB 42207785748, Šenoina Ulica 20,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ODVJ. DRUŠTVO MARIĆ, DRUGOVIĆ &amp; SEKOVANIĆ d.o.o., OIB 18788231809,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Alan Hranilović, OIB 89860517791, Trg I.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OIB 30928519568, Vrbik Iii.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OIB 22616709109, Ksaver 101,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Sandra Zorc, OIB 43965117697, Agatićeva 6, 51000 Rijeka</item>
      <item>Ivan Maloča, Šoštarićeva 4/I, 10000 Zagreb</item>
      <item>Odvj. društvo VIDOVIĆ &amp; PARTNERI j.t.d., OIB 12515069057, Kralja Zvonimira 2, 10000 Zagreb</item>
      <item>NIKMARK društvo s ograničenom odgovornošću za građenje, trgovinu i usluge, OIB 68755851941, Strojarska cesta 20, 10000 Zagreb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derivirana_varijabla>
  </DomainObject.Predmet.OstaliListNazivFormated>
  <DomainObject.Predmet.OstaliListNazivFormatedOIB>
    <izvorni_sadrzaj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izvorni_sadrzaj>
    <derivirana_varijabla naziv="DomainObject.Predmet.OstaliListNazivFormatedOIB_1"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>St-245/2015-509</izvorni_sadrzaj>
    <derivirana_varijabla naziv="DomainObject.PoslovniBrojDokumenta_1">St-245/2015-509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društvo s ograničenom odgovornošću za trgovinu, zastupanje, ugostiteljstvo i turizam u stečaju</izvorni_sadrzaj>
    <derivirana_varijabla naziv="DomainObject.Predmet.ProtustrankaIDrugi_1">GOLF &amp; COUNTRY CLUB ZAGREB društvo s ograničenom odgovornošću za trgovinu, zastupanje, ugostiteljstvo i turizam u stečaju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društvo s ograničenom odgovornošću za trgovinu, zastupanje, ugostiteljstvo i turizam u stečaju, OIB 54566277575, Jadranska avenija 6, 10000 Zagreb</izvorni_sadrzaj>
    <derivirana_varijabla naziv="DomainObject.Predmet.ProtustrankaIDrugiAdressOIB_1">GOLF &amp; COUNTRY CLUB ZAGREB društvo s ograničenom odgovornošću za trgovinu, zastupanje, ugostiteljstvo i turizam u stečaju,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društvo s ograničenom odgovornošću za trgovinu, zastupanje, ugostiteljstvo i turizam u stečaju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  <item>NIKMARK društvo s ograničenom odgovornošću za građenje, trgovinu i usluge</item>
      <item>Odvjetničko društvo Župić &amp; partneri d.o.o</item>
    </izvorni_sadrzaj>
    <derivirana_varijabla naziv="DomainObject.Predmet.SudioniciListNaziv_1">
      <item>FINA Regionalni centar Zagreb</item>
      <item>GOLF &amp; COUNTRY CLUB ZAGREB društvo s ograničenom odgovornošću za trgovinu, zastupanje, ugostiteljstvo i turizam u stečaju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  <item>NIKMARK društvo s ograničenom odgovornošću za građenje, trgovinu i usluge</item>
      <item>Odvjetničko društvo Župić &amp; partneri d.o.o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društvo s ograničenom odgovornošću za trgovinu, zastupanje, ugostiteljstvo i turizam u stečaju, OIB 54566277575, Jadranska avenija 6,10000 Zagreb</item>
      <item>Marija Vujčić Turkulin, OIB 22593287559, Vrtlarska 3,10000 Zagreb</item>
      <item>Vinko Arelić, OIB 42207785748, Šenoina Ulica 20,10000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ODVJ. DRUŠTVO MARIĆ, DRUGOVIĆ &amp; SEKOVANIĆ d.o.o., OIB 18788231809,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Alan Hranilović, OIB 89860517791, Trg I.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OIB 30928519568, Vrbik Iii.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OIB 22616709109, Ksaver 101,10000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Sandra Zorc, OIB 43965117697, Agatićeva 6,51000 Rijeka</item>
      <item>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Gornjostupnička 2 A,10255 Gornji Stupnik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  <item>NIKMARK društvo s ograničenom odgovornošću za građenje, trgovinu i usluge, OIB 68755851941, Strojarska cesta 20,10000 Zagreb</item>
      <item>Odvjetničko društvo Župić &amp; partneri d.o.o, OIB 42524586447, Radnička cesta 37/B,10000 Zagreb</item>
    </izvorni_sadrzaj>
    <derivirana_varijabla naziv="DomainObject.Predmet.SudioniciListAdressOIB_1">
      <item>FINA Regionalni centar Zagreb, OIB 85821130368, Koturaškan 43,10000 Zagreb</item>
      <item>GOLF &amp; COUNTRY CLUB ZAGREB društvo s ograničenom odgovornošću za trgovinu, zastupanje, ugostiteljstvo i turizam u stečaju, OIB 54566277575, Jadranska avenija 6,10000 Zagreb</item>
      <item>Marija Vujčić Turkulin, OIB 22593287559, Vrtlarska 3,10000 Zagreb</item>
      <item>Vinko Arelić, OIB 42207785748, Šenoina Ulica 20,10000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ODVJ. DRUŠTVO MARIĆ, DRUGOVIĆ &amp; SEKOVANIĆ d.o.o., OIB 18788231809,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Alan Hranilović, OIB 89860517791, Trg I.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OIB 30928519568, Vrbik Iii.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OIB 22616709109, Ksaver 101,10000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Sandra Zorc, OIB 43965117697, Agatićeva 6,51000 Rijeka</item>
      <item>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Gornjostupnička 2 A,10255 Gornji Stupnik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  <item>NIKMARK društvo s ograničenom odgovornošću za građenje, trgovinu i usluge, OIB 68755851941, Strojarska cesta 20,10000 Zagreb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530CBA-B317-4DBB-A834-0A139EFF30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266</properties:Words>
  <properties:Characters>1381</properties:Characters>
  <properties:Lines>60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2019-04-03T11:07:00Z</cp:lastPrinted>
  <dcterms:modified xmlns:xsi="http://www.w3.org/2001/XMLSchema-instance" xsi:type="dcterms:W3CDTF">2019-04-03T11:07:00Z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St-245/2015-509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