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a80bf" w14:paraId="d7a80bf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7C7F81">
        <w:rPr>
          <w:rFonts w:hAnsi="Times New Roman" w:ascii="Times New Roman"/>
        </w:rPr>
        <w:t>4205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46D26" w:rsidRPr="00946D26">
        <w:rPr>
          <w:rFonts w:hAnsi="Times New Roman" w:ascii="Times New Roman"/>
        </w:rPr>
        <w:t>Trgovački sud u Zagrebu, Stalna služba, po stečajnom sucu Vesni Fundurulić Perišin,  kao sucu pojedincu, u stečajnom postupku u povodu prijedloga predlagatelja Financijske agencije, za otvaranje stečajnog postupka nad dužnikom LMT Laboratorij multimedijskih tehnologija d.o.o., Zagreb, Ulica Savica I broj 115, OIB: 01974889227</w:t>
      </w:r>
      <w:r w:rsidR="00D83115">
        <w:rPr>
          <w:rFonts w:hAnsi="Times New Roman" w:ascii="Times New Roman"/>
        </w:rPr>
        <w:t xml:space="preserve">, </w:t>
      </w:r>
      <w:r w:rsidR="00946D26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. </w:t>
      </w:r>
      <w:r w:rsidR="00946D26">
        <w:rPr>
          <w:rFonts w:hAnsi="Times New Roman" w:ascii="Times New Roman"/>
        </w:rPr>
        <w:t>prosinca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5349D1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946D26" w:rsidRPr="00946D26">
        <w:rPr>
          <w:rFonts w:hAnsi="Times New Roman" w:ascii="Times New Roman"/>
        </w:rPr>
        <w:t>LMT Laboratorij multimedijskih tehnologija d.o.o., Zagreb, Ulica Savica I broj 115, OIB: 01974889227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946D26">
        <w:rPr>
          <w:rFonts w:hAnsi="Times New Roman" w:ascii="Times New Roman"/>
        </w:rPr>
        <w:t>4205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946D26">
        <w:rPr>
          <w:rFonts w:hAnsi="Times New Roman" w:ascii="Times New Roman"/>
        </w:rPr>
        <w:t>5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946D26">
        <w:rPr>
          <w:rFonts w:hAnsi="Times New Roman" w:ascii="Times New Roman"/>
        </w:rPr>
        <w:t>prosinca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2016.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4D7CCC">
        <w:rPr>
          <w:rFonts w:hAnsi="Times New Roman" w:ascii="Times New Roman"/>
        </w:rPr>
        <w:t>,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4D7CCC" w:rsidP="00B87AEB" w:rsidR="004D7CC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D7CCC" w:rsidP="00B87AEB" w:rsidR="004D7CC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D7CCC" w:rsidP="00B87AEB" w:rsidR="004D7CC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1596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946D26">
      <w:rPr>
        <w:rFonts w:hAnsi="Times New Roman" w:ascii="Times New Roman"/>
      </w:rPr>
      <w:t>4205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5C11"/>
    <w:rsid w:val="004B797A"/>
    <w:rsid w:val="004C2A95"/>
    <w:rsid w:val="004D7CCC"/>
    <w:rsid w:val="005151B2"/>
    <w:rsid w:val="00525DAC"/>
    <w:rsid w:val="005349D1"/>
    <w:rsid w:val="005363C9"/>
    <w:rsid w:val="00585AFA"/>
    <w:rsid w:val="00665D5F"/>
    <w:rsid w:val="006A451A"/>
    <w:rsid w:val="007035B4"/>
    <w:rsid w:val="0077109B"/>
    <w:rsid w:val="007C7F81"/>
    <w:rsid w:val="007F5D44"/>
    <w:rsid w:val="00800A42"/>
    <w:rsid w:val="00816D8A"/>
    <w:rsid w:val="00821309"/>
    <w:rsid w:val="008236ED"/>
    <w:rsid w:val="0084638C"/>
    <w:rsid w:val="00854849"/>
    <w:rsid w:val="008D18B2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422D"/>
    <w:rsid w:val="00B0574A"/>
    <w:rsid w:val="00B46CF5"/>
    <w:rsid w:val="00B87AEB"/>
    <w:rsid w:val="00B969B8"/>
    <w:rsid w:val="00BC41A7"/>
    <w:rsid w:val="00BC580B"/>
    <w:rsid w:val="00C3624C"/>
    <w:rsid w:val="00C73EA6"/>
    <w:rsid w:val="00CA4F2A"/>
    <w:rsid w:val="00CF7AB9"/>
    <w:rsid w:val="00D301E4"/>
    <w:rsid w:val="00D83115"/>
    <w:rsid w:val="00DC1596"/>
    <w:rsid w:val="00DC30D9"/>
    <w:rsid w:val="00DE5A25"/>
    <w:rsid w:val="00E00E55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4205</izvorni_sadrzaj>
    <derivirana_varijabla naziv="DomainObject.Predmet.Broj_1">4205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St-4205/2016</izvorni_sadrzaj>
    <derivirana_varijabla naziv="DomainObject.Predmet.OznakaBroj_1">St-4205/2016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LMT Laboratorij multimedijskih tehnologija d.o.o. zastupanog po punomoćniku Hrvoje Balaško; Zlatko Jelačić; Ivan Zorić</izvorni_sadrzaj>
    <derivirana_varijabla naziv="DomainObject.Predmet.ProtustrankaFormated_1">  LMT Laboratorij multimedijskih tehnologija d.o.o. zastupanog po punomoćniku Hrvoje Balaško; Zlatko Jelačić; Ivan Zorić</derivirana_varijabla>
  </DomainObject.Predmet.ProtustrankaFormated>
  <DomainObject.Predmet.ProtustrankaFormatedOIB>
    <izvorni_sadrzaj>  LMT Laboratorij multimedijskih tehnologija d.o.o., OIB 01974889227 zastupanog po punomoćniku Hrvoje Balaško; Zlatko Jelačić; Ivan Zorić</izvorni_sadrzaj>
    <derivirana_varijabla naziv="DomainObject.Predmet.ProtustrankaFormatedOIB_1">  LMT Laboratorij multimedijskih tehnologija d.o.o., OIB 01974889227 zastupanog po punomoćniku Hrvoje Balaško; Zlatko Jelačić; Ivan Zorić</derivirana_varijabla>
  </DomainObject.Predmet.ProtustrankaFormatedOIB>
  <DomainObject.Predmet.ProtustrankaFormatedWithAdress>
    <izvorni_sadrzaj> LMT Laboratorij multimedijskih tehnologija d.o.o., Hrastov gaj 26, 10000 Zagreb zastupanog po punomoćniku Hrvoje Balaško; Zlatko Jelačić; Ivan Zorić</izvorni_sadrzaj>
    <derivirana_varijabla naziv="DomainObject.Predmet.ProtustrankaFormatedWithAdress_1"> LMT Laboratorij multimedijskih tehnologija d.o.o., Hrastov gaj 26, 10000 Zagreb zastupanog po punomoćniku Hrvoje Balaško; Zlatko Jelačić; Ivan Zorić</derivirana_varijabla>
  </DomainObject.Predmet.ProtustrankaFormatedWithAdress>
  <DomainObject.Predmet.ProtustrankaFormatedWithAdressOIB>
    <izvorni_sadrzaj> LMT Laboratorij multimedijskih tehnologija d.o.o., OIB 01974889227, Hrastov gaj 26, 10000 Zagreb zastupanog po punomoćniku Hrvoje Balaško; Zlatko Jelačić; Ivan Zorić</izvorni_sadrzaj>
    <derivirana_varijabla naziv="DomainObject.Predmet.ProtustrankaFormatedWithAdressOIB_1"> LMT Laboratorij multimedijskih tehnologija d.o.o., OIB 01974889227, Hrastov gaj 26, 10000 Zagreb zastupanog po punomoćniku Hrvoje Balaško; Zlatko Jelačić; Ivan Zorić</derivirana_varijabla>
  </DomainObject.Predmet.ProtustrankaFormatedWithAdressOIB>
  <DomainObject.Predmet.ProtustrankaWithAdress>
    <izvorni_sadrzaj>LMT Laboratorij multimedijskih tehnologija d.o.o. Hrastov gaj 26, 10000 Zagreb</izvorni_sadrzaj>
    <derivirana_varijabla naziv="DomainObject.Predmet.ProtustrankaWithAdress_1">LMT Laboratorij multimedijskih tehnologija d.o.o. Hrastov gaj 26, 10000 Zagreb</derivirana_varijabla>
  </DomainObject.Predmet.ProtustrankaWithAdress>
  <DomainObject.Predmet.ProtustrankaWithAdressOIB>
    <izvorni_sadrzaj>LMT Laboratorij multimedijskih tehnologija d.o.o., OIB 01974889227, Hrastov gaj 26, 10000 Zagreb</izvorni_sadrzaj>
    <derivirana_varijabla naziv="DomainObject.Predmet.ProtustrankaWithAdressOIB_1">LMT Laboratorij multimedijskih tehnologija d.o.o., OIB 01974889227, Hrastov gaj 26, 10000 Zagreb</derivirana_varijabla>
  </DomainObject.Predmet.ProtustrankaWithAdressOIB>
  <DomainObject.Predmet.ProtustrankaNazivFormated>
    <izvorni_sadrzaj>LMT Laboratorij multimedijskih tehnologija d.o.o.</izvorni_sadrzaj>
    <derivirana_varijabla naziv="DomainObject.Predmet.ProtustrankaNazivFormated_1">LMT Laboratorij multimedijskih tehnologija d.o.o.</derivirana_varijabla>
  </DomainObject.Predmet.ProtustrankaNazivFormated>
  <DomainObject.Predmet.ProtustrankaNazivFormatedOIB>
    <izvorni_sadrzaj>LMT Laboratorij multimedijskih tehnologija d.o.o., OIB 01974889227</izvorni_sadrzaj>
    <derivirana_varijabla naziv="DomainObject.Predmet.ProtustrankaNazivFormatedOIB_1">LMT Laboratorij multimedijskih tehnologija d.o.o., OIB 01974889227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LMT Laboratorij multimedijskih tehnologija d.o.o. zastupanog po punomoćniku Hrvoje Balaško; Zlatko Jelačić; Ivan Zorić</item>
    </izvorni_sadrzaj>
    <derivirana_varijabla naziv="DomainObject.Predmet.ProtuStrankaListFormated_1">
      <item>LMT Laboratorij multimedijskih tehnologija d.o.o. zastupanog po punomoćniku Hrvoje Balaško; Zlatko Jelačić; Ivan Zorić</item>
    </derivirana_varijabla>
  </DomainObject.Predmet.ProtuStrankaListFormated>
  <DomainObject.Predmet.ProtuStrankaListFormatedOIB>
    <izvorni_sadrzaj>
      <item>LMT Laboratorij multimedijskih tehnologija d.o.o., OIB 01974889227 zastupanog po punomoćniku Hrvoje Balaško; Zlatko Jelačić; Ivan Zorić</item>
    </izvorni_sadrzaj>
    <derivirana_varijabla naziv="DomainObject.Predmet.ProtuStrankaListFormatedOIB_1">
      <item>LMT Laboratorij multimedijskih tehnologija d.o.o., OIB 01974889227 zastupanog po punomoćniku Hrvoje Balaško; Zlatko Jelačić; Ivan Zorić</item>
    </derivirana_varijabla>
  </DomainObject.Predmet.ProtuStrankaListFormatedOIB>
  <DomainObject.Predmet.ProtuStrankaListFormatedWithAdress>
    <izvorni_sadrzaj>
      <item>LMT Laboratorij multimedijskih tehnologija d.o.o., Hrastov gaj 26, 10000 Zagreb zastupanog po punomoćniku Hrvoje Balaško; Zlatko Jelačić; Ivan Zorić</item>
    </izvorni_sadrzaj>
    <derivirana_varijabla naziv="DomainObject.Predmet.ProtuStrankaListFormatedWithAdress_1">
      <item>LMT Laboratorij multimedijskih tehnologija d.o.o., Hrastov gaj 26, 10000 Zagreb zastupanog po punomoćniku Hrvoje Balaško; Zlatko Jelačić; Ivan Zorić</item>
    </derivirana_varijabla>
  </DomainObject.Predmet.ProtuStrankaListFormatedWithAdress>
  <DomainObject.Predmet.ProtuStrankaListFormatedWithAdressOIB>
    <izvorni_sadrzaj>
      <item>LMT Laboratorij multimedijskih tehnologija d.o.o., OIB 01974889227, Hrastov gaj 26, 10000 Zagreb zastupanog po punomoćniku Hrvoje Balaško; Zlatko Jelačić; Ivan Zorić</item>
    </izvorni_sadrzaj>
    <derivirana_varijabla naziv="DomainObject.Predmet.ProtuStrankaListFormatedWithAdressOIB_1">
      <item>LMT Laboratorij multimedijskih tehnologija d.o.o., OIB 01974889227, Hrastov gaj 26, 10000 Zagreb zastupanog po punomoćniku Hrvoje Balaško; Zlatko Jelačić; Ivan Zorić</item>
    </derivirana_varijabla>
  </DomainObject.Predmet.ProtuStrankaListFormatedWithAdressOIB>
  <DomainObject.Predmet.ProtuStrankaListNazivFormated>
    <izvorni_sadrzaj>
      <item>LMT Laboratorij multimedijskih tehnologija d.o.o.</item>
    </izvorni_sadrzaj>
    <derivirana_varijabla naziv="DomainObject.Predmet.ProtuStrankaListNazivFormated_1">
      <item>LMT Laboratorij multimedijskih tehnologija d.o.o.</item>
    </derivirana_varijabla>
  </DomainObject.Predmet.ProtuStrankaListNazivFormated>
  <DomainObject.Predmet.ProtuStrankaListNazivFormatedOIB>
    <izvorni_sadrzaj>
      <item>LMT Laboratorij multimedijskih tehnologija d.o.o., OIB 01974889227</item>
    </izvorni_sadrzaj>
    <derivirana_varijabla naziv="DomainObject.Predmet.ProtuStrankaListNazivFormatedOIB_1">
      <item>LMT Laboratorij multimedijskih tehnologija d.o.o., OIB 01974889227</item>
    </derivirana_varijabla>
  </DomainObject.Predmet.ProtuStrankaListNazivFormatedOIB>
  <DomainObject.Predmet.OstaliListFormated>
    <izvorni_sadrzaj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izvorni_sadrzaj>
    <derivirana_varijabla naziv="DomainObject.Predmet.OstaliListFormated_1"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derivirana_varijabla>
  </DomainObject.Predmet.OstaliListFormated>
  <DomainObject.Predmet.OstaliListFormatedOIB>
    <izvorni_sadrzaj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izvorni_sadrzaj>
    <derivirana_varijabla naziv="DomainObject.Predmet.OstaliListFormatedOIB_1"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derivirana_varijabla>
  </DomainObject.Predmet.OstaliListFormatedOIB>
  <DomainObject.Predmet.OstaliListFormatedWithAdress>
    <izvorni_sadrzaj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izvorni_sadrzaj>
    <derivirana_varijabla naziv="DomainObject.Predmet.OstaliListFormatedWithAdress_1"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derivirana_varijabla>
  </DomainObject.Predmet.OstaliListFormatedWithAdress>
  <DomainObject.Predmet.OstaliListFormatedWithAdressOIB>
    <izvorni_sadrzaj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izvorni_sadrzaj>
    <derivirana_varijabla naziv="DomainObject.Predmet.OstaliListFormatedWithAdressOIB_1"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derivirana_varijabla>
  </DomainObject.Predmet.OstaliListFormatedWithAdressOIB>
  <DomainObject.Predmet.OstaliListNazivFormated>
    <izvorni_sadrzaj>
      <item>Hrvoje Balaško</item>
      <item>Zlatko Jelačić</item>
      <item>Ivan Zorić</item>
    </izvorni_sadrzaj>
    <derivirana_varijabla naziv="DomainObject.Predmet.OstaliListNazivFormated_1">
      <item>Hrvoje Balaško</item>
      <item>Zlatko Jelačić</item>
      <item>Ivan Zorić</item>
    </derivirana_varijabla>
  </DomainObject.Predmet.OstaliListNazivFormated>
  <DomainObject.Predmet.OstaliListNazivFormatedOIB>
    <izvorni_sadrzaj>
      <item>Hrvoje Balaško, OIB 50287737838</item>
      <item>Zlatko Jelačić, OIB 46981735209</item>
      <item>Ivan Zorić, OIB 68260198229</item>
    </izvorni_sadrzaj>
    <derivirana_varijabla naziv="DomainObject.Predmet.OstaliListNazivFormatedOIB_1">
      <item>Hrvoje Balaško, OIB 50287737838</item>
      <item>Zlatko Jelačić, OIB 46981735209</item>
      <item>Ivan Zorić, OIB 68260198229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LMT Laboratorij multimedijskih tehnologija d.o.o.</izvorni_sadrzaj>
    <derivirana_varijabla naziv="DomainObject.Predmet.ProtustrankaIDrugi_1">LMT Laboratorij multimedijskih tehnologija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LMT Laboratorij multimedijskih tehnologija d.o.o., OIB 01974889227, Hrastov gaj 26, 10000 Zagreb</izvorni_sadrzaj>
    <derivirana_varijabla naziv="DomainObject.Predmet.ProtustrankaIDrugiAdressOIB_1">LMT Laboratorij multimedijskih tehnologija d.o.o., OIB 01974889227, Hrastov gaj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LMT Laboratorij multimedijskih tehnologija d.o.o.</item>
      <item>Hrvoje Balaško</item>
      <item>Zlatko Jelačić</item>
      <item>Ivan Zorić</item>
    </izvorni_sadrzaj>
    <derivirana_varijabla naziv="DomainObject.Predmet.SudioniciListNaziv_1">
      <item>FINA Regionalni centar Zagreb</item>
      <item>LMT Laboratorij multimedijskih tehnologija d.o.o.</item>
      <item>Hrvoje Balaško</item>
      <item>Zlatko Jelačić</item>
      <item>Ivan Zorić</item>
    </derivirana_varijabla>
  </DomainObject.Predmet.SudioniciListNaziv>
  <DomainObject.Predmet.SudioniciListAdressOIB>
    <izvorni_sadrzaj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izvorni_sadrzaj>
    <derivirana_varijabla naziv="DomainObject.Predmet.SudioniciListAdressOIB_1"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01974889227</item>
      <item>, OIB 50287737838</item>
      <item>, OIB 46981735209</item>
      <item>, OIB 68260198229</item>
    </izvorni_sadrzaj>
    <derivirana_varijabla naziv="DomainObject.Predmet.SudioniciListNazivOIB_1">
      <item>, OIB 85821130368</item>
      <item>, OIB 01974889227</item>
      <item>, OIB 50287737838</item>
      <item>, OIB 46981735209</item>
      <item>, OIB 68260198229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B5EF64-928F-42C4-8D13-A62E01AD47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1866</properties:Characters>
  <properties:Lines>58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2016-12-05T12:34:00Z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2016-12-05T12:37:00Z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