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5062258" w14:paraId="5062258" w:rsidRDefault="00A06BAD" w:rsidP="00A06BAD" w:rsidR="00A06BAD">
      <w:pPr>
        <w:jc w:val="right"/>
        <w15:collapsed w:val="false"/>
      </w:pPr>
      <w:r w:rsidRPr="001A4844">
        <w:t>Poslovni broj: 4. St-</w:t>
      </w:r>
      <w:r w:rsidR="00D93A8C">
        <w:t>45</w:t>
      </w:r>
      <w:r>
        <w:t>/2018-</w:t>
      </w:r>
      <w:r w:rsidR="00D93A8C">
        <w:t>3</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D93A8C">
        <w:t>TREĆA SREĆA d.o.o., Donja Rupotina bb, Klis, OIB: 79810112781</w:t>
      </w:r>
      <w:r w:rsidR="00A06BAD">
        <w:t xml:space="preserve">, </w:t>
      </w:r>
      <w:r w:rsidR="00CE3362">
        <w:t>7. rujna</w:t>
      </w:r>
      <w:r w:rsidR="00A06BAD">
        <w:t xml:space="preserve">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D93A8C">
        <w:rPr>
          <w:szCs w:val="24"/>
        </w:rPr>
        <w:t xml:space="preserve">Jakov Šakić, </w:t>
      </w:r>
      <w:r w:rsidR="00D93A8C" w:rsidRPr="005915C2">
        <w:rPr>
          <w:szCs w:val="24"/>
        </w:rPr>
        <w:t>Domovinsko</w:t>
      </w:r>
      <w:r w:rsidR="00D93A8C">
        <w:rPr>
          <w:szCs w:val="24"/>
        </w:rPr>
        <w:t>g</w:t>
      </w:r>
      <w:r w:rsidR="00D93A8C" w:rsidRPr="005915C2">
        <w:rPr>
          <w:szCs w:val="24"/>
        </w:rPr>
        <w:t xml:space="preserve"> rata 29/B</w:t>
      </w:r>
      <w:r w:rsidR="00D93A8C">
        <w:rPr>
          <w:szCs w:val="24"/>
        </w:rPr>
        <w:t xml:space="preserve">, Podstrana, OIB: </w:t>
      </w:r>
      <w:r w:rsidR="00D93A8C" w:rsidRPr="005915C2">
        <w:rPr>
          <w:szCs w:val="24"/>
        </w:rPr>
        <w:t>37833586298</w:t>
      </w:r>
      <w:r w:rsidR="00D93A8C">
        <w:rPr>
          <w:szCs w:val="24"/>
        </w:rPr>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D93A8C">
        <w:t>45</w:t>
      </w:r>
      <w:r>
        <w:t>-</w:t>
      </w:r>
      <w:r w:rsidR="00A06BAD">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D93A8C">
        <w:t>45</w:t>
      </w:r>
      <w:r>
        <w:t>-</w:t>
      </w:r>
      <w:r w:rsidR="00A06BAD">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3655A0" w:rsidR="003655A0">
      <w:pPr>
        <w:jc w:val="center"/>
      </w:pPr>
      <w:r>
        <w:t>Obrazloženje</w:t>
      </w:r>
    </w:p>
    <w:p w:rsidRDefault="003655A0" w:rsidP="003655A0" w:rsidR="003655A0">
      <w:pPr>
        <w:ind w:left="360"/>
        <w:jc w:val="center"/>
      </w:pPr>
    </w:p>
    <w:p w:rsidRDefault="00D93A8C" w:rsidP="00D93A8C" w:rsidR="00D93A8C">
      <w:pPr>
        <w:ind w:firstLine="708"/>
        <w:jc w:val="both"/>
      </w:pPr>
      <w:r>
        <w:t>Financijska agencija, Regionalni centar Split podnijela je ovom sudu 30. listopada 2015. godine zahtjev za provedbu skraćenog stečajnog postupka nad TREĆA SREĆA d.o.o., Donja Rupotina bb, Klis, OIB: 79810112781.</w:t>
      </w:r>
    </w:p>
    <w:p w:rsidRDefault="00D93A8C" w:rsidP="00D93A8C" w:rsidR="00D93A8C">
      <w:pPr>
        <w:spacing w:before="200"/>
        <w:ind w:firstLine="708"/>
        <w:jc w:val="both"/>
      </w:pPr>
      <w:r>
        <w:t>U podnesenom zahtjevu navedeno je da dužnik na dan 1. rujna 2015. godine, u Očevidniku redoslijeda osnova za plaćanje, ima evidentirane neizvršene osnove za plaćanje u neprekinutom razdoblju od 1601 dana, u ukupnom iznosu od 290.240,57 kuna, kao i da prema podacima koji su dostavljeni od Hrvatskog zavoda za mirovinsko osiguranje, dužnik nema zaposlenih.</w:t>
      </w:r>
    </w:p>
    <w:p w:rsidRDefault="00D93A8C" w:rsidP="00D93A8C" w:rsidR="00D93A8C">
      <w:pPr>
        <w:spacing w:before="200"/>
        <w:ind w:firstLine="709"/>
        <w:jc w:val="both"/>
      </w:pPr>
      <w:r>
        <w:t xml:space="preserve">Budući da su prema podacima iz podnesenog zahtjeva bile ispunjene pretpostavke iz čl. 428. Stečajnog zakona (˝Narodne novine˝ broj 71/15; dalje: SZ) ovaj sud je 24. ožujka 2016. godine na mrežnoj stranici e-Oglasna ploča sudova objavio oglas s podacima o identifikaciji dužnika te ukupnom iznosu duga dužnika evidentiranog na temelju neizvršenih osnova za plaćanje. </w:t>
      </w:r>
    </w:p>
    <w:p w:rsidRDefault="00D93A8C" w:rsidP="00D93A8C" w:rsidR="00D93A8C">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6. travnja</w:t>
      </w:r>
      <w:r w:rsidRPr="00E300CF">
        <w:t xml:space="preserve"> 2016. </w:t>
      </w:r>
      <w:r>
        <w:t xml:space="preserve">godine </w:t>
      </w:r>
      <w:r w:rsidRPr="00E300CF">
        <w:t xml:space="preserve">obrazac kojim je, kao vjerovnik, predložila nad dužnikom otvoriti stečaj. </w:t>
      </w:r>
    </w:p>
    <w:p w:rsidRDefault="00D93A8C" w:rsidP="00D93A8C" w:rsidR="00D93A8C">
      <w:pPr>
        <w:spacing w:before="200"/>
        <w:ind w:firstLine="709"/>
        <w:jc w:val="both"/>
      </w:pP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2011. godinu i potvrdu o vlasništvu imovine – MUP, Klasa: 418-01/2016-001/003282, Ur. broj: 511-2016-0004 od 25. ožujka 2016. godine. </w:t>
      </w:r>
    </w:p>
    <w:p w:rsidRDefault="00D93A8C" w:rsidP="00D93A8C" w:rsidR="00D93A8C" w:rsidRPr="00874DE6">
      <w:pPr>
        <w:jc w:val="both"/>
      </w:pPr>
    </w:p>
    <w:p w:rsidRDefault="00D93A8C" w:rsidP="00D93A8C" w:rsidR="00D93A8C">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rješenjem ovog suda poslovnim br. 4. St-935/2015 od 17. siječnja 2017. obustavljen je skraćeni stečajni postupak nad dužnikom</w:t>
      </w:r>
      <w:r w:rsidRPr="008B415B">
        <w:t xml:space="preserve">. </w:t>
      </w:r>
    </w:p>
    <w:p w:rsidRDefault="00D93A8C" w:rsidP="00D93A8C" w:rsidR="00D93A8C">
      <w:pPr>
        <w:ind w:firstLine="708"/>
        <w:jc w:val="both"/>
      </w:pPr>
    </w:p>
    <w:p w:rsidRDefault="00D93A8C" w:rsidP="00D93A8C" w:rsidR="00D93A8C">
      <w:pPr>
        <w:ind w:firstLine="708"/>
        <w:jc w:val="both"/>
      </w:pPr>
      <w:r>
        <w:t>Po pravomoćnosti rješenja ovog suda o obustavi skraćenog stečajnog postupka</w:t>
      </w:r>
      <w:r w:rsidRPr="00BF1E80">
        <w:t xml:space="preserve"> </w:t>
      </w:r>
      <w:r>
        <w:t>od 17. siječnja 2017., ovaj predmet je zaveden po novi poslovni broj St-45/2018.</w:t>
      </w:r>
    </w:p>
    <w:p w:rsidRDefault="00464723" w:rsidP="008F5B2C" w:rsidR="00464723">
      <w:pPr>
        <w:jc w:val="both"/>
      </w:pPr>
    </w:p>
    <w:p w:rsidRDefault="003655A0" w:rsidP="003655A0" w:rsidR="003655A0">
      <w:pPr>
        <w:ind w:firstLine="709"/>
        <w:jc w:val="both"/>
      </w:pPr>
      <w:r>
        <w:t xml:space="preserve">Rješenjem ovog suda poslovni broj </w:t>
      </w:r>
      <w:r w:rsidR="00464723">
        <w:t>4</w:t>
      </w:r>
      <w:r w:rsidRPr="007224A6">
        <w:t>. St-</w:t>
      </w:r>
      <w:r w:rsidR="00D93A8C">
        <w:t>45</w:t>
      </w:r>
      <w:r w:rsidR="00464723">
        <w:t>/2018</w:t>
      </w:r>
      <w:r w:rsidRPr="007224A6">
        <w:t xml:space="preserve"> od</w:t>
      </w:r>
      <w:r w:rsidRPr="00702A5E">
        <w:rPr>
          <w:b/>
        </w:rPr>
        <w:t xml:space="preserve"> </w:t>
      </w:r>
      <w:r w:rsidR="00CE3362">
        <w:t>7. rujna</w:t>
      </w:r>
      <w:r w:rsidR="00464723">
        <w:t xml:space="preserve"> </w:t>
      </w:r>
      <w:r>
        <w:t xml:space="preserve">2018.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D93A8C">
        <w:rPr>
          <w:szCs w:val="24"/>
        </w:rPr>
        <w:t>Jakov Šakić</w:t>
      </w:r>
      <w:r>
        <w:t>, kao osoba ovlaštena za zastupanje dužnika po zakonu (a što je razvidno iz izvatka iz sudskog registra za dužnika), nije u roku iz čl</w:t>
      </w:r>
      <w:r w:rsidR="00464723">
        <w:t>anka</w:t>
      </w:r>
      <w:r>
        <w:t xml:space="preserve"> 110. st</w:t>
      </w:r>
      <w:r w:rsidR="00464723">
        <w:t>avak 2. SZ</w:t>
      </w:r>
      <w:r>
        <w:t xml:space="preserve"> podnio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D93A8C">
        <w:rPr>
          <w:szCs w:val="24"/>
        </w:rPr>
        <w:t>Jakova Šakića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CE3362">
        <w:t xml:space="preserve"> 7. rujna</w:t>
      </w:r>
      <w:r>
        <w:t xml:space="preserve"> 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716C25">
      <w:pPr>
        <w:pStyle w:val="Tijeloteksta"/>
        <w:tabs>
          <w:tab w:pos="1276" w:val="left"/>
        </w:tabs>
        <w:ind w:left="6372"/>
        <w:jc w:val="center"/>
      </w:pPr>
      <w:r>
        <w:t>Katarina Mikulić</w:t>
      </w:r>
      <w:r w:rsidR="00716C25">
        <w:t>,v.r.</w:t>
      </w:r>
    </w:p>
    <w:p w:rsidRDefault="00716C25" w:rsidP="0071700F" w:rsidR="00716C25">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716C25" w:rsidP="00716C25" w:rsidR="00716C25" w:rsidRPr="0085560D">
      <w:pPr>
        <w:pStyle w:val="Bezproreda"/>
        <w:ind w:firstLine="708" w:left="4956"/>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464723" w:rsidP="00464723" w:rsidR="003655A0">
      <w:pPr>
        <w:pStyle w:val="Tijeloteksta"/>
        <w:tabs>
          <w:tab w:pos="1276" w:val="left"/>
        </w:tabs>
        <w:ind w:left="6372"/>
        <w:jc w:val="center"/>
      </w:pPr>
      <w:r>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pPr>
        <w:ind w:firstLine="708"/>
        <w:jc w:val="both"/>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716C25">
          <w:rPr>
            <w:noProof/>
          </w:rPr>
          <w:t>3</w:t>
        </w:r>
        <w:r>
          <w:fldChar w:fldCharType="end"/>
        </w:r>
      </w:sdtContent>
    </w:sdt>
    <w:r>
      <w:tab/>
    </w:r>
    <w:r w:rsidR="00A06BAD">
      <w:tab/>
    </w:r>
    <w:r w:rsidR="00A06BAD">
      <w:tab/>
    </w:r>
    <w:r w:rsidR="00A06BAD" w:rsidRPr="001A4844">
      <w:t>Poslovni broj: 4. St-</w:t>
    </w:r>
    <w:r w:rsidR="00D93A8C">
      <w:t>45</w:t>
    </w:r>
    <w:r w:rsidR="00A06BAD">
      <w:t>/2018-</w:t>
    </w:r>
    <w:r w:rsidR="00D93A8C">
      <w:t>3</w:t>
    </w:r>
  </w:p>
  <w:p w:rsidRDefault="00716C25"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216401"/>
    <w:rsid w:val="0024181F"/>
    <w:rsid w:val="002C285B"/>
    <w:rsid w:val="00352C5B"/>
    <w:rsid w:val="003655A0"/>
    <w:rsid w:val="003C2F22"/>
    <w:rsid w:val="00417EA6"/>
    <w:rsid w:val="00464723"/>
    <w:rsid w:val="0071519E"/>
    <w:rsid w:val="00716C25"/>
    <w:rsid w:val="007F7A84"/>
    <w:rsid w:val="00814EDB"/>
    <w:rsid w:val="00815142"/>
    <w:rsid w:val="00853B3E"/>
    <w:rsid w:val="008F5B2C"/>
    <w:rsid w:val="00981D37"/>
    <w:rsid w:val="00A06BAD"/>
    <w:rsid w:val="00A51DE9"/>
    <w:rsid w:val="00AA01F5"/>
    <w:rsid w:val="00B7506F"/>
    <w:rsid w:val="00CE3362"/>
    <w:rsid w:val="00D329C6"/>
    <w:rsid w:val="00D778AF"/>
    <w:rsid w:val="00D8632A"/>
    <w:rsid w:val="00D93A8C"/>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716C25"/>
    <w:rPr>
      <w:color w:val="808080"/>
      <w:bdr w:space="0" w:sz="0" w:color="auto" w:val="none"/>
      <w:shd w:fill="auto" w:color="auto" w:val="clear"/>
    </w:rPr>
  </w:style>
  <w:style w:customStyle="true" w:styleId="eSPISCCParagraphDefaultFont" w:type="character">
    <w:name w:val="eSPIS_CC_Paragraph Default Font"/>
    <w:basedOn w:val="Zadanifontodlomka"/>
    <w:rsid w:val="00716C25"/>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716C25"/>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716C25"/>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716C25"/>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716C25"/>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716C25"/>
    <w:rPr>
      <w:color w:val="808080"/>
      <w:bdr w:color="auto" w:space="0" w:sz="0" w:val="none"/>
      <w:shd w:color="auto" w:fill="auto" w:val="clear"/>
    </w:rPr>
  </w:style>
  <w:style w:customStyle="1" w:styleId="eSPISCCParagraphDefaultFont" w:type="character">
    <w:name w:val="eSPIS_CC_Paragraph Default Font"/>
    <w:basedOn w:val="Zadanifontodlomka"/>
    <w:rsid w:val="00716C25"/>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716C25"/>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716C25"/>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716C25"/>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716C25"/>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St-45/2018</izvorni_sadrzaj>
    <derivirana_varijabla naziv="DomainObject.Predmet.OznakaBroj_1">St-45/2018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TREĆA SREĆA d.o.o. za građenje</izvorni_sadrzaj>
    <derivirana_varijabla naziv="DomainObject.Predmet.ProtustrankaFormated_1">  TREĆA SREĆA d.o.o. za građenje</derivirana_varijabla>
  </DomainObject.Predmet.ProtustrankaFormated>
  <DomainObject.Predmet.ProtustrankaFormatedOIB>
    <izvorni_sadrzaj>  TREĆA SREĆA d.o.o. za građenje, OIB 79810112781</izvorni_sadrzaj>
    <derivirana_varijabla naziv="DomainObject.Predmet.ProtustrankaFormatedOIB_1">  TREĆA SREĆA d.o.o. za građenje, OIB 79810112781</derivirana_varijabla>
  </DomainObject.Predmet.ProtustrankaFormatedOIB>
  <DomainObject.Predmet.ProtustrankaFormatedWithAdress>
    <izvorni_sadrzaj> TREĆA SREĆA d.o.o. za građenje, Donja Rupotina/bb, 21231 Klis</izvorni_sadrzaj>
    <derivirana_varijabla naziv="DomainObject.Predmet.ProtustrankaFormatedWithAdress_1"> TREĆA SREĆA d.o.o. za građenje, Donja Rupotina/bb, 21231 Klis</derivirana_varijabla>
  </DomainObject.Predmet.ProtustrankaFormatedWithAdress>
  <DomainObject.Predmet.ProtustrankaFormatedWithAdressOIB>
    <izvorni_sadrzaj> TREĆA SREĆA d.o.o. za građenje, OIB 79810112781, Donja Rupotina/bb, 21231 Klis</izvorni_sadrzaj>
    <derivirana_varijabla naziv="DomainObject.Predmet.ProtustrankaFormatedWithAdressOIB_1"> TREĆA SREĆA d.o.o. za građenje, OIB 79810112781, Donja Rupotina/bb, 21231 Klis</derivirana_varijabla>
  </DomainObject.Predmet.ProtustrankaFormatedWithAdressOIB>
  <DomainObject.Predmet.ProtustrankaWithAdress>
    <izvorni_sadrzaj>TREĆA SREĆA d.o.o. za građenje Donja Rupotina/bb, 21231 Klis</izvorni_sadrzaj>
    <derivirana_varijabla naziv="DomainObject.Predmet.ProtustrankaWithAdress_1">TREĆA SREĆA d.o.o. za građenje Donja Rupotina/bb, 21231 Klis</derivirana_varijabla>
  </DomainObject.Predmet.ProtustrankaWithAdress>
  <DomainObject.Predmet.ProtustrankaWithAdressOIB>
    <izvorni_sadrzaj>TREĆA SREĆA d.o.o. za građenje, OIB 79810112781, Donja Rupotina/bb, 21231 Klis</izvorni_sadrzaj>
    <derivirana_varijabla naziv="DomainObject.Predmet.ProtustrankaWithAdressOIB_1">TREĆA SREĆA d.o.o. za građenje, OIB 79810112781, Donja Rupotina/bb, 21231 Klis</derivirana_varijabla>
  </DomainObject.Predmet.ProtustrankaWithAdressOIB>
  <DomainObject.Predmet.ProtustrankaNazivFormated>
    <izvorni_sadrzaj>TREĆA SREĆA d.o.o. za građenje</izvorni_sadrzaj>
    <derivirana_varijabla naziv="DomainObject.Predmet.ProtustrankaNazivFormated_1">TREĆA SREĆA d.o.o. za građenje</derivirana_varijabla>
  </DomainObject.Predmet.ProtustrankaNazivFormated>
  <DomainObject.Predmet.ProtustrankaNazivFormatedOIB>
    <izvorni_sadrzaj>TREĆA SREĆA d.o.o. za građenje, OIB 79810112781</izvorni_sadrzaj>
    <derivirana_varijabla naziv="DomainObject.Predmet.ProtustrankaNazivFormatedOIB_1">TREĆA SREĆA d.o.o. za građenje, OIB 79810112781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TREĆA SREĆA d.o.o. za građenje</item>
    </izvorni_sadrzaj>
    <derivirana_varijabla naziv="DomainObject.Predmet.ProtuStrankaListFormated_1">
      <item>TREĆA SREĆA d.o.o. za građenje</item>
    </derivirana_varijabla>
  </DomainObject.Predmet.ProtuStrankaListFormated>
  <DomainObject.Predmet.ProtuStrankaListFormatedOIB>
    <izvorni_sadrzaj>
      <item>TREĆA SREĆA d.o.o. za građenje, OIB 79810112781</item>
    </izvorni_sadrzaj>
    <derivirana_varijabla naziv="DomainObject.Predmet.ProtuStrankaListFormatedOIB_1">
      <item>TREĆA SREĆA d.o.o. za građenje, OIB 79810112781</item>
    </derivirana_varijabla>
  </DomainObject.Predmet.ProtuStrankaListFormatedOIB>
  <DomainObject.Predmet.ProtuStrankaListFormatedWithAdress>
    <izvorni_sadrzaj>
      <item>TREĆA SREĆA d.o.o. za građenje, Donja Rupotina/bb, 21231 Klis</item>
    </izvorni_sadrzaj>
    <derivirana_varijabla naziv="DomainObject.Predmet.ProtuStrankaListFormatedWithAdress_1">
      <item>TREĆA SREĆA d.o.o. za građenje, Donja Rupotina/bb, 21231 Klis</item>
    </derivirana_varijabla>
  </DomainObject.Predmet.ProtuStrankaListFormatedWithAdress>
  <DomainObject.Predmet.ProtuStrankaListFormatedWithAdressOIB>
    <izvorni_sadrzaj>
      <item>TREĆA SREĆA d.o.o. za građenje, OIB 79810112781, Donja Rupotina/bb, 21231 Klis</item>
    </izvorni_sadrzaj>
    <derivirana_varijabla naziv="DomainObject.Predmet.ProtuStrankaListFormatedWithAdressOIB_1">
      <item>TREĆA SREĆA d.o.o. za građenje, OIB 79810112781, Donja Rupotina/bb, 21231 Klis</item>
    </derivirana_varijabla>
  </DomainObject.Predmet.ProtuStrankaListFormatedWithAdressOIB>
  <DomainObject.Predmet.ProtuStrankaListNazivFormated>
    <izvorni_sadrzaj>
      <item>TREĆA SREĆA d.o.o. za građenje</item>
    </izvorni_sadrzaj>
    <derivirana_varijabla naziv="DomainObject.Predmet.ProtuStrankaListNazivFormated_1">
      <item>TREĆA SREĆA d.o.o. za građenje</item>
    </derivirana_varijabla>
  </DomainObject.Predmet.ProtuStrankaListNazivFormated>
  <DomainObject.Predmet.ProtuStrankaListNazivFormatedOIB>
    <izvorni_sadrzaj>
      <item>TREĆA SREĆA d.o.o. za građenje, OIB 79810112781</item>
    </izvorni_sadrzaj>
    <derivirana_varijabla naziv="DomainObject.Predmet.ProtuStrankaListNazivFormatedOIB_1">
      <item>TREĆA SREĆA d.o.o. za građenje, OIB 79810112781</item>
    </derivirana_varijabla>
  </DomainObject.Predmet.ProtuStrankaListNazivFormatedOIB>
  <DomainObject.Predmet.OstaliListFormated>
    <izvorni_sadrzaj>
      <item>Županijsko državno odvjetništvo u Splitu punomoćnik sudionika u postupku Ministarstvo financija RH</item>
      <item>Jakov Šakić</item>
    </izvorni_sadrzaj>
    <derivirana_varijabla naziv="DomainObject.Predmet.OstaliListFormated_1">
      <item>Županijsko državno odvjetništvo u Splitu punomoćnik sudionika u postupku Ministarstvo financija RH</item>
      <item>Jakov Šakić</item>
    </derivirana_varijabla>
  </DomainObject.Predmet.OstaliListFormated>
  <DomainObject.Predmet.OstaliListFormatedOIB>
    <izvorni_sadrzaj>
      <item>Županijsko državno odvjetništvo u Splitu punomoćnik sudionika u postupku Ministarstvo financija RH</item>
      <item>Jakov Šakić, OIB 37833586298</item>
    </izvorni_sadrzaj>
    <derivirana_varijabla naziv="DomainObject.Predmet.OstaliListFormatedOIB_1">
      <item>Županijsko državno odvjetništvo u Splitu punomoćnik sudionika u postupku Ministarstvo financija RH</item>
      <item>Jakov Šakić, OIB 37833586298</item>
    </derivirana_varijabla>
  </DomainObject.Predmet.OstaliListFormatedOIB>
  <DomainObject.Predmet.OstaliListFormatedWithAdress>
    <izvorni_sadrzaj>
      <item>Županijsko državno odvjetništvo u Splitu, Gundulićeva 29a, 21000 Split punomoćnik sudionika u postupku Ministarstvo financija RH</item>
      <item>Jakov Šakić, Gizdići 6, 21231 Klis</item>
    </izvorni_sadrzaj>
    <derivirana_varijabla naziv="DomainObject.Predmet.OstaliListFormatedWithAdress_1">
      <item>Županijsko državno odvjetništvo u Splitu, Gundulićeva 29a, 21000 Split punomoćnik sudionika u postupku Ministarstvo financija RH</item>
      <item>Jakov Šakić, Gizdići 6, 21231 Klis</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Jakov Šakić, OIB 37833586298, Gizdići 6, 21231 Klis</item>
    </izvorni_sadrzaj>
    <derivirana_varijabla naziv="DomainObject.Predmet.OstaliListFormatedWithAdressOIB_1">
      <item>Županijsko državno odvjetništvo u Splitu, Gundulićeva 29a, 21000 Split punomoćnik sudionika u postupku Ministarstvo financija RH</item>
      <item>Jakov Šakić, OIB 37833586298, Gizdići 6, 21231 Klis</item>
    </derivirana_varijabla>
  </DomainObject.Predmet.OstaliListFormatedWithAdressOIB>
  <DomainObject.Predmet.OstaliListNazivFormated>
    <izvorni_sadrzaj>
      <item>Županijsko državno odvjetništvo u Splitu</item>
      <item>Jakov Šakić</item>
    </izvorni_sadrzaj>
    <derivirana_varijabla naziv="DomainObject.Predmet.OstaliListNazivFormated_1">
      <item>Županijsko državno odvjetništvo u Splitu</item>
      <item>Jakov Šakić</item>
    </derivirana_varijabla>
  </DomainObject.Predmet.OstaliListNazivFormated>
  <DomainObject.Predmet.OstaliListNazivFormatedOIB>
    <izvorni_sadrzaj>
      <item>Županijsko državno odvjetništvo u Splitu</item>
      <item>Jakov Šakić, OIB 37833586298</item>
    </izvorni_sadrzaj>
    <derivirana_varijabla naziv="DomainObject.Predmet.OstaliListNazivFormatedOIB_1">
      <item>Županijsko državno odvjetništvo u Splitu</item>
      <item>Jakov Šakić, OIB 37833586298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TREĆA SREĆA d.o.o. za građenje</izvorni_sadrzaj>
    <derivirana_varijabla naziv="DomainObject.Predmet.ProtustrankaIDrugi_1">TREĆA SREĆA d.o.o. za građenje</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TREĆA SREĆA d.o.o. za građenje, OIB 79810112781, Donja Rupotina/bb, 21231 Klis</izvorni_sadrzaj>
    <derivirana_varijabla naziv="DomainObject.Predmet.ProtustrankaIDrugiAdressOIB_1">TREĆA SREĆA d.o.o. za građenje, OIB 79810112781, Donja Rupotina/bb, 21231 Klis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TREĆA SREĆA d.o.o. za građenje</item>
      <item>Ministarstvo financija RH</item>
      <item>Županijsko državno odvjetništvo u Splitu</item>
      <item>Jakov Šakić</item>
    </izvorni_sadrzaj>
    <derivirana_varijabla naziv="DomainObject.Predmet.SudioniciListNaziv_1">
      <item>TREĆA SREĆA d.o.o. za građenje</item>
      <item>Ministarstvo financija RH</item>
      <item>Županijsko državno odvjetništvo u Splitu</item>
      <item>Jakov Šakić</item>
    </derivirana_varijabla>
  </DomainObject.Predmet.SudioniciListNaziv>
  <DomainObject.Predmet.SudioniciListAdressOIB>
    <izvorni_sadrzaj>
      <item>TREĆA SREĆA d.o.o. za građenje, OIB 79810112781, Donja Rupotina/bb,21231 Klis</item>
      <item>Ministarstvo financija RH, OIB 18683136487, Katančićeva 5,10000 Zagreb</item>
      <item>Županijsko državno odvjetništvo u Splitu, Gundulićeva 29a,21000 Split</item>
      <item>Jakov Šakić, OIB 37833586298, Gizdići 6,21231 Klis</item>
    </izvorni_sadrzaj>
    <derivirana_varijabla naziv="DomainObject.Predmet.SudioniciListAdressOIB_1">
      <item>TREĆA SREĆA d.o.o. za građenje, OIB 79810112781, Donja Rupotina/bb,21231 Klis</item>
      <item>Ministarstvo financija RH, OIB 18683136487, Katančićeva 5,10000 Zagreb</item>
      <item>Županijsko državno odvjetništvo u Splitu, Gundulićeva 29a,21000 Split</item>
      <item>Jakov Šakić, OIB 37833586298, Gizdići 6,21231 Klis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79810112781</item>
      <item>, OIB 18683136487</item>
      <item>, OIB null</item>
      <item>, OIB 37833586298</item>
    </izvorni_sadrzaj>
    <derivirana_varijabla naziv="DomainObject.Predmet.SudioniciListNazivOIB_1">
      <item>, OIB 79810112781</item>
      <item>, OIB 18683136487</item>
      <item>, OIB null</item>
      <item>, OIB 37833586298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1210</properties:Words>
  <properties:Characters>6834</properties:Characters>
  <properties:Lines>140</properties:Lines>
  <properties:Paragraphs>33</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2018-09-07T10:27:00Z</cp:lastPrinted>
  <dcterms:modified xmlns:xsi="http://www.w3.org/2001/XMLSchema-instance" xsi:type="dcterms:W3CDTF">2018-09-07T12:29:00Z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