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77eb2" w14:paraId="8977eb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F61C7F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CD0594">
        <w:t>911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61C7F">
        <w:t>6</w:t>
      </w:r>
      <w:r w:rsidR="00AC4528">
        <w:t>.</w:t>
      </w:r>
      <w:r w:rsidR="00F61C7F">
        <w:t xml:space="preserve"> 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D0594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CD0594">
        <w:t>UDRUGA UMIROVLJENIKA DOMOVINSKOG RATA</w:t>
      </w:r>
      <w:r w:rsidR="00AC4528">
        <w:t xml:space="preserve">, </w:t>
      </w:r>
      <w:r w:rsidR="00CD0594">
        <w:t>Zagreb</w:t>
      </w:r>
      <w:r w:rsidR="00AC4528">
        <w:t xml:space="preserve">, </w:t>
      </w:r>
      <w:r w:rsidR="00CD0594" w:rsidRPr="00CD0594">
        <w:t>Lanište 5</w:t>
      </w:r>
      <w:r w:rsidR="00AE6AE1">
        <w:t xml:space="preserve"> </w:t>
      </w:r>
      <w:r w:rsidR="00CD0594" w:rsidRPr="00CD0594">
        <w:t>a</w:t>
      </w:r>
      <w:r w:rsidR="00AC4528">
        <w:t>, (OIB</w:t>
      </w:r>
      <w:r w:rsidR="00BA56A1">
        <w:t>:</w:t>
      </w:r>
      <w:r w:rsidR="00CD0594" w:rsidRPr="00CD0594">
        <w:t xml:space="preserve"> 02079880960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AE6AE1">
        <w:t xml:space="preserve"> 565.082,56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61C7F">
        <w:t>06.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E82ECA" w:rsidR="00E82ECA">
      <w:pPr>
        <w:jc w:val="right"/>
      </w:pPr>
      <w:r>
        <w:t xml:space="preserve">          </w:t>
      </w:r>
      <w:r w:rsidR="00E82ECA">
        <w:t>Mirna Panjan, v.r.</w:t>
      </w:r>
    </w:p>
    <w:p w:rsidRDefault="00E82ECA" w:rsidP="00E82ECA" w:rsidR="00E82EC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</w:t>
      </w:r>
    </w:p>
    <w:p w:rsidRDefault="00E82ECA" w:rsidP="00E82ECA" w:rsidR="00E82EC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Ovlašteni službenik</w:t>
      </w:r>
    </w:p>
    <w:p w:rsidRDefault="00E82ECA" w:rsidP="00E82ECA" w:rsidR="00E82EC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Marina Radaković</w:t>
      </w:r>
    </w:p>
    <w:p w:rsidRDefault="00E82ECA" w:rsidP="00E82ECA" w:rsidR="00E82ECA">
      <w:pPr>
        <w:jc w:val="right"/>
      </w:pPr>
    </w:p>
    <w:sectPr w:rsidSect="00E82ECA" w:rsidR="00E82ECA">
      <w:headerReference w:type="even" r:id="rId10"/>
      <w:headerReference w:type="default" r:id="rId11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6A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55901D9"/>
    <w:multiLevelType w:val="hybridMultilevel"/>
    <w:tmpl w:val="1C1CD91E"/>
    <w:lvl w:tplc="A1E41384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A359B"/>
    <w:rsid w:val="001E50FB"/>
    <w:rsid w:val="001F6933"/>
    <w:rsid w:val="00230A63"/>
    <w:rsid w:val="00263D6D"/>
    <w:rsid w:val="00264D19"/>
    <w:rsid w:val="00297E94"/>
    <w:rsid w:val="00325398"/>
    <w:rsid w:val="0038246E"/>
    <w:rsid w:val="003830B5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18D4"/>
    <w:rsid w:val="005E4AB8"/>
    <w:rsid w:val="005F0073"/>
    <w:rsid w:val="005F4627"/>
    <w:rsid w:val="00627F6A"/>
    <w:rsid w:val="00657B8E"/>
    <w:rsid w:val="00684E20"/>
    <w:rsid w:val="00792125"/>
    <w:rsid w:val="007A61A1"/>
    <w:rsid w:val="007B5AFD"/>
    <w:rsid w:val="007D5A5D"/>
    <w:rsid w:val="0080685F"/>
    <w:rsid w:val="00806A22"/>
    <w:rsid w:val="008155EE"/>
    <w:rsid w:val="008613BD"/>
    <w:rsid w:val="00863025"/>
    <w:rsid w:val="00871F01"/>
    <w:rsid w:val="00920CA0"/>
    <w:rsid w:val="009419D8"/>
    <w:rsid w:val="00A71431"/>
    <w:rsid w:val="00AC4528"/>
    <w:rsid w:val="00AD027A"/>
    <w:rsid w:val="00AE6AE1"/>
    <w:rsid w:val="00B82F18"/>
    <w:rsid w:val="00BA56A1"/>
    <w:rsid w:val="00C8359E"/>
    <w:rsid w:val="00C836B9"/>
    <w:rsid w:val="00C958E9"/>
    <w:rsid w:val="00CD0594"/>
    <w:rsid w:val="00CE7362"/>
    <w:rsid w:val="00D01B78"/>
    <w:rsid w:val="00D66226"/>
    <w:rsid w:val="00E82ECA"/>
    <w:rsid w:val="00EC3302"/>
    <w:rsid w:val="00ED6AA8"/>
    <w:rsid w:val="00F034D3"/>
    <w:rsid w:val="00F61C7F"/>
    <w:rsid w:val="00F90FF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0F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0F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0F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0F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0F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0F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0F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0F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0F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0F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911</izvorni_sadrzaj>
    <derivirana_varijabla naziv="DomainObject.Predmet.Broj_1">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St-911/2015</izvorni_sadrzaj>
    <derivirana_varijabla naziv="DomainObject.Predmet.OznakaBroj_1">St-911/2015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UMIROVLJENIKA DOMOVINSKOG RATA</izvorni_sadrzaj>
    <derivirana_varijabla naziv="DomainObject.Predmet.ProtustrankaFormated_1">  UDRUGA UMIROVLJENIKA DOMOVINSKOG RATA</derivirana_varijabla>
  </DomainObject.Predmet.ProtustrankaFormated>
  <DomainObject.Predmet.ProtustrankaFormatedOIB>
    <izvorni_sadrzaj>  UDRUGA UMIROVLJENIKA DOMOVINSKOG RATA, OIB 02079880960</izvorni_sadrzaj>
    <derivirana_varijabla naziv="DomainObject.Predmet.ProtustrankaFormatedOIB_1">  UDRUGA UMIROVLJENIKA DOMOVINSKOG RATA, OIB 02079880960</derivirana_varijabla>
  </DomainObject.Predmet.ProtustrankaFormatedOIB>
  <DomainObject.Predmet.ProtustrankaFormatedWithAdress>
    <izvorni_sadrzaj> UDRUGA UMIROVLJENIKA DOMOVINSKOG RATA, Lanište 5a, 10000 Zagreb</izvorni_sadrzaj>
    <derivirana_varijabla naziv="DomainObject.Predmet.ProtustrankaFormatedWithAdress_1"> UDRUGA UMIROVLJENIKA DOMOVINSKOG RATA, Lanište 5a, 10000 Zagreb</derivirana_varijabla>
  </DomainObject.Predmet.ProtustrankaFormatedWithAdress>
  <DomainObject.Predmet.ProtustrankaFormatedWithAdressOIB>
    <izvorni_sadrzaj> UDRUGA UMIROVLJENIKA DOMOVINSKOG RATA, OIB 02079880960, Lanište 5a, 10000 Zagreb</izvorni_sadrzaj>
    <derivirana_varijabla naziv="DomainObject.Predmet.ProtustrankaFormatedWithAdressOIB_1"> UDRUGA UMIROVLJENIKA DOMOVINSKOG RATA, OIB 02079880960, Lanište 5a, 10000 Zagreb</derivirana_varijabla>
  </DomainObject.Predmet.ProtustrankaFormatedWithAdressOIB>
  <DomainObject.Predmet.ProtustrankaWithAdress>
    <izvorni_sadrzaj>UDRUGA UMIROVLJENIKA DOMOVINSKOG RATA Lanište 5a, 10000 Zagreb</izvorni_sadrzaj>
    <derivirana_varijabla naziv="DomainObject.Predmet.ProtustrankaWithAdress_1">UDRUGA UMIROVLJENIKA DOMOVINSKOG RATA Lanište 5a, 10000 Zagreb</derivirana_varijabla>
  </DomainObject.Predmet.ProtustrankaWithAdress>
  <DomainObject.Predmet.ProtustrankaWithAdressOIB>
    <izvorni_sadrzaj>UDRUGA UMIROVLJENIKA DOMOVINSKOG RATA, OIB 02079880960, Lanište 5a, 10000 Zagreb</izvorni_sadrzaj>
    <derivirana_varijabla naziv="DomainObject.Predmet.ProtustrankaWithAdressOIB_1">UDRUGA UMIROVLJENIKA DOMOVINSKOG RATA, OIB 02079880960, Lanište 5a, 10000 Zagreb</derivirana_varijabla>
  </DomainObject.Predmet.ProtustrankaWithAdressOIB>
  <DomainObject.Predmet.ProtustrankaNazivFormated>
    <izvorni_sadrzaj>UDRUGA UMIROVLJENIKA DOMOVINSKOG RATA</izvorni_sadrzaj>
    <derivirana_varijabla naziv="DomainObject.Predmet.ProtustrankaNazivFormated_1">UDRUGA UMIROVLJENIKA DOMOVINSKOG RATA</derivirana_varijabla>
  </DomainObject.Predmet.ProtustrankaNazivFormated>
  <DomainObject.Predmet.ProtustrankaNazivFormatedOIB>
    <izvorni_sadrzaj>UDRUGA UMIROVLJENIKA DOMOVINSKOG RATA, OIB 02079880960</izvorni_sadrzaj>
    <derivirana_varijabla naziv="DomainObject.Predmet.ProtustrankaNazivFormatedOIB_1">UDRUGA UMIROVLJENIKA DOMOVINSKOG RATA, OIB 02079880960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UMIROVLJENIKA DOMOVINSKOG RATA</item>
    </izvorni_sadrzaj>
    <derivirana_varijabla naziv="DomainObject.Predmet.ProtuStrankaListFormated_1">
      <item>UDRUGA UMIROVLJENIKA DOMOVINSKOG RATA</item>
    </derivirana_varijabla>
  </DomainObject.Predmet.ProtuStrankaListFormated>
  <DomainObject.Predmet.ProtuStrankaListFormatedOIB>
    <izvorni_sadrzaj>
      <item>UDRUGA UMIROVLJENIKA DOMOVINSKOG RATA, OIB 02079880960</item>
    </izvorni_sadrzaj>
    <derivirana_varijabla naziv="DomainObject.Predmet.ProtuStrankaListFormatedOIB_1">
      <item>UDRUGA UMIROVLJENIKA DOMOVINSKOG RATA, OIB 02079880960</item>
    </derivirana_varijabla>
  </DomainObject.Predmet.ProtuStrankaListFormatedOIB>
  <DomainObject.Predmet.ProtuStrankaListFormatedWithAdress>
    <izvorni_sadrzaj>
      <item>UDRUGA UMIROVLJENIKA DOMOVINSKOG RATA, Lanište 5a, 10000 Zagreb</item>
    </izvorni_sadrzaj>
    <derivirana_varijabla naziv="DomainObject.Predmet.ProtuStrankaListFormatedWithAdress_1">
      <item>UDRUGA UMIROVLJENIKA DOMOVINSKOG RATA, Lanište 5a, 10000 Zagreb</item>
    </derivirana_varijabla>
  </DomainObject.Predmet.ProtuStrankaListFormatedWithAdress>
  <DomainObject.Predmet.ProtuStrankaListFormatedWithAdressOIB>
    <izvorni_sadrzaj>
      <item>UDRUGA UMIROVLJENIKA DOMOVINSKOG RATA, OIB 02079880960, Lanište 5a, 10000 Zagreb</item>
    </izvorni_sadrzaj>
    <derivirana_varijabla naziv="DomainObject.Predmet.ProtuStrankaListFormatedWithAdressOIB_1">
      <item>UDRUGA UMIROVLJENIKA DOMOVINSKOG RATA, OIB 02079880960, Lanište 5a, 10000 Zagreb</item>
    </derivirana_varijabla>
  </DomainObject.Predmet.ProtuStrankaListFormatedWithAdressOIB>
  <DomainObject.Predmet.ProtuStrankaListNazivFormated>
    <izvorni_sadrzaj>
      <item>UDRUGA UMIROVLJENIKA DOMOVINSKOG RATA</item>
    </izvorni_sadrzaj>
    <derivirana_varijabla naziv="DomainObject.Predmet.ProtuStrankaListNazivFormated_1">
      <item>UDRUGA UMIROVLJENIKA DOMOVINSKOG RATA</item>
    </derivirana_varijabla>
  </DomainObject.Predmet.ProtuStrankaListNazivFormated>
  <DomainObject.Predmet.ProtuStrankaListNazivFormatedOIB>
    <izvorni_sadrzaj>
      <item>UDRUGA UMIROVLJENIKA DOMOVINSKOG RATA, OIB 02079880960</item>
    </izvorni_sadrzaj>
    <derivirana_varijabla naziv="DomainObject.Predmet.ProtuStrankaListNazivFormatedOIB_1">
      <item>UDRUGA UMIROVLJENIKA DOMOVINSKOG RATA, OIB 02079880960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UMIROVLJENIKA DOMOVINSKOG RATA</izvorni_sadrzaj>
    <derivirana_varijabla naziv="DomainObject.Predmet.ProtustrankaIDrugi_1">UDRUGA UMIROVLJENIKA DOMOVINSKOG RATA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UDRUGA UMIROVLJENIKA DOMOVINSKOG RATA, OIB 02079880960, Lanište 5a, 10000 Zagreb</izvorni_sadrzaj>
    <derivirana_varijabla naziv="DomainObject.Predmet.ProtustrankaIDrugiAdressOIB_1">UDRUGA UMIROVLJENIKA DOMOVINSKOG RATA, OIB 02079880960, Lanište 5a,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UMIROVLJENIKA DOMOVINSKOG RATA</item>
    </izvorni_sadrzaj>
    <derivirana_varijabla naziv="DomainObject.Predmet.SudioniciListNaziv_1">
      <item>FINA Regionalni centar Zagreb</item>
      <item>UDRUGA UMIROVLJENIKA DOMOVINSKOG RATA</item>
    </derivirana_varijabla>
  </DomainObject.Predmet.SudioniciListNaziv>
  <DomainObject.Predmet.SudioniciListAdressOIB>
    <izvorni_sadrzaj>
      <item>FINA Regionalni centar Zagreb, OIB 85821130368, Trg svibanjskih žrtava  1995. 1,10000 Zagreb</item>
      <item>UDRUGA UMIROVLJENIKA DOMOVINSKOG RATA, OIB 02079880960, Lanište 5a,10000 Zagreb</item>
    </izvorni_sadrzaj>
    <derivirana_varijabla naziv="DomainObject.Predmet.SudioniciListAdressOIB_1">
      <item>FINA Regionalni centar Zagreb, OIB 85821130368, Trg svibanjskih žrtava  1995. 1,10000 Zagreb</item>
      <item>UDRUGA UMIROVLJENIKA DOMOVINSKOG RATA, OIB 02079880960, Lanište 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02079880960</item>
    </izvorni_sadrzaj>
    <derivirana_varijabla naziv="DomainObject.Predmet.SudioniciListNazivOIB_1">
      <item>, OIB 85821130368</item>
      <item>, OIB 02079880960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1336</properties:Characters>
  <properties:Lines>47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2015-11-06T13:12:00Z</dcterms:created>
  <dc:creator>ilukac</dc:creator>
  <cp:lastModifiedBy>Marina Radaković</cp:lastModifiedBy>
  <cp:lastPrinted>2015-11-06T13:19:00Z</cp:lastPrinted>
  <dcterms:modified xmlns:xsi="http://www.w3.org/2001/XMLSchema-instance" xsi:type="dcterms:W3CDTF">2015-11-06T13:21:00Z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