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b48e" w14:paraId="82eb48e" w:rsidRDefault="00264252" w:rsidP="00910611" w:rsidR="002642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4252" w:rsidP="00844874" w:rsidR="00264252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264252" w:rsidP="00844874" w:rsidR="00264252" w:rsidRPr="00844874">
      <w:r>
        <w:rPr>
          <w:rFonts w:eastAsia="MS Mincho"/>
        </w:rPr>
        <w:t>Trgovački sud u Rijeci</w:t>
      </w:r>
    </w:p>
    <w:p w:rsidRDefault="00264252" w:rsidP="00844874" w:rsidR="0026425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D1748F">
        <w:t>41</w:t>
      </w:r>
      <w:r w:rsidRPr="00A94E4D">
        <w:t>/1</w:t>
      </w:r>
      <w:r w:rsidR="00FA5320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FA5320">
        <w:t>13</w:t>
      </w:r>
      <w:r w:rsidRPr="00A94E4D">
        <w:t xml:space="preserve">. </w:t>
      </w:r>
      <w:r w:rsidR="00FA5320">
        <w:t xml:space="preserve">ožujka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D1748F">
        <w:t xml:space="preserve">TEOREM </w:t>
      </w:r>
      <w:r w:rsidR="00F672A0">
        <w:t xml:space="preserve">d.o.o. </w:t>
      </w:r>
      <w:r w:rsidR="00FA5320">
        <w:t xml:space="preserve">Rijeka </w:t>
      </w:r>
      <w:r w:rsidR="004C17BA">
        <w:t>(OIB:</w:t>
      </w:r>
      <w:r w:rsidR="00D1748F">
        <w:t>14503282347</w:t>
      </w:r>
      <w:r w:rsidR="00F672A0">
        <w:t xml:space="preserve">), </w:t>
      </w:r>
      <w:r w:rsidR="00D1748F">
        <w:t>Vukovarska 10a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EF7A13">
      <w:pPr>
        <w:numPr>
          <w:ilvl w:val="0"/>
          <w:numId w:val="1"/>
        </w:numPr>
        <w:jc w:val="both"/>
      </w:pPr>
      <w:r w:rsidRPr="00EF7A13">
        <w:t xml:space="preserve">Ukupan iznos duga evidentiran na temelju neizvršenih osnova za plaćanje na dan </w:t>
      </w:r>
      <w:r w:rsidR="00EF7A13">
        <w:t>9</w:t>
      </w:r>
      <w:r w:rsidR="00807E02" w:rsidRPr="00EF7A13">
        <w:t xml:space="preserve">. </w:t>
      </w:r>
      <w:r w:rsidR="00EF7A13">
        <w:t xml:space="preserve">siječnja </w:t>
      </w:r>
      <w:r w:rsidR="00D76AC5" w:rsidRPr="00EF7A13">
        <w:t>2</w:t>
      </w:r>
      <w:r w:rsidR="00A94E4D" w:rsidRPr="00EF7A13">
        <w:t>01</w:t>
      </w:r>
      <w:r w:rsidR="0013056A" w:rsidRPr="00EF7A13">
        <w:t>8</w:t>
      </w:r>
      <w:r w:rsidRPr="00EF7A13">
        <w:t xml:space="preserve">. iznosi </w:t>
      </w:r>
      <w:r w:rsidR="00EF7A13">
        <w:t>44</w:t>
      </w:r>
      <w:r w:rsidR="00983335" w:rsidRPr="00EF7A13">
        <w:t>.</w:t>
      </w:r>
      <w:r w:rsidR="00EF7A13">
        <w:t>357</w:t>
      </w:r>
      <w:r w:rsidR="004C17BA" w:rsidRPr="00EF7A13">
        <w:t>,</w:t>
      </w:r>
      <w:r w:rsidR="00EF7A13">
        <w:t>38</w:t>
      </w:r>
      <w:r w:rsidR="004C17BA" w:rsidRPr="00EF7A13">
        <w:t xml:space="preserve"> </w:t>
      </w:r>
      <w:r w:rsidRPr="00EF7A13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608B2">
        <w:t>13</w:t>
      </w:r>
      <w:r w:rsidRPr="00A94E4D">
        <w:t xml:space="preserve">. </w:t>
      </w:r>
      <w:r w:rsidR="00F608B2">
        <w:t xml:space="preserve">ožujka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7A6334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7A6334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741" w:rsidP="00A34165" w:rsidR="008B1741">
      <w:r>
        <w:separator/>
      </w:r>
    </w:p>
  </w:endnote>
  <w:endnote w:id="0" w:type="continuationSeparator">
    <w:p w:rsidRDefault="008B1741" w:rsidP="00A34165" w:rsidR="008B1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741" w:rsidP="00A34165" w:rsidR="008B1741">
      <w:r>
        <w:separator/>
      </w:r>
    </w:p>
  </w:footnote>
  <w:footnote w:id="0" w:type="continuationSeparator">
    <w:p w:rsidRDefault="008B1741" w:rsidP="00A34165" w:rsidR="008B1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D1748F">
      <w:t>41</w:t>
    </w:r>
    <w:r w:rsidR="008A57B5">
      <w:t>/</w:t>
    </w:r>
    <w:r>
      <w:t>201</w:t>
    </w:r>
    <w:r w:rsidR="00FA5320">
      <w:t>8</w:t>
    </w:r>
    <w:r>
      <w:t>-</w:t>
    </w:r>
    <w:r w:rsidR="0013056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B5182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64252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0560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6764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B1741"/>
    <w:rsid w:val="008C6779"/>
    <w:rsid w:val="008D338A"/>
    <w:rsid w:val="008D6558"/>
    <w:rsid w:val="008E30D3"/>
    <w:rsid w:val="008F1CAE"/>
    <w:rsid w:val="009030FD"/>
    <w:rsid w:val="00913415"/>
    <w:rsid w:val="00922624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B14B7"/>
    <w:rsid w:val="00AC6D4E"/>
    <w:rsid w:val="00AC784E"/>
    <w:rsid w:val="00AD3CA7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82D2B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748F"/>
    <w:rsid w:val="00D2182C"/>
    <w:rsid w:val="00D36003"/>
    <w:rsid w:val="00D45A7F"/>
    <w:rsid w:val="00D71C75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EF7A13"/>
    <w:rsid w:val="00F11FCA"/>
    <w:rsid w:val="00F136DA"/>
    <w:rsid w:val="00F15304"/>
    <w:rsid w:val="00F163C2"/>
    <w:rsid w:val="00F342CE"/>
    <w:rsid w:val="00F4355A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 d.o.o.</izvorni_sadrzaj>
    <derivirana_varijabla naziv="DomainObject.Predmet.ProtustrankaFormated_1">  TEOREM d.o.o.</derivirana_varijabla>
  </DomainObject.Predmet.ProtustrankaFormated>
  <DomainObject.Predmet.ProtustrankaFormatedOIB>
    <izvorni_sadrzaj>  TEOREM d.o.o., OIB 14503282347</izvorni_sadrzaj>
    <derivirana_varijabla naziv="DomainObject.Predmet.ProtustrankaFormatedOIB_1">  TEOREM d.o.o., OIB 14503282347</derivirana_varijabla>
  </DomainObject.Predmet.ProtustrankaFormatedOIB>
  <DomainObject.Predmet.ProtustrankaFormatedWithAdress>
    <izvorni_sadrzaj> TEOREM d.o.o., Vukovarska 10a, 51000 Rijeka</izvorni_sadrzaj>
    <derivirana_varijabla naziv="DomainObject.Predmet.ProtustrankaFormatedWithAdress_1"> TEOREM d.o.o., Vukovarska 10a, 51000 Rijeka</derivirana_varijabla>
  </DomainObject.Predmet.ProtustrankaFormatedWithAdress>
  <DomainObject.Predmet.ProtustrankaFormatedWithAdressOIB>
    <izvorni_sadrzaj> TEOREM d.o.o., OIB 14503282347, Vukovarska 10a, 51000 Rijeka</izvorni_sadrzaj>
    <derivirana_varijabla naziv="DomainObject.Predmet.ProtustrankaFormatedWithAdressOIB_1"> TEOREM d.o.o., OIB 14503282347, Vukovarska 10a, 51000 Rijeka</derivirana_varijabla>
  </DomainObject.Predmet.ProtustrankaFormatedWithAdressOIB>
  <DomainObject.Predmet.ProtustrankaWithAdress>
    <izvorni_sadrzaj>TEOREM d.o.o. Vukovarska 10a, 51000 Rijeka</izvorni_sadrzaj>
    <derivirana_varijabla naziv="DomainObject.Predmet.ProtustrankaWithAdress_1">TEOREM d.o.o. Vukovarska 10a, 51000 Rijeka</derivirana_varijabla>
  </DomainObject.Predmet.ProtustrankaWithAdress>
  <DomainObject.Predmet.ProtustrankaWithAdressOIB>
    <izvorni_sadrzaj>TEOREM d.o.o., OIB 14503282347, Vukovarska 10a, 51000 Rijeka</izvorni_sadrzaj>
    <derivirana_varijabla naziv="DomainObject.Predmet.ProtustrankaWithAdressOIB_1">TEOREM d.o.o., OIB 14503282347, Vukovarska 10a, 51000 Rijeka</derivirana_varijabla>
  </DomainObject.Predmet.ProtustrankaWithAdressOIB>
  <DomainObject.Predmet.ProtustrankaNazivFormated>
    <izvorni_sadrzaj>TEOREM d.o.o.</izvorni_sadrzaj>
    <derivirana_varijabla naziv="DomainObject.Predmet.ProtustrankaNazivFormated_1">TEOREM d.o.o.</derivirana_varijabla>
  </DomainObject.Predmet.ProtustrankaNazivFormated>
  <DomainObject.Predmet.ProtustrankaNazivFormatedOIB>
    <izvorni_sadrzaj>TEOREM d.o.o., OIB 14503282347</izvorni_sadrzaj>
    <derivirana_varijabla naziv="DomainObject.Predmet.ProtustrankaNazivFormatedOIB_1">TEOREM d.o.o., OIB 14503282347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TEOREM d.o.o.</item>
    </izvorni_sadrzaj>
    <derivirana_varijabla naziv="DomainObject.Predmet.ProtuStrankaListFormated_1">
      <item>TEOREM d.o.o.</item>
    </derivirana_varijabla>
  </DomainObject.Predmet.ProtuStrankaListFormated>
  <DomainObject.Predmet.ProtuStrankaListFormatedOIB>
    <izvorni_sadrzaj>
      <item>TEOREM d.o.o., OIB 14503282347</item>
    </izvorni_sadrzaj>
    <derivirana_varijabla naziv="DomainObject.Predmet.ProtuStrankaListFormatedOIB_1">
      <item>TEOREM d.o.o., OIB 14503282347</item>
    </derivirana_varijabla>
  </DomainObject.Predmet.ProtuStrankaListFormatedOIB>
  <DomainObject.Predmet.ProtuStrankaListFormatedWithAdress>
    <izvorni_sadrzaj>
      <item>TEOREM d.o.o., Vukovarska 10a, 51000 Rijeka</item>
    </izvorni_sadrzaj>
    <derivirana_varijabla naziv="DomainObject.Predmet.ProtuStrankaListFormatedWithAdress_1">
      <item>TEOREM d.o.o., Vukovarska 10a, 51000 Rijeka</item>
    </derivirana_varijabla>
  </DomainObject.Predmet.ProtuStrankaListFormatedWithAdress>
  <DomainObject.Predmet.ProtuStrankaListFormatedWithAdressOIB>
    <izvorni_sadrzaj>
      <item>TEOREM d.o.o., OIB 14503282347, Vukovarska 10a, 51000 Rijeka</item>
    </izvorni_sadrzaj>
    <derivirana_varijabla naziv="DomainObject.Predmet.ProtuStrankaListFormatedWithAdressOIB_1">
      <item>TEOREM d.o.o., OIB 14503282347, Vukovarska 10a, 51000 Rijeka</item>
    </derivirana_varijabla>
  </DomainObject.Predmet.ProtuStrankaListFormatedWithAdressOIB>
  <DomainObject.Predmet.ProtuStrankaListNazivFormated>
    <izvorni_sadrzaj>
      <item>TEOREM d.o.o.</item>
    </izvorni_sadrzaj>
    <derivirana_varijabla naziv="DomainObject.Predmet.ProtuStrankaListNazivFormated_1">
      <item>TEOREM d.o.o.</item>
    </derivirana_varijabla>
  </DomainObject.Predmet.ProtuStrankaListNazivFormated>
  <DomainObject.Predmet.ProtuStrankaListNazivFormatedOIB>
    <izvorni_sadrzaj>
      <item>TEOREM d.o.o., OIB 14503282347</item>
    </izvorni_sadrzaj>
    <derivirana_varijabla naziv="DomainObject.Predmet.ProtuStrankaListNazivFormatedOIB_1">
      <item>TEOREM d.o.o., OIB 14503282347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TEOREM d.o.o.</izvorni_sadrzaj>
    <derivirana_varijabla naziv="DomainObject.Predmet.ProtustrankaIDrugi_1">TEOREM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TEOREM d.o.o., OIB 14503282347, Vukovarska 10a, 51000 Rijeka</izvorni_sadrzaj>
    <derivirana_varijabla naziv="DomainObject.Predmet.ProtustrankaIDrugiAdressOIB_1">TEOREM d.o.o., OIB 14503282347,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TEOREM d.o.o.</item>
    </izvorni_sadrzaj>
    <derivirana_varijabla naziv="DomainObject.Predmet.SudioniciListNaziv_1">
      <item>FINA  Rijeka</item>
      <item>TEOREM d.o.o.</item>
    </derivirana_varijabla>
  </DomainObject.Predmet.SudioniciListNaziv>
  <DomainObject.Predmet.SudioniciListAdressOIB>
    <izvorni_sadrzaj>
      <item>FINA  Rijeka, OIB 85821130368, Frana Kurelca 8,51000 Rijeka</item>
      <item>TEOREM d.o.o., OIB 14503282347, Vukovarska 10a,51000 Rijeka</item>
    </izvorni_sadrzaj>
    <derivirana_varijabla naziv="DomainObject.Predmet.SudioniciListAdressOIB_1">
      <item>FINA  Rijeka, OIB 85821130368, Frana Kurelca 8,51000 Rijeka</item>
      <item>TEOREM d.o.o., OIB 14503282347,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14503282347</item>
    </izvorni_sadrzaj>
    <derivirana_varijabla naziv="DomainObject.Predmet.SudioniciListNazivOIB_1">
      <item>, OIB 85821130368</item>
      <item>, OIB 14503282347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0ECD5-CC7C-43EB-A9B5-F21A32418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1401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2018-03-13T09:17:00Z</dcterms:created>
  <dc:creator>Željka Matovina</dc:creator>
  <cp:lastModifiedBy>Željka Matovina</cp:lastModifiedBy>
  <cp:lastPrinted>2018-03-13T09:17:00Z</cp:lastPrinted>
  <dcterms:modified xmlns:xsi="http://www.w3.org/2001/XMLSchema-instance" xsi:type="dcterms:W3CDTF">2018-03-13T10:54:00Z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