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dfa4" w14:paraId="0eedfa4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2664D7">
        <w:t>204/15-75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432157">
        <w:t xml:space="preserve"> </w:t>
      </w:r>
      <w:r w:rsidR="002664D7">
        <w:t xml:space="preserve">7. veljače </w:t>
      </w:r>
      <w:r w:rsidR="003D333F">
        <w:t xml:space="preserve"> 2018. </w:t>
      </w:r>
      <w:r w:rsidR="004D1858">
        <w:t xml:space="preserve">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2308DB" w:rsidP="002664D7" w:rsidR="002308DB">
      <w:pPr>
        <w:jc w:val="both"/>
        <w:rPr>
          <w:color w:val="000000"/>
        </w:rPr>
      </w:pPr>
    </w:p>
    <w:p w:rsidRDefault="00537EF7" w:rsidP="002308DB" w:rsidR="00537EF7" w:rsidRPr="00537EF7">
      <w:pPr>
        <w:pStyle w:val="Tijeloteksta"/>
        <w:numPr>
          <w:ilvl w:val="0"/>
          <w:numId w:val="26"/>
        </w:numPr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2664D7" w:rsidR="00524F6E" w:rsidRPr="00524F6E">
      <w:pPr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664D7" w:rsidP="002308DB" w:rsidR="002664D7">
      <w:pPr>
        <w:ind w:left="1065"/>
        <w:rPr>
          <w:color w:val="000000"/>
        </w:rPr>
      </w:pPr>
    </w:p>
    <w:p w:rsidRDefault="002664D7" w:rsidP="002664D7" w:rsidR="002664D7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2664D7" w:rsidP="002664D7" w:rsidR="002664D7">
      <w:pPr>
        <w:jc w:val="right"/>
      </w:pPr>
      <w:r>
        <w:t>13 St-204/15-75</w:t>
      </w:r>
    </w:p>
    <w:p w:rsidRDefault="002664D7" w:rsidP="002664D7" w:rsidR="002664D7">
      <w:pPr>
        <w:jc w:val="center"/>
        <w:rPr>
          <w:color w:val="000000"/>
        </w:rPr>
      </w:pPr>
    </w:p>
    <w:p w:rsidRDefault="002664D7" w:rsidP="00BC2170" w:rsidR="002664D7">
      <w:pPr>
        <w:rPr>
          <w:color w:val="000000"/>
        </w:rPr>
      </w:pPr>
    </w:p>
    <w:p w:rsidRDefault="002664D7" w:rsidP="002308DB" w:rsidR="002664D7">
      <w:pPr>
        <w:ind w:left="1065"/>
        <w:rPr>
          <w:color w:val="000000"/>
        </w:rPr>
      </w:pP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2308DB" w:rsidP="006428C9" w:rsidR="002308DB" w:rsidRPr="00F35131">
      <w:pPr>
        <w:pStyle w:val="Odlomakpopisa"/>
        <w:numPr>
          <w:ilvl w:val="0"/>
          <w:numId w:val="26"/>
        </w:numPr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D92059" w:rsidP="00F8366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2664D7" w:rsidP="0014294C" w:rsidR="006428C9">
      <w:pPr>
        <w:numPr>
          <w:ilvl w:val="0"/>
          <w:numId w:val="14"/>
        </w:numPr>
        <w:jc w:val="both"/>
      </w:pPr>
      <w:r>
        <w:t>I 1</w:t>
      </w:r>
      <w:r w:rsidR="00C12585">
        <w:t>.</w:t>
      </w:r>
      <w:r w:rsidR="006428C9">
        <w:t xml:space="preserve">) </w:t>
      </w:r>
      <w:r w:rsidR="00C12585">
        <w:t xml:space="preserve">  8.169.668,26</w:t>
      </w:r>
      <w:r w:rsidR="003D333F">
        <w:t xml:space="preserve"> kn. </w:t>
      </w:r>
    </w:p>
    <w:p w:rsidRDefault="002664D7" w:rsidP="00F26381" w:rsidR="007F01F9">
      <w:pPr>
        <w:numPr>
          <w:ilvl w:val="0"/>
          <w:numId w:val="14"/>
        </w:numPr>
        <w:jc w:val="both"/>
      </w:pPr>
      <w:r>
        <w:t>I 2</w:t>
      </w:r>
      <w:r w:rsidR="00C12585">
        <w:t>.</w:t>
      </w:r>
      <w:r w:rsidR="006428C9">
        <w:t xml:space="preserve">)      </w:t>
      </w:r>
      <w:r w:rsidR="00C12585">
        <w:t>371.190,26</w:t>
      </w:r>
      <w:r w:rsidR="006428C9">
        <w:t xml:space="preserve"> kn.</w:t>
      </w: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C12585">
        <w:rPr>
          <w:b/>
        </w:rPr>
        <w:t xml:space="preserve">1. ožujka </w:t>
      </w:r>
      <w:r w:rsidR="0022092A">
        <w:rPr>
          <w:b/>
        </w:rPr>
        <w:t xml:space="preserve"> 2018.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530BED">
        <w:rPr>
          <w:b/>
        </w:rPr>
        <w:t>10,00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C12585" w:rsidR="00F83668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  <w:r w:rsidR="00C12585">
        <w:t xml:space="preserve"> 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C12585">
        <w:t xml:space="preserve">ekretnine </w:t>
      </w:r>
      <w:r>
        <w:t>iz točke</w:t>
      </w:r>
      <w:r w:rsidR="00C12585">
        <w:t xml:space="preserve"> </w:t>
      </w:r>
      <w:r w:rsidR="00441C93">
        <w:t xml:space="preserve"> I 3.) o</w:t>
      </w:r>
      <w:r w:rsidR="00C12585">
        <w:t>vog zaključka prodaju</w:t>
      </w:r>
      <w:r w:rsidR="00427E8F">
        <w:t xml:space="preserve"> se pojedinačno</w:t>
      </w:r>
      <w:r w:rsidR="00441C93">
        <w:t xml:space="preserve"> a nekretnine iz točke I 2.) prodaju se skupno (a+b+c+d+e), na</w:t>
      </w:r>
      <w:r w:rsidR="00DE6804">
        <w:t xml:space="preserve">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</w:t>
      </w:r>
      <w:r w:rsidR="00441C93">
        <w:t>retnina</w:t>
      </w:r>
      <w:r w:rsidR="00DE6804">
        <w:t xml:space="preserve"> iz točke II ovog zaključka i </w:t>
      </w:r>
      <w:r w:rsidR="00441C93">
        <w:t>ispod tih cijena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BC2170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BC2170" w:rsidP="00BC2170" w:rsidR="00BC2170">
      <w:pPr>
        <w:ind w:left="1980"/>
        <w:jc w:val="both"/>
      </w:pPr>
    </w:p>
    <w:p w:rsidRDefault="00BC2170" w:rsidP="00BC2170" w:rsidR="00BC2170">
      <w:pPr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BC2170" w:rsidP="00BC2170" w:rsidR="00BC2170">
      <w:pPr>
        <w:jc w:val="right"/>
      </w:pPr>
      <w:r>
        <w:t>13 St-204/15-75</w:t>
      </w:r>
    </w:p>
    <w:p w:rsidRDefault="00BC2170" w:rsidP="00BC2170" w:rsidR="00BC2170">
      <w:pPr>
        <w:jc w:val="center"/>
        <w:rPr>
          <w:color w:val="000000"/>
        </w:rPr>
      </w:pPr>
    </w:p>
    <w:p w:rsidRDefault="00BC2170" w:rsidP="00BC2170" w:rsidR="00BC2170">
      <w:pPr>
        <w:jc w:val="center"/>
        <w:rPr>
          <w:color w:val="000000"/>
        </w:rPr>
      </w:pPr>
    </w:p>
    <w:p w:rsidRDefault="00BC2170" w:rsidP="00BC2170" w:rsidR="00BC2170">
      <w:pPr>
        <w:ind w:left="1980"/>
        <w:jc w:val="both"/>
      </w:pPr>
    </w:p>
    <w:p w:rsidRDefault="00BC2170" w:rsidP="00BC2170" w:rsidR="00BC2170">
      <w:pPr>
        <w:ind w:left="1980"/>
        <w:jc w:val="both"/>
      </w:pPr>
    </w:p>
    <w:p w:rsidRDefault="00BC2170" w:rsidP="00BC2170" w:rsidR="00BC2170">
      <w:pPr>
        <w:ind w:left="1980"/>
        <w:jc w:val="both"/>
      </w:pPr>
    </w:p>
    <w:p w:rsidRDefault="007D077D" w:rsidP="00BC2170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4606A9">
        <w:t>272-204</w:t>
      </w:r>
      <w:r w:rsidR="00CD78ED">
        <w:t>-2015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BC2170" w:rsidP="004606A9" w:rsidR="00BC2170">
      <w:pPr>
        <w:ind w:left="1788"/>
        <w:jc w:val="both"/>
        <w:rPr>
          <w:sz w:val="20"/>
          <w:szCs w:val="20"/>
        </w:rPr>
      </w:pPr>
    </w:p>
    <w:p w:rsidRDefault="00BC2170" w:rsidP="004606A9" w:rsidR="00BC2170">
      <w:pPr>
        <w:ind w:left="1788"/>
        <w:jc w:val="both"/>
        <w:rPr>
          <w:sz w:val="20"/>
          <w:szCs w:val="20"/>
        </w:rPr>
      </w:pPr>
    </w:p>
    <w:p w:rsidRDefault="00BC2170" w:rsidP="004606A9" w:rsidR="00BC2170" w:rsidRPr="004606A9">
      <w:pPr>
        <w:ind w:left="1788"/>
        <w:jc w:val="both"/>
        <w:rPr>
          <w:sz w:val="20"/>
          <w:szCs w:val="20"/>
        </w:rPr>
      </w:pPr>
    </w:p>
    <w:p w:rsidRDefault="00BC2170" w:rsidP="00BC2170" w:rsidR="00BC2170">
      <w:pPr>
        <w:jc w:val="center"/>
        <w:rPr>
          <w:color w:val="000000"/>
        </w:rPr>
      </w:pPr>
      <w:r>
        <w:rPr>
          <w:color w:val="000000"/>
        </w:rPr>
        <w:lastRenderedPageBreak/>
        <w:t>4</w:t>
      </w:r>
    </w:p>
    <w:p w:rsidRDefault="00BC2170" w:rsidP="00BC2170" w:rsidR="00BC2170">
      <w:pPr>
        <w:jc w:val="right"/>
      </w:pPr>
      <w:r>
        <w:t>13 St-204/15-75</w:t>
      </w:r>
    </w:p>
    <w:p w:rsidRDefault="00BC2170" w:rsidP="00BC2170" w:rsidR="00BC2170">
      <w:pPr>
        <w:jc w:val="center"/>
        <w:rPr>
          <w:color w:val="000000"/>
        </w:rPr>
      </w:pPr>
    </w:p>
    <w:p w:rsidRDefault="00BC2170" w:rsidP="00BC2170" w:rsidR="00BC2170">
      <w:pPr>
        <w:jc w:val="center"/>
        <w:rPr>
          <w:color w:val="000000"/>
        </w:rPr>
      </w:pPr>
    </w:p>
    <w:p w:rsidRDefault="00653A61" w:rsidP="00653A61" w:rsidR="00653A61">
      <w:pPr>
        <w:jc w:val="center"/>
      </w:pPr>
    </w:p>
    <w:p w:rsidRDefault="00BC2170" w:rsidP="00653A61" w:rsidR="00BC2170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BC2170">
        <w:t xml:space="preserve"> 7. veljače</w:t>
      </w:r>
      <w:r w:rsidR="0022092A">
        <w:t xml:space="preserve">  2018.           </w:t>
      </w:r>
      <w:r w:rsidR="004D1858">
        <w:t xml:space="preserve">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40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B1316B">
      <w:pPr>
        <w:pStyle w:val="Tijeloteksta"/>
        <w:jc w:val="left"/>
      </w:pP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</w:t>
      </w:r>
      <w:r w:rsidR="00524F6E">
        <w:t>k B2 Kapital d.o.o. Zagreb, Radnička cesta 41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BC2170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1/3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2092A"/>
    <w:rsid w:val="002308DB"/>
    <w:rsid w:val="0024035B"/>
    <w:rsid w:val="0025000D"/>
    <w:rsid w:val="002518D2"/>
    <w:rsid w:val="00255758"/>
    <w:rsid w:val="00260543"/>
    <w:rsid w:val="002664D7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333F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2157"/>
    <w:rsid w:val="004351D0"/>
    <w:rsid w:val="00435F9C"/>
    <w:rsid w:val="00436570"/>
    <w:rsid w:val="00441C93"/>
    <w:rsid w:val="00455459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0BED"/>
    <w:rsid w:val="005317E1"/>
    <w:rsid w:val="00534964"/>
    <w:rsid w:val="0053545A"/>
    <w:rsid w:val="00537EF7"/>
    <w:rsid w:val="005437AE"/>
    <w:rsid w:val="00550133"/>
    <w:rsid w:val="00556098"/>
    <w:rsid w:val="005578ED"/>
    <w:rsid w:val="00574058"/>
    <w:rsid w:val="005816F5"/>
    <w:rsid w:val="005931E7"/>
    <w:rsid w:val="005B1166"/>
    <w:rsid w:val="005B59B6"/>
    <w:rsid w:val="005C01B9"/>
    <w:rsid w:val="005D2280"/>
    <w:rsid w:val="005D2A79"/>
    <w:rsid w:val="005D38DC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C2170"/>
    <w:rsid w:val="00BE33FF"/>
    <w:rsid w:val="00C037AB"/>
    <w:rsid w:val="00C12585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668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5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5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272D9-FB3A-4601-9DF1-2B3F9EA40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1276</properties:Words>
  <properties:Characters>6883</properties:Characters>
  <properties:Lines>201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8344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2018-02-07T08:33:00Z</dcterms:created>
  <dc:creator>Korisnik</dc:creator>
  <cp:lastModifiedBy>Maja Kocijan</cp:lastModifiedBy>
  <cp:lastPrinted>2018-02-07T08:33:00Z</cp:lastPrinted>
  <dcterms:modified xmlns:xsi="http://www.w3.org/2001/XMLSchema-instance" xsi:type="dcterms:W3CDTF">2018-02-07T08:42:00Z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